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fb8b" w14:paraId="5cdfb8b" w:rsidRDefault="00DB45B5" w:rsidP="00DB45B5" w:rsidR="00DB45B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C74D64" w:rsidP="00DB45B5" w:rsidR="00DB45B5">
      <w:pPr>
        <w:jc w:val="right"/>
      </w:pPr>
      <w:r>
        <w:t>13 St-10/14-45</w:t>
      </w:r>
    </w:p>
    <w:p w:rsidRDefault="00DB45B5" w:rsidP="00DB45B5" w:rsidR="00DB45B5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45B5" w:rsidP="00DB45B5" w:rsidR="00DB45B5"/>
    <w:p w:rsidRDefault="00DB45B5" w:rsidP="00DB45B5" w:rsidR="00DB45B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B45B5" w:rsidP="00DB45B5" w:rsidR="00DB45B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B45B5" w:rsidP="00DB45B5" w:rsidR="00DB45B5">
      <w:pPr>
        <w:ind w:hanging="720" w:left="360"/>
        <w:rPr>
          <w:sz w:val="22"/>
          <w:szCs w:val="22"/>
        </w:rPr>
      </w:pPr>
    </w:p>
    <w:p w:rsidRDefault="00DB45B5" w:rsidP="00DB45B5" w:rsidR="00DB45B5" w:rsidRPr="00B217D9">
      <w:pPr>
        <w:rPr>
          <w:sz w:val="22"/>
          <w:szCs w:val="22"/>
        </w:rPr>
      </w:pPr>
    </w:p>
    <w:p w:rsidRDefault="00DB45B5" w:rsidP="00DB45B5" w:rsidR="00DB45B5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DB45B5" w:rsidP="00DB45B5" w:rsidR="00DB45B5" w:rsidRPr="00BF3CFE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DB45B5" w:rsidP="00DB45B5" w:rsidR="00DB45B5">
      <w:pPr>
        <w:jc w:val="both"/>
      </w:pPr>
    </w:p>
    <w:p w:rsidRDefault="00DB45B5" w:rsidP="00DB45B5" w:rsidR="00DB45B5">
      <w:pPr>
        <w:jc w:val="both"/>
      </w:pPr>
    </w:p>
    <w:p w:rsidRDefault="00C74D64" w:rsidP="00C74D64" w:rsidR="00C74D64">
      <w:pPr>
        <w:pStyle w:val="Tijeloteksta"/>
        <w:ind w:firstLine="708"/>
      </w:pPr>
      <w:r>
        <w:t xml:space="preserve">Trgovački sud u Osijeku, po sucu pojedincu Jadranki Herman kao stečajnom sucu, u stečajnom postupku  nad dužnikom Prva zadruga za očuvanje i promicanje zdravog života NADO CENTAR  ZDRAVLJA, u stečaju, Osijek, Marijanska 18/b, MBS 030084073, OIB 72708533459, dana 9. svibnja 2017.              </w:t>
      </w:r>
    </w:p>
    <w:p w:rsidRDefault="00DB45B5" w:rsidP="00DB45B5" w:rsidR="00DB45B5">
      <w:pPr>
        <w:ind w:firstLine="708"/>
        <w:jc w:val="both"/>
      </w:pPr>
      <w:r>
        <w:t xml:space="preserve">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B45B5" w:rsidP="00DB45B5" w:rsidR="00DB45B5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1E716B" w:rsidP="00AD05D0" w:rsidR="001E716B">
      <w:pPr>
        <w:jc w:val="both"/>
        <w:rPr>
          <w:b/>
        </w:rPr>
      </w:pPr>
    </w:p>
    <w:p w:rsidRDefault="00AD05D0" w:rsidP="002F785D" w:rsidR="00AD05D0">
      <w:pPr>
        <w:jc w:val="both"/>
      </w:pPr>
    </w:p>
    <w:p w:rsidRDefault="001E716B" w:rsidP="00AD05D0" w:rsidR="001E716B">
      <w:pPr>
        <w:ind w:left="705"/>
        <w:jc w:val="both"/>
      </w:pPr>
      <w:r>
        <w:t xml:space="preserve">Određuje se </w:t>
      </w:r>
      <w:r w:rsidR="00AD05D0">
        <w:t xml:space="preserve">završno </w:t>
      </w:r>
      <w:r>
        <w:t>ročište</w:t>
      </w:r>
      <w:r w:rsidR="000B15E6">
        <w:t xml:space="preserve"> vjerovnika </w:t>
      </w:r>
      <w:r w:rsidR="002F785D">
        <w:t>u stečajnom postupku nad dužnikom</w:t>
      </w:r>
      <w:r w:rsidR="00C74D64">
        <w:t xml:space="preserve"> Prva zadruga za očuvanje i promicanje zdravog života NADO CENTAR  ZDRAVLJA, u stečaju, Osijek, Marijanska 18/b, MBS 030084073, OIB 72708533459</w:t>
      </w:r>
      <w:r w:rsidR="0072593E">
        <w:t xml:space="preserve">, </w:t>
      </w:r>
      <w:r w:rsidR="002F785D">
        <w:rPr>
          <w:b/>
          <w:bCs/>
        </w:rPr>
        <w:t xml:space="preserve"> </w:t>
      </w:r>
      <w:r>
        <w:t xml:space="preserve">za </w:t>
      </w:r>
      <w:r w:rsidR="00AD05D0">
        <w:t xml:space="preserve">dan </w:t>
      </w:r>
    </w:p>
    <w:p w:rsidRDefault="001E716B" w:rsidP="00AD05D0" w:rsidR="001E716B" w:rsidRPr="0072593E">
      <w:pPr>
        <w:ind w:left="705"/>
        <w:jc w:val="both"/>
      </w:pPr>
    </w:p>
    <w:p w:rsidRDefault="00FF1422" w:rsidP="00AD05D0" w:rsidR="001E716B" w:rsidRPr="00632C47">
      <w:pPr>
        <w:ind w:left="705"/>
        <w:jc w:val="center"/>
      </w:pPr>
      <w:r w:rsidRPr="0072593E">
        <w:t xml:space="preserve">  </w:t>
      </w:r>
      <w:r w:rsidR="003A28AA">
        <w:t>5. lipanj</w:t>
      </w:r>
      <w:r w:rsidR="0072593E" w:rsidRPr="0072593E">
        <w:t xml:space="preserve"> 2017.</w:t>
      </w:r>
      <w:r w:rsidR="0072593E">
        <w:rPr>
          <w:b/>
        </w:rPr>
        <w:t xml:space="preserve"> </w:t>
      </w:r>
      <w:r w:rsidR="00D819DD">
        <w:t xml:space="preserve"> </w:t>
      </w:r>
      <w:r w:rsidR="00BC630B" w:rsidRPr="00632C47">
        <w:t xml:space="preserve"> godine  s početkom u </w:t>
      </w:r>
      <w:r w:rsidR="004D325B">
        <w:t>10,</w:t>
      </w:r>
      <w:r w:rsidR="003A28AA">
        <w:t>3</w:t>
      </w:r>
      <w:r w:rsidR="004D325B">
        <w:t>0</w:t>
      </w:r>
      <w:r w:rsidR="00AD05D0" w:rsidRPr="00632C47">
        <w:t xml:space="preserve"> sati,</w:t>
      </w:r>
    </w:p>
    <w:p w:rsidRDefault="00AD05D0" w:rsidP="00AD05D0" w:rsidR="00AD05D0" w:rsidRPr="00632C47">
      <w:pPr>
        <w:ind w:left="705"/>
        <w:jc w:val="both"/>
      </w:pPr>
    </w:p>
    <w:p w:rsidRDefault="00AD05D0" w:rsidP="00AD05D0" w:rsidR="00AD05D0">
      <w:pPr>
        <w:ind w:left="705"/>
        <w:jc w:val="both"/>
      </w:pPr>
      <w:r>
        <w:t>u zgradi Trgovačkog suda u Osijeku, Zagrebačka 2, soba 22/I</w:t>
      </w:r>
      <w:r w:rsidR="004D325B">
        <w:t>, sa sljedećim dnevnim redom:</w:t>
      </w:r>
    </w:p>
    <w:p w:rsidRDefault="004D325B" w:rsidP="004D325B" w:rsidR="004D325B">
      <w:pPr>
        <w:pStyle w:val="Odlomakpopisa"/>
        <w:numPr>
          <w:ilvl w:val="0"/>
          <w:numId w:val="5"/>
        </w:numPr>
        <w:jc w:val="both"/>
      </w:pPr>
      <w:r>
        <w:t>Rasprava o završnom računu stečajnog upravitelja,</w:t>
      </w:r>
    </w:p>
    <w:p w:rsidRDefault="004D325B" w:rsidP="004D325B" w:rsidR="004D325B">
      <w:pPr>
        <w:pStyle w:val="Odlomakpopisa"/>
        <w:numPr>
          <w:ilvl w:val="0"/>
          <w:numId w:val="5"/>
        </w:numPr>
        <w:jc w:val="both"/>
      </w:pPr>
      <w:r>
        <w:t xml:space="preserve">Donošenje odluke o neunovčenim predmetima stečajne mase. </w:t>
      </w:r>
    </w:p>
    <w:p w:rsidRDefault="001E716B" w:rsidP="00BC630B" w:rsidR="001E716B">
      <w:pPr>
        <w:jc w:val="both"/>
      </w:pPr>
    </w:p>
    <w:p w:rsidRDefault="001E716B" w:rsidP="001E716B" w:rsidR="001E716B" w:rsidRPr="00395CE3">
      <w:pPr>
        <w:ind w:firstLine="705"/>
        <w:jc w:val="both"/>
      </w:pPr>
    </w:p>
    <w:p w:rsidRDefault="00D819DD" w:rsidP="001E716B" w:rsidR="001E716B">
      <w:pPr>
        <w:jc w:val="center"/>
      </w:pPr>
      <w:r>
        <w:t xml:space="preserve">U Osijeku </w:t>
      </w:r>
      <w:r w:rsidR="00C74D64">
        <w:t>9. svibanj</w:t>
      </w:r>
      <w:r w:rsidR="00DB45B5">
        <w:t xml:space="preserve"> </w:t>
      </w:r>
      <w:r>
        <w:t xml:space="preserve"> 2017.</w:t>
      </w:r>
    </w:p>
    <w:p w:rsidRDefault="001E716B" w:rsidP="001E716B" w:rsidR="001E716B">
      <w:pPr>
        <w:jc w:val="center"/>
      </w:pPr>
    </w:p>
    <w:p w:rsidRDefault="001E716B" w:rsidP="001E716B" w:rsidR="001E716B">
      <w:r>
        <w:t>Zapisničar</w:t>
      </w:r>
    </w:p>
    <w:p w:rsidRDefault="00BC630B" w:rsidP="001E716B" w:rsidR="001E716B">
      <w:r>
        <w:t xml:space="preserve">Maja Kocijan </w:t>
      </w:r>
      <w:r w:rsidR="000B15E6">
        <w:t xml:space="preserve"> 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AD05D0" w:rsidP="001E716B" w:rsidR="00AD05D0"/>
    <w:p w:rsidRDefault="00BC630B" w:rsidP="001E716B" w:rsidR="00BC630B"/>
    <w:p w:rsidRDefault="00096499" w:rsidP="001E716B" w:rsidR="001E716B">
      <w:r>
        <w:t>UPUTA O PRAVNOM LIJEKU:</w:t>
      </w:r>
    </w:p>
    <w:p w:rsidRDefault="00096499" w:rsidP="001E716B" w:rsidR="00096499"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 w:rsidR="007669AA">
        <w:t>. 2. ZPP-a u vezi s čl. 6</w:t>
      </w:r>
      <w:r w:rsidR="00D819DD">
        <w:t xml:space="preserve">. </w:t>
      </w:r>
      <w:r>
        <w:t>SZ-a).</w:t>
      </w:r>
    </w:p>
    <w:p w:rsidRDefault="00BC630B" w:rsidP="001E716B" w:rsidR="00BC630B"/>
    <w:p w:rsidRDefault="001E716B" w:rsidP="001E716B" w:rsidR="001E716B">
      <w:r>
        <w:t>DNA</w:t>
      </w:r>
    </w:p>
    <w:p w:rsidRDefault="00C74D64" w:rsidP="00AD05D0" w:rsidR="00F86F5C" w:rsidRPr="00AD05D0">
      <w:pPr>
        <w:numPr>
          <w:ilvl w:val="0"/>
          <w:numId w:val="2"/>
        </w:numPr>
      </w:pPr>
      <w:r>
        <w:t>Stečajna upraviteljica Boja Stanković</w:t>
      </w:r>
    </w:p>
    <w:p w:rsidRDefault="00D819DD" w:rsidP="001E716B" w:rsidR="001E716B">
      <w:pPr>
        <w:numPr>
          <w:ilvl w:val="0"/>
          <w:numId w:val="2"/>
        </w:numPr>
        <w:rPr>
          <w:bCs/>
        </w:rPr>
      </w:pPr>
      <w:r>
        <w:rPr>
          <w:bCs/>
        </w:rPr>
        <w:t>e-o</w:t>
      </w:r>
      <w:r w:rsidR="00A826BE">
        <w:rPr>
          <w:bCs/>
        </w:rPr>
        <w:t>glasna ploča</w:t>
      </w:r>
    </w:p>
    <w:p w:rsidRDefault="00DB45B5" w:rsidP="003A28AA" w:rsidR="000C20F1" w:rsidRPr="003A28AA">
      <w:pPr>
        <w:numPr>
          <w:ilvl w:val="0"/>
          <w:numId w:val="2"/>
        </w:numPr>
        <w:rPr>
          <w:bCs/>
        </w:rPr>
      </w:pPr>
      <w:r>
        <w:rPr>
          <w:bCs/>
        </w:rPr>
        <w:t>roč.</w:t>
      </w:r>
      <w:r w:rsidR="003A28AA">
        <w:rPr>
          <w:bCs/>
        </w:rPr>
        <w:t xml:space="preserve"> 5/6</w:t>
      </w:r>
    </w:p>
    <w:sectPr w:rsidSect="0072593E" w:rsidR="000C20F1" w:rsidRPr="003A28AA">
      <w:pgSz w:code="9" w:h="16838" w:w="11906"/>
      <w:pgMar w:gutter="0" w:footer="709" w:header="709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C4EEB"/>
    <w:multiLevelType w:val="hybridMultilevel"/>
    <w:tmpl w:val="8CEEEA26"/>
    <w:lvl w:tplc="BFBAC3D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604F"/>
    <w:rsid w:val="000B0BDD"/>
    <w:rsid w:val="000B15E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4791C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5DEC"/>
    <w:rsid w:val="0020629A"/>
    <w:rsid w:val="0021102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87D03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2F785D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28AA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97B73"/>
    <w:rsid w:val="004A5B92"/>
    <w:rsid w:val="004B3E77"/>
    <w:rsid w:val="004C0219"/>
    <w:rsid w:val="004C0CAE"/>
    <w:rsid w:val="004C53D6"/>
    <w:rsid w:val="004D325B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2C47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D84"/>
    <w:rsid w:val="00713626"/>
    <w:rsid w:val="00724403"/>
    <w:rsid w:val="00725641"/>
    <w:rsid w:val="0072593E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69AA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25554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630B"/>
    <w:rsid w:val="00BC78C2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74D64"/>
    <w:rsid w:val="00C83AC3"/>
    <w:rsid w:val="00C9197B"/>
    <w:rsid w:val="00C92679"/>
    <w:rsid w:val="00CA3666"/>
    <w:rsid w:val="00CA5EA9"/>
    <w:rsid w:val="00CB1176"/>
    <w:rsid w:val="00CB2EB4"/>
    <w:rsid w:val="00CC567A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F21"/>
    <w:rsid w:val="00D50344"/>
    <w:rsid w:val="00D6448E"/>
    <w:rsid w:val="00D64559"/>
    <w:rsid w:val="00D7518A"/>
    <w:rsid w:val="00D80C83"/>
    <w:rsid w:val="00D819DD"/>
    <w:rsid w:val="00D85A5F"/>
    <w:rsid w:val="00D86163"/>
    <w:rsid w:val="00DA5E58"/>
    <w:rsid w:val="00DB45B5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C7ECA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101B"/>
    <w:rsid w:val="00FB787B"/>
    <w:rsid w:val="00FD0BC8"/>
    <w:rsid w:val="00FD7A56"/>
    <w:rsid w:val="00FE4674"/>
    <w:rsid w:val="00FE5582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C630B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D819DD"/>
    <w:rPr>
      <w:sz w:val="24"/>
      <w:szCs w:val="24"/>
    </w:rPr>
  </w:style>
  <w:style w:styleId="Naglaeno" w:type="character">
    <w:name w:val="Strong"/>
    <w:qFormat/>
    <w:rsid w:val="00D819DD"/>
    <w:rPr>
      <w:b/>
      <w:bCs/>
    </w:rPr>
  </w:style>
  <w:style w:styleId="Odlomakpopisa" w:type="paragraph">
    <w:name w:val="List Paragraph"/>
    <w:basedOn w:val="Normal"/>
    <w:uiPriority w:val="34"/>
    <w:qFormat/>
    <w:rsid w:val="004D32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58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58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58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58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C630B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D819DD"/>
    <w:rPr>
      <w:sz w:val="24"/>
      <w:szCs w:val="24"/>
    </w:rPr>
  </w:style>
  <w:style w:styleId="Naglaeno" w:type="character">
    <w:name w:val="Strong"/>
    <w:qFormat/>
    <w:rsid w:val="00D819DD"/>
    <w:rPr>
      <w:b/>
      <w:bCs/>
    </w:rPr>
  </w:style>
  <w:style w:styleId="Odlomakpopisa" w:type="paragraph">
    <w:name w:val="List Paragraph"/>
    <w:basedOn w:val="Normal"/>
    <w:uiPriority w:val="34"/>
    <w:qFormat/>
    <w:rsid w:val="004D32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58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58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58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58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2014.</izvorni_sadrzaj>
    <derivirana_varijabla naziv="DomainObject.Predmet.DatumOsnivanja_1">8.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St-10/2014</izvorni_sadrzaj>
    <derivirana_varijabla naziv="DomainObject.Predmet.OznakaBroj_1">St-10/2014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ST-1040/13</izvorni_sadrzaj>
    <derivirana_varijabla naziv="DomainObject.Predmet.PrimjedbaSuca_1">ST-1040/13</derivirana_varijabla>
  </DomainObject.Predmet.PrimjedbaSuca>
  <DomainObject.Predmet.ProtustrankaFormated>
    <izvorni_sadrzaj>  Prva zadruga za očuvanje i promicanje zdravog života NADO CENTAR ZDRAVLJA</izvorni_sadrzaj>
    <derivirana_varijabla naziv="DomainObject.Predmet.ProtustrankaFormated_1">  Prva zadruga za očuvanje i promicanje zdravog života NADO CENTAR ZDRAVLJA</derivirana_varijabla>
  </DomainObject.Predmet.ProtustrankaFormated>
  <DomainObject.Predmet.ProtustrankaFormatedOIB>
    <izvorni_sadrzaj>  Prva zadruga za očuvanje i promicanje zdravog života NADO CENTAR ZDRAVLJA, OIB 72708533459</izvorni_sadrzaj>
    <derivirana_varijabla naziv="DomainObject.Predmet.ProtustrankaFormatedOIB_1">  Prva zadruga za očuvanje i promicanje zdravog života NADO CENTAR ZDRAVLJA, OIB 72708533459</derivirana_varijabla>
  </DomainObject.Predmet.ProtustrankaFormatedOIB>
  <DomainObject.Predmet.ProtustrankaFormatedWithAdress>
    <izvorni_sadrzaj> Prva zadruga za očuvanje i promicanje zdravog života NADO CENTAR ZDRAVLJA, Marjanska 18/b, Osijek</izvorni_sadrzaj>
    <derivirana_varijabla naziv="DomainObject.Predmet.ProtustrankaFormatedWithAdress_1"> Prva zadruga za očuvanje i promicanje zdravog života NADO CENTAR ZDRAVLJA, Marjanska 18/b, Osijek</derivirana_varijabla>
  </DomainObject.Predmet.ProtustrankaFormatedWithAdress>
  <DomainObject.Predmet.ProtustrankaFormatedWithAdressOIB>
    <izvorni_sadrzaj> Prva zadruga za očuvanje i promicanje zdravog života NADO CENTAR ZDRAVLJA, OIB 72708533459, Marjanska 18/b, Osijek</izvorni_sadrzaj>
    <derivirana_varijabla naziv="DomainObject.Predmet.ProtustrankaFormatedWithAdressOIB_1"> Prva zadruga za očuvanje i promicanje zdravog života NADO CENTAR ZDRAVLJA, OIB 72708533459, Marjanska 18/b, Osijek</derivirana_varijabla>
  </DomainObject.Predmet.ProtustrankaFormatedWithAdressOIB>
  <DomainObject.Predmet.ProtustrankaWithAdress>
    <izvorni_sadrzaj>Prva zadruga za očuvanje i promicanje zdravog života NADO CENTAR ZDRAVLJA Marjanska 18/b, Osijek</izvorni_sadrzaj>
    <derivirana_varijabla naziv="DomainObject.Predmet.ProtustrankaWithAdress_1">Prva zadruga za očuvanje i promicanje zdravog života NADO CENTAR ZDRAVLJA Marjanska 18/b, Osijek</derivirana_varijabla>
  </DomainObject.Predmet.ProtustrankaWithAdress>
  <DomainObject.Predmet.ProtustrankaWithAdressOIB>
    <izvorni_sadrzaj>Prva zadruga za očuvanje i promicanje zdravog života NADO CENTAR ZDRAVLJA, OIB 72708533459, Marjanska 18/b, Osijek</izvorni_sadrzaj>
    <derivirana_varijabla naziv="DomainObject.Predmet.ProtustrankaWithAdressOIB_1">Prva zadruga za očuvanje i promicanje zdravog života NADO CENTAR ZDRAVLJA, OIB 72708533459, Marjanska 18/b, Osijek</derivirana_varijabla>
  </DomainObject.Predmet.ProtustrankaWithAdressOIB>
  <DomainObject.Predmet.ProtustrankaNazivFormated>
    <izvorni_sadrzaj>Prva zadruga za očuvanje i promicanje zdravog života NADO CENTAR ZDRAVLJA</izvorni_sadrzaj>
    <derivirana_varijabla naziv="DomainObject.Predmet.ProtustrankaNazivFormated_1">Prva zadruga za očuvanje i promicanje zdravog života NADO CENTAR ZDRAVLJA</derivirana_varijabla>
  </DomainObject.Predmet.ProtustrankaNazivFormated>
  <DomainObject.Predmet.ProtustrankaNazivFormatedOIB>
    <izvorni_sadrzaj>Prva zadruga za očuvanje i promicanje zdravog života NADO CENTAR ZDRAVLJA, OIB 72708533459</izvorni_sadrzaj>
    <derivirana_varijabla naziv="DomainObject.Predmet.ProtustrankaNazivFormatedOIB_1">Prva zadruga za očuvanje i promicanje zdravog života NADO CENTAR ZDRAVLJA, OIB 72708533459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Prva zadruga za očuvanje i promicanje zdravog života NADO CENTAR ZDRAVLJA</item>
    </izvorni_sadrzaj>
    <derivirana_varijabla naziv="DomainObject.Predmet.ProtuStrankaListFormated_1">
      <item>Prva zadruga za očuvanje i promicanje zdravog života NADO CENTAR ZDRAVLJA</item>
    </derivirana_varijabla>
  </DomainObject.Predmet.ProtuStrankaListFormated>
  <DomainObject.Predmet.ProtuStrankaListFormatedOIB>
    <izvorni_sadrzaj>
      <item>Prva zadruga za očuvanje i promicanje zdravog života NADO CENTAR ZDRAVLJA, OIB 72708533459</item>
    </izvorni_sadrzaj>
    <derivirana_varijabla naziv="DomainObject.Predmet.ProtuStrankaListFormatedOIB_1">
      <item>Prva zadruga za očuvanje i promicanje zdravog života NADO CENTAR ZDRAVLJA, OIB 72708533459</item>
    </derivirana_varijabla>
  </DomainObject.Predmet.ProtuStrankaListFormatedOIB>
  <DomainObject.Predmet.ProtuStrankaListFormatedWithAdress>
    <izvorni_sadrzaj>
      <item>Prva zadruga za očuvanje i promicanje zdravog života NADO CENTAR ZDRAVLJA, Marjanska 18/b, Osijek</item>
    </izvorni_sadrzaj>
    <derivirana_varijabla naziv="DomainObject.Predmet.ProtuStrankaListFormatedWithAdress_1">
      <item>Prva zadruga za očuvanje i promicanje zdravog života NADO CENTAR ZDRAVLJA, Marjanska 18/b, Osijek</item>
    </derivirana_varijabla>
  </DomainObject.Predmet.ProtuStrankaListFormatedWithAdress>
  <DomainObject.Predmet.ProtuStrankaListFormatedWithAdressOIB>
    <izvorni_sadrzaj>
      <item>Prva zadruga za očuvanje i promicanje zdravog života NADO CENTAR ZDRAVLJA, OIB 72708533459, Marjanska 18/b, Osijek</item>
    </izvorni_sadrzaj>
    <derivirana_varijabla naziv="DomainObject.Predmet.ProtuStrankaListFormatedWithAdressOIB_1">
      <item>Prva zadruga za očuvanje i promicanje zdravog života NADO CENTAR ZDRAVLJA, OIB 72708533459, Marjanska 18/b, Osijek</item>
    </derivirana_varijabla>
  </DomainObject.Predmet.ProtuStrankaListFormatedWithAdressOIB>
  <DomainObject.Predmet.ProtuStrankaListNazivFormated>
    <izvorni_sadrzaj>
      <item>Prva zadruga za očuvanje i promicanje zdravog života NADO CENTAR ZDRAVLJA</item>
    </izvorni_sadrzaj>
    <derivirana_varijabla naziv="DomainObject.Predmet.ProtuStrankaListNazivFormated_1">
      <item>Prva zadruga za očuvanje i promicanje zdravog života NADO CENTAR ZDRAVLJA</item>
    </derivirana_varijabla>
  </DomainObject.Predmet.ProtuStrankaListNazivFormated>
  <DomainObject.Predmet.ProtuStrankaListNazivFormatedOIB>
    <izvorni_sadrzaj>
      <item>Prva zadruga za očuvanje i promicanje zdravog života NADO CENTAR ZDRAVLJA, OIB 72708533459</item>
    </izvorni_sadrzaj>
    <derivirana_varijabla naziv="DomainObject.Predmet.ProtuStrankaListNazivFormatedOIB_1">
      <item>Prva zadruga za očuvanje i promicanje zdravog života NADO CENTAR ZDRAVLJA, OIB 72708533459</item>
    </derivirana_varijabla>
  </DomainObject.Predmet.ProtuStrankaListNazivFormatedOIB>
  <DomainObject.Predmet.OstaliListFormated>
    <izvorni_sadrzaj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izvorni_sadrzaj>
    <derivirana_varijabla naziv="DomainObject.Predmet.OstaliListFormated_1"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derivirana_varijabla>
  </DomainObject.Predmet.OstaliListFormated>
  <DomainObject.Predmet.OstaliListFormatedOIB>
    <izvorni_sadrzaj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izvorni_sadrzaj>
    <derivirana_varijabla naziv="DomainObject.Predmet.OstaliListFormatedOIB_1"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derivirana_varijabla>
  </DomainObject.Predmet.OstaliListFormatedOIB>
  <DomainObject.Predmet.OstaliListFormatedWithAdress>
    <izvorni_sadrzaj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izvorni_sadrzaj>
    <derivirana_varijabla naziv="DomainObject.Predmet.OstaliListFormatedWithAdress_1"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derivirana_varijabla>
  </DomainObject.Predmet.OstaliListFormatedWithAdress>
  <DomainObject.Predmet.OstaliListFormatedWithAdressOIB>
    <izvorni_sadrzaj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izvorni_sadrzaj>
    <derivirana_varijabla naziv="DomainObject.Predmet.OstaliListFormatedWithAdressOIB_1"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derivirana_varijabla>
  </DomainObject.Predmet.OstaliListFormatedWithAdressOIB>
  <DomainObject.Predmet.OstaliListNazivFormated>
    <izvorni_sadrzaj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izvorni_sadrzaj>
    <derivirana_varijabla naziv="DomainObject.Predmet.OstaliListNazivFormated_1"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derivirana_varijabla>
  </DomainObject.Predmet.OstaliListNazivFormated>
  <DomainObject.Predmet.OstaliListNazivFormatedOIB>
    <izvorni_sadrzaj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izvorni_sadrzaj>
    <derivirana_varijabla naziv="DomainObject.Predmet.OstaliListNazivFormatedOIB_1"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Prva zadruga za očuvanje i promicanje zdravog života NADO CENTAR ZDRAVLJA</izvorni_sadrzaj>
    <derivirana_varijabla naziv="DomainObject.Predmet.ProtustrankaIDrugi_1">Prva zadruga za očuvanje i promicanje zdravog života NADO CENTAR ZDRAVLJA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Prva zadruga za očuvanje i promicanje zdravog života NADO CENTAR ZDRAVLJA, OIB 72708533459, Marjanska 18/b, Osijek</izvorni_sadrzaj>
    <derivirana_varijabla naziv="DomainObject.Predmet.ProtustrankaIDrugiAdressOIB_1">Prva zadruga za očuvanje i promicanje zdravog života NADO CENTAR ZDRAVLJA, OIB 72708533459, Marjanska 18/b,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DIONIČKO DRUŠTVO</item>
      <item>Prva zadruga za očuvanje i promicanje zdravog života NADO CENTAR ZDRAVLJA</item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izvorni_sadrzaj>
    <derivirana_varijabla naziv="DomainObject.Predmet.SudioniciListNaziv_1">
      <item>ZAGREBAČKA BANKA DIONIČKO DRUŠTVO</item>
      <item>Prva zadruga za očuvanje i promicanje zdravog života NADO CENTAR ZDRAVLJA</item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derivirana_varijabla>
  </DomainObject.Predmet.SudioniciListNaziv>
  <DomainObject.Predmet.SudioniciListAdressOIB>
    <izvorni_sadrzaj>
      <item>ZAGREBAČKA BANKA DIONIČKO DRUŠTVO, OIB 92963223473, Trg bana Josipa Jelačića 10,10000 Zagreb</item>
      <item>Prva zadruga za očuvanje i promicanje zdravog života NADO CENTAR ZDRAVLJA, OIB 72708533459, Marjanska 18/b,Osijek</item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izvorni_sadrzaj>
    <derivirana_varijabla naziv="DomainObject.Predmet.SudioniciListAdressOIB_1">
      <item>ZAGREBAČKA BANKA DIONIČKO DRUŠTVO, OIB 92963223473, Trg bana Josipa Jelačića 10,10000 Zagreb</item>
      <item>Prva zadruga za očuvanje i promicanje zdravog života NADO CENTAR ZDRAVLJA, OIB 72708533459, Marjanska 18/b,Osijek</item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72708533459</item>
      <item>, OIB 96757479881</item>
      <item>, OIB 64546066176</item>
      <item>, OIB null</item>
      <item>, OIB 23673736199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92963223473</item>
      <item>, OIB 72708533459</item>
      <item>, OIB 96757479881</item>
      <item>, OIB 64546066176</item>
      <item>, OIB null</item>
      <item>, OIB 23673736199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949</properties:Characters>
  <properties:Lines>47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2017-05-09T05:54:00Z</dcterms:created>
  <dc:creator>hermanj</dc:creator>
  <cp:lastModifiedBy>Maja Kocijan</cp:lastModifiedBy>
  <cp:lastPrinted>2017-05-09T05:59:00Z</cp:lastPrinted>
  <dcterms:modified xmlns:xsi="http://www.w3.org/2001/XMLSchema-instance" xsi:type="dcterms:W3CDTF">2017-05-09T06:01:00Z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