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9fae" w14:paraId="7d59fae" w:rsidRDefault="007049A2" w:rsidP="00910611" w:rsidR="007049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49A2" w:rsidP="00910611" w:rsidR="007049A2">
      <w:r>
        <w:rPr>
          <w:rFonts w:eastAsia="MS Mincho"/>
        </w:rPr>
        <w:t>REPUBLIKA HRVATSKA</w:t>
      </w:r>
    </w:p>
    <w:p w:rsidRDefault="007049A2" w:rsidP="00910611" w:rsidR="007049A2">
      <w:r>
        <w:rPr>
          <w:rFonts w:eastAsia="MS Mincho"/>
        </w:rPr>
        <w:t>TRGOVAČKI SUD U RIJECI</w:t>
      </w:r>
    </w:p>
    <w:p w:rsidRDefault="007049A2" w:rsidR="007049A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95015C"/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F33405" w:rsidP="00F33405" w:rsidR="00F33405" w:rsidRPr="0095015C"/>
    <w:p w:rsidRDefault="00F33405" w:rsidP="0024217C" w:rsidR="00F33405" w:rsidRPr="0095015C">
      <w:pPr>
        <w:jc w:val="both"/>
      </w:pPr>
      <w:r w:rsidRPr="0095015C">
        <w:t xml:space="preserve">Trgovački sud u Rijeci, po stečajnom sucu Veri Jelenović, </w:t>
      </w:r>
      <w:r w:rsidR="000640CE" w:rsidRPr="00600D2E">
        <w:t>u nastavku postupka radi naknadne diobe Stečajne mase iza LETA društvo s ograničenom odgovornošću za trgovinu i estetsku njegu u stečaju Split, Lovretska 10, OIB: 27346697057, MBS: 040376267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0640CE">
        <w:t>27. rujna</w:t>
      </w:r>
      <w:r w:rsidR="00085B8C" w:rsidRPr="0095015C">
        <w:t xml:space="preserve"> 2017</w:t>
      </w:r>
      <w:r w:rsidR="0091489C" w:rsidRPr="0095015C">
        <w:t>. godine</w:t>
      </w:r>
    </w:p>
    <w:p w:rsidRDefault="0024217C" w:rsidP="0024217C" w:rsidR="0024217C" w:rsidRPr="0095015C">
      <w:pPr>
        <w:jc w:val="both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ab/>
      </w:r>
      <w:r w:rsidRPr="0095015C">
        <w:tab/>
        <w:t>Utvrđene su tražbine sljedećih vjerovnika viših isplatnih redova:</w:t>
      </w:r>
    </w:p>
    <w:p w:rsidRDefault="00F33405" w:rsidP="00F33405" w:rsidR="00F33405" w:rsidRPr="0095015C">
      <w:pPr>
        <w:rPr>
          <w:bCs/>
        </w:rPr>
      </w:pPr>
      <w:r w:rsidRPr="0095015C">
        <w:rPr>
          <w:bCs/>
        </w:rPr>
        <w:t>drugi viši isplatni red</w:t>
      </w:r>
    </w:p>
    <w:p w:rsidRDefault="000640CE" w:rsidP="000640CE" w:rsidR="004C0FF1" w:rsidRPr="000640CE">
      <w:pPr>
        <w:numPr>
          <w:ilvl w:val="0"/>
          <w:numId w:val="2"/>
        </w:numPr>
        <w:jc w:val="both"/>
        <w:rPr>
          <w:bCs/>
        </w:rPr>
      </w:pPr>
      <w:r>
        <w:t>Hana Matušková, OIB: 43237601645, Češka Republika, Kladno, Rokytnica nad Jizerou, Horní Rokytnice 653</w:t>
      </w:r>
      <w:r w:rsidRPr="00600D2E">
        <w:t>,</w:t>
      </w:r>
      <w:r>
        <w:t xml:space="preserve"> okr.SEMILY</w:t>
      </w:r>
      <w:r w:rsidR="002507D5" w:rsidRPr="0095015C">
        <w:t xml:space="preserve"> </w:t>
      </w:r>
      <w:r>
        <w:t xml:space="preserve">                                         </w:t>
      </w:r>
      <w:r w:rsidR="002507D5" w:rsidRPr="0095015C">
        <w:t xml:space="preserve">        </w:t>
      </w:r>
      <w:r w:rsidR="00AE1B00" w:rsidRPr="0095015C">
        <w:t xml:space="preserve">          </w:t>
      </w:r>
      <w:r w:rsidR="00C237F1" w:rsidRPr="0095015C">
        <w:t xml:space="preserve"> </w:t>
      </w:r>
      <w:r>
        <w:t xml:space="preserve">24.354,90 </w:t>
      </w:r>
      <w:r w:rsidR="00C237F1" w:rsidRPr="0095015C">
        <w:t>kn</w:t>
      </w:r>
      <w:r w:rsidR="005D1F3F" w:rsidRPr="000640CE">
        <w:rPr>
          <w:bCs/>
        </w:rPr>
        <w:t xml:space="preserve"> </w:t>
      </w:r>
    </w:p>
    <w:p w:rsidRDefault="00337396" w:rsidP="00337396" w:rsidR="00337396" w:rsidRPr="0095015C">
      <w:pPr>
        <w:jc w:val="both"/>
      </w:pPr>
    </w:p>
    <w:p w:rsidRDefault="00583442" w:rsidP="00583442" w:rsidR="00583442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0640CE">
        <w:t>27. rujna</w:t>
      </w:r>
      <w:r w:rsidR="008F7358">
        <w:t xml:space="preserve"> 2017</w:t>
      </w:r>
      <w:r w:rsidR="004C0FF1" w:rsidRPr="008F7358">
        <w:t>.</w:t>
      </w:r>
      <w:r w:rsidR="001209CF" w:rsidRPr="008F7358">
        <w:t xml:space="preserve"> godine</w:t>
      </w:r>
      <w:r w:rsidRPr="008F7358">
        <w:t xml:space="preserve"> ispitane su sve prijavljene tražbine prijavljene prema svojim iznosima i redu.</w:t>
      </w: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0640CE">
        <w:t>izreci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9B2BD6" w:rsidP="00F33405" w:rsidR="00F33405" w:rsidRPr="0095015C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0640CE">
        <w:t>27. rujna</w:t>
      </w:r>
      <w:r w:rsidR="002F3DAF">
        <w:t xml:space="preserve"> 2017</w:t>
      </w:r>
      <w:r w:rsidR="00F33405" w:rsidRPr="0095015C">
        <w:t>. godine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F33405" w:rsidP="007D6712" w:rsidR="00F33405" w:rsidRPr="0095015C">
      <w:pPr>
        <w:ind w:left="2160"/>
        <w:jc w:val="both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2B01B4" w:rsidP="002B01B4" w:rsidR="002B01B4" w:rsidRPr="0095015C">
      <w:pPr>
        <w:jc w:val="both"/>
      </w:pPr>
      <w:r w:rsidRPr="0095015C">
        <w:lastRenderedPageBreak/>
        <w:t>DNA</w:t>
      </w:r>
    </w:p>
    <w:p w:rsidRDefault="002B01B4" w:rsidP="002B01B4" w:rsidR="002B01B4" w:rsidRPr="0095015C">
      <w:pPr>
        <w:jc w:val="both"/>
      </w:pPr>
      <w:r w:rsidRPr="0095015C">
        <w:t>- stečajni upravitelj</w:t>
      </w:r>
    </w:p>
    <w:p w:rsidRDefault="002B01B4" w:rsidP="002B01B4" w:rsidR="002B01B4" w:rsidRPr="0095015C">
      <w:pPr>
        <w:jc w:val="both"/>
      </w:pPr>
      <w:r w:rsidRPr="0095015C">
        <w:t xml:space="preserve">- </w:t>
      </w:r>
      <w:r w:rsidR="002507D5" w:rsidRPr="0095015C">
        <w:t xml:space="preserve">mrežna stranica </w:t>
      </w:r>
      <w:r w:rsidR="00AE1B00" w:rsidRPr="0095015C">
        <w:t>e-O</w:t>
      </w:r>
      <w:r w:rsidRPr="0095015C">
        <w:t>glasna ploča</w:t>
      </w:r>
      <w:r w:rsidR="002507D5" w:rsidRPr="0095015C">
        <w:t xml:space="preserve"> sudova</w:t>
      </w:r>
    </w:p>
    <w:p w:rsidRDefault="002B01B4" w:rsidR="002B01B4" w:rsidRPr="0095015C"/>
    <w:p w:rsidRDefault="004D5C4D" w:rsidR="002B01B4" w:rsidRPr="0095015C">
      <w:r w:rsidRPr="0095015C">
        <w:t xml:space="preserve">Rijeka, </w:t>
      </w:r>
      <w:r w:rsidR="00121F52">
        <w:t>8. svibnja 2017</w:t>
      </w:r>
      <w:r w:rsidRPr="0095015C">
        <w:t>.g.</w:t>
      </w:r>
    </w:p>
    <w:p w:rsidRDefault="004D5C4D" w:rsidR="004D5C4D" w:rsidRPr="0095015C"/>
    <w:p w:rsidRDefault="004D5C4D" w:rsidR="004D5C4D" w:rsidRPr="0095015C">
      <w:pPr>
        <w:jc w:val="both"/>
      </w:pPr>
      <w:r w:rsidRPr="0095015C">
        <w:t xml:space="preserve">                                                                                                      S u d a c</w:t>
      </w:r>
    </w:p>
    <w:p w:rsidRDefault="004D5C4D" w:rsidP="007D6712" w:rsidR="004D5C4D" w:rsidRPr="0095015C">
      <w:pPr>
        <w:jc w:val="both"/>
      </w:pPr>
      <w:r w:rsidRPr="0095015C">
        <w:t xml:space="preserve">                                                                                          </w:t>
      </w:r>
      <w:r w:rsidR="007D6712" w:rsidRPr="0095015C">
        <w:t xml:space="preserve">       </w:t>
      </w:r>
      <w:r w:rsidRPr="0095015C">
        <w:t xml:space="preserve">Vera Jelenović </w:t>
      </w:r>
    </w:p>
    <w:p w:rsidRDefault="002B01B4" w:rsidR="002B01B4" w:rsidRPr="0095015C"/>
    <w:p w:rsidRDefault="002B01B4" w:rsidR="002B01B4" w:rsidRPr="0095015C"/>
    <w:sectPr w:rsidR="002B01B4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E32" w:rsidR="00D85E32">
      <w:r>
        <w:separator/>
      </w:r>
    </w:p>
  </w:endnote>
  <w:endnote w:id="0" w:type="continuationSeparator">
    <w:p w:rsidRDefault="00D85E32" w:rsidR="00D85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49A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E32" w:rsidR="00D85E32">
      <w:r>
        <w:separator/>
      </w:r>
    </w:p>
  </w:footnote>
  <w:footnote w:id="0" w:type="continuationSeparator">
    <w:p w:rsidRDefault="00D85E32" w:rsidR="00D85E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0640CE">
      <w:rPr>
        <w:bCs/>
      </w:rPr>
      <w:t>872</w:t>
    </w:r>
    <w:r>
      <w:rPr>
        <w:bCs/>
      </w:rPr>
      <w:t>/2016</w:t>
    </w:r>
    <w:r w:rsidR="00131C83">
      <w:rPr>
        <w:bCs/>
      </w:rPr>
      <w:t>-10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0CE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34D0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C83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9A2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5E32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0E2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9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9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9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9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04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49A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9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9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9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9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04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49A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St-567/15</izvorni_sadrzaj>
    <derivirana_varijabla naziv="DomainObject.Predmet.PrimjedbaSuca_1">Nastavak postupka radi naknadne diobe,
veza 14 St-567/15</derivirana_varijabla>
  </DomainObject.Predmet.PrimjedbaSuca>
  <DomainObject.Predmet.ProtustrankaFormated>
    <izvorni_sadrzaj>  Stečajna masa LETA d.o.o.</izvorni_sadrzaj>
    <derivirana_varijabla naziv="DomainObject.Predmet.ProtustrankaFormated_1">  Stečajna masa LETA d.o.o.</derivirana_varijabla>
  </DomainObject.Predmet.ProtustrankaFormated>
  <DomainObject.Predmet.ProtustrankaFormatedOIB>
    <izvorni_sadrzaj>  Stečajna masa LETA d.o.o., OIB 93671378463</izvorni_sadrzaj>
    <derivirana_varijabla naziv="DomainObject.Predmet.ProtustrankaFormatedOIB_1">  Stečajna masa LETA d.o.o., OIB 93671378463</derivirana_varijabla>
  </DomainObject.Predmet.ProtustrankaFormatedOIB>
  <DomainObject.Predmet.ProtustrankaFormatedWithAdress>
    <izvorni_sadrzaj> Stečajna masa LETA d.o.o., Zagrebačka 21, 51523 Baška</izvorni_sadrzaj>
    <derivirana_varijabla naziv="DomainObject.Predmet.ProtustrankaFormatedWithAdress_1"> Stečajna masa LETA d.o.o., Zagrebačka 21, 51523 Baška</derivirana_varijabla>
  </DomainObject.Predmet.ProtustrankaFormatedWithAdress>
  <DomainObject.Predmet.ProtustrankaFormatedWithAdressOIB>
    <izvorni_sadrzaj> Stečajna masa LETA d.o.o., OIB 93671378463, Zagrebačka 21, 51523 Baška</izvorni_sadrzaj>
    <derivirana_varijabla naziv="DomainObject.Predmet.ProtustrankaFormatedWithAdressOIB_1"> Stečajna masa LETA d.o.o., OIB 93671378463, Zagrebačka 21, 51523 Baška</derivirana_varijabla>
  </DomainObject.Predmet.ProtustrankaFormatedWithAdressOIB>
  <DomainObject.Predmet.ProtustrankaWithAdress>
    <izvorni_sadrzaj>Stečajna masa LETA d.o.o. Zagrebačka 21, 51523 Baška</izvorni_sadrzaj>
    <derivirana_varijabla naziv="DomainObject.Predmet.ProtustrankaWithAdress_1">Stečajna masa LETA d.o.o. Zagrebačka 21, 51523 Baška</derivirana_varijabla>
  </DomainObject.Predmet.ProtustrankaWithAdress>
  <DomainObject.Predmet.ProtustrankaWithAdressOIB>
    <izvorni_sadrzaj>Stečajna masa LETA d.o.o., OIB 93671378463, Zagrebačka 21, 51523 Baška</izvorni_sadrzaj>
    <derivirana_varijabla naziv="DomainObject.Predmet.ProtustrankaWithAdressOIB_1">Stečajna masa LETA d.o.o., OIB 93671378463, Zagrebačka 21, 51523 Baška</derivirana_varijabla>
  </DomainObject.Predmet.ProtustrankaWithAdressOIB>
  <DomainObject.Predmet.ProtustrankaNazivFormated>
    <izvorni_sadrzaj>Stečajna masa LETA d.o.o.</izvorni_sadrzaj>
    <derivirana_varijabla naziv="DomainObject.Predmet.ProtustrankaNazivFormated_1">Stečajna masa LETA d.o.o.</derivirana_varijabla>
  </DomainObject.Predmet.ProtustrankaNazivFormated>
  <DomainObject.Predmet.ProtustrankaNazivFormatedOIB>
    <izvorni_sadrzaj>Stečajna masa LETA d.o.o., OIB 93671378463</izvorni_sadrzaj>
    <derivirana_varijabla naziv="DomainObject.Predmet.ProtustrankaNazivFormatedOIB_1">Stečajna masa LETA d.o.o., OIB 93671378463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DINKA TRUMBIĆ stečajni upravitelj</izvorni_sadrzaj>
    <derivirana_varijabla naziv="DomainObject.Predmet.StrankaFormated_1">  DINKA TRUMBIĆ stečajni upravitelj</derivirana_varijabla>
  </DomainObject.Predmet.StrankaFormated>
  <DomainObject.Predmet.StrankaFormatedOIB>
    <izvorni_sadrzaj>  DINKA TRUMBIĆ stečajni upravitelj, OIB 43468134790</izvorni_sadrzaj>
    <derivirana_varijabla naziv="DomainObject.Predmet.StrankaFormatedOIB_1">  DINKA TRUMBIĆ stečajni upravitelj, OIB 43468134790</derivirana_varijabla>
  </DomainObject.Predmet.StrankaFormatedOIB>
  <DomainObject.Predmet.StrankaFormatedWithAdress>
    <izvorni_sadrzaj> DINKA TRUMBIĆ stečajni upravitelj, Lovretska 10, 21000 Split</izvorni_sadrzaj>
    <derivirana_varijabla naziv="DomainObject.Predmet.StrankaFormatedWithAdress_1"> DINKA TRUMBIĆ stečajni upravitelj, Lovretska 10, 21000 Split</derivirana_varijabla>
  </DomainObject.Predmet.StrankaFormatedWithAdress>
  <DomainObject.Predmet.StrankaFormatedWithAdressOIB>
    <izvorni_sadrzaj> DINKA TRUMBIĆ stečajni upravitelj, OIB 43468134790, Lovretska 10, 21000 Split</izvorni_sadrzaj>
    <derivirana_varijabla naziv="DomainObject.Predmet.StrankaFormatedWithAdressOIB_1"> DINKA TRUMBIĆ stečajni upravitelj, OIB 43468134790, Lovretska 10, 21000 Split</derivirana_varijabla>
  </DomainObject.Predmet.StrankaFormatedWithAdressOIB>
  <DomainObject.Predmet.StrankaWithAdress>
    <izvorni_sadrzaj>DINKA TRUMBIĆ stečajni upravitelj Lovretska 10,21000 Split</izvorni_sadrzaj>
    <derivirana_varijabla naziv="DomainObject.Predmet.StrankaWithAdress_1">DINKA TRUMBIĆ stečajni upravitelj Lovretska 10,21000 Split</derivirana_varijabla>
  </DomainObject.Predmet.StrankaWithAdress>
  <DomainObject.Predmet.StrankaWithAdressOIB>
    <izvorni_sadrzaj>DINKA TRUMBIĆ stečajni upravitelj, OIB 43468134790, Lovretska 10,21000 Split</izvorni_sadrzaj>
    <derivirana_varijabla naziv="DomainObject.Predmet.StrankaWithAdressOIB_1">DINKA TRUMBIĆ stečajni upravitelj, OIB 43468134790, Lovretska 10,21000 Split</derivirana_varijabla>
  </DomainObject.Predmet.StrankaWithAdressOIB>
  <DomainObject.Predmet.StrankaNazivFormated>
    <izvorni_sadrzaj>DINKA TRUMBIĆ stečajni upravitelj</izvorni_sadrzaj>
    <derivirana_varijabla naziv="DomainObject.Predmet.StrankaNazivFormated_1">DINKA TRUMBIĆ stečajni upravitelj</derivirana_varijabla>
  </DomainObject.Predmet.StrankaNazivFormated>
  <DomainObject.Predmet.StrankaNazivFormatedOIB>
    <izvorni_sadrzaj>DINKA TRUMBIĆ stečajni upravitelj, OIB 43468134790</izvorni_sadrzaj>
    <derivirana_varijabla naziv="DomainObject.Predmet.StrankaNazivFormatedOIB_1">DINKA TRUMBIĆ stečajni upravitelj, OIB 43468134790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DINKA TRUMBIĆ stečajni upravitelj</item>
    </izvorni_sadrzaj>
    <derivirana_varijabla naziv="DomainObject.Predmet.StrankaListFormated_1">
      <item>DINKA TRUMBIĆ stečajni upravitelj</item>
    </derivirana_varijabla>
  </DomainObject.Predmet.StrankaListFormated>
  <DomainObject.Predmet.StrankaListFormatedOIB>
    <izvorni_sadrzaj>
      <item>DINKA TRUMBIĆ stečajni upravitelj, OIB 43468134790</item>
    </izvorni_sadrzaj>
    <derivirana_varijabla naziv="DomainObject.Predmet.StrankaListFormatedOIB_1">
      <item>DINKA TRUMBIĆ stečajni upravitelj, OIB 43468134790</item>
    </derivirana_varijabla>
  </DomainObject.Predmet.StrankaListFormatedOIB>
  <DomainObject.Predmet.StrankaListFormatedWithAdress>
    <izvorni_sadrzaj>
      <item>DINKA TRUMBIĆ stečajni upravitelj, Lovretska 10, 21000 Split</item>
    </izvorni_sadrzaj>
    <derivirana_varijabla naziv="DomainObject.Predmet.StrankaListFormatedWithAdress_1">
      <item>DINKA TRUMBIĆ stečajni upravitelj, Lovretska 10, 21000 Split</item>
    </derivirana_varijabla>
  </DomainObject.Predmet.StrankaListFormatedWithAdress>
  <DomainObject.Predmet.StrankaListFormatedWithAdressOIB>
    <izvorni_sadrzaj>
      <item>DINKA TRUMBIĆ stečajni upravitelj, OIB 43468134790, Lovretska 10, 21000 Split</item>
    </izvorni_sadrzaj>
    <derivirana_varijabla naziv="DomainObject.Predmet.StrankaListFormatedWithAdressOIB_1">
      <item>DINKA TRUMBIĆ stečajni upravitelj, OIB 43468134790, Lovretska 10, 21000 Split</item>
    </derivirana_varijabla>
  </DomainObject.Predmet.StrankaListFormatedWithAdressOIB>
  <DomainObject.Predmet.StrankaListNazivFormated>
    <izvorni_sadrzaj>
      <item>DINKA TRUMBIĆ stečajni upravitelj</item>
    </izvorni_sadrzaj>
    <derivirana_varijabla naziv="DomainObject.Predmet.StrankaListNazivFormated_1">
      <item>DINKA TRUMBIĆ stečajni upravitelj</item>
    </derivirana_varijabla>
  </DomainObject.Predmet.StrankaListNazivFormated>
  <DomainObject.Predmet.StrankaListNazivFormatedOIB>
    <izvorni_sadrzaj>
      <item>DINKA TRUMBIĆ stečajni upravitelj, OIB 43468134790</item>
    </izvorni_sadrzaj>
    <derivirana_varijabla naziv="DomainObject.Predmet.StrankaListNazivFormatedOIB_1">
      <item>DINKA TRUMBIĆ stečajni upravitelj, OIB 43468134790</item>
    </derivirana_varijabla>
  </DomainObject.Predmet.StrankaListNazivFormatedOIB>
  <DomainObject.Predmet.ProtuStrankaListFormated>
    <izvorni_sadrzaj>
      <item>Stečajna masa LETA d.o.o.</item>
    </izvorni_sadrzaj>
    <derivirana_varijabla naziv="DomainObject.Predmet.ProtuStrankaListFormated_1">
      <item>Stečajna masa LETA d.o.o.</item>
    </derivirana_varijabla>
  </DomainObject.Predmet.ProtuStrankaListFormated>
  <DomainObject.Predmet.ProtuStrankaListFormatedOIB>
    <izvorni_sadrzaj>
      <item>Stečajna masa LETA d.o.o., OIB 93671378463</item>
    </izvorni_sadrzaj>
    <derivirana_varijabla naziv="DomainObject.Predmet.ProtuStrankaListFormatedOIB_1">
      <item>Stečajna masa LETA d.o.o., OIB 93671378463</item>
    </derivirana_varijabla>
  </DomainObject.Predmet.ProtuStrankaListFormatedOIB>
  <DomainObject.Predmet.ProtuStrankaListFormatedWithAdress>
    <izvorni_sadrzaj>
      <item>Stečajna masa LETA d.o.o., Zagrebačka 21, 51523 Baška</item>
    </izvorni_sadrzaj>
    <derivirana_varijabla naziv="DomainObject.Predmet.ProtuStrankaListFormatedWithAdress_1">
      <item>Stečajna masa LETA d.o.o., Zagrebačka 21, 51523 Baška</item>
    </derivirana_varijabla>
  </DomainObject.Predmet.ProtuStrankaListFormatedWithAdress>
  <DomainObject.Predmet.ProtuStrankaListFormatedWithAdressOIB>
    <izvorni_sadrzaj>
      <item>Stečajna masa LETA d.o.o., OIB 93671378463, Zagrebačka 21, 51523 Baška</item>
    </izvorni_sadrzaj>
    <derivirana_varijabla naziv="DomainObject.Predmet.ProtuStrankaListFormatedWithAdressOIB_1">
      <item>Stečajna masa LETA d.o.o., OIB 93671378463, Zagrebačka 21, 51523 Baška</item>
    </derivirana_varijabla>
  </DomainObject.Predmet.ProtuStrankaListFormatedWithAdressOIB>
  <DomainObject.Predmet.ProtuStrankaListNazivFormated>
    <izvorni_sadrzaj>
      <item>Stečajna masa LETA d.o.o.</item>
    </izvorni_sadrzaj>
    <derivirana_varijabla naziv="DomainObject.Predmet.ProtuStrankaListNazivFormated_1">
      <item>Stečajna masa LETA d.o.o.</item>
    </derivirana_varijabla>
  </DomainObject.Predmet.ProtuStrankaListNazivFormated>
  <DomainObject.Predmet.ProtuStrankaListNazivFormatedOIB>
    <izvorni_sadrzaj>
      <item>Stečajna masa LETA d.o.o., OIB 93671378463</item>
    </izvorni_sadrzaj>
    <derivirana_varijabla naziv="DomainObject.Predmet.ProtuStrankaListNazivFormatedOIB_1">
      <item>Stečajna masa LETA d.o.o., OIB 93671378463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DINKA TRUMBIĆ stečajni upravitelj</izvorni_sadrzaj>
    <derivirana_varijabla naziv="DomainObject.Predmet.StrankaIDrugi_1">DINKA TRUMBIĆ stečajni upravitelj</derivirana_varijabla>
  </DomainObject.Predmet.StrankaIDrugi>
  <DomainObject.Predmet.ProtustrankaIDrugi>
    <izvorni_sadrzaj>Stečajna masa LETA d.o.o.</izvorni_sadrzaj>
    <derivirana_varijabla naziv="DomainObject.Predmet.ProtustrankaIDrugi_1">Stečajna masa LETA d.o.o.</derivirana_varijabla>
  </DomainObject.Predmet.ProtustrankaIDrugi>
  <DomainObject.Predmet.StrankaIDrugiAdressOIB>
    <izvorni_sadrzaj>DINKA TRUMBIĆ stečajni upravitelj, OIB 43468134790, Lovretska 10, 21000 Split</izvorni_sadrzaj>
    <derivirana_varijabla naziv="DomainObject.Predmet.StrankaIDrugiAdressOIB_1">DINKA TRUMBIĆ stečajni upravitelj, OIB 43468134790, Lovretska 10, 21000 Split</derivirana_varijabla>
  </DomainObject.Predmet.StrankaIDrugiAdressOIB>
  <DomainObject.Predmet.ProtustrankaIDrugiAdressOIB>
    <izvorni_sadrzaj>Stečajna masa LETA d.o.o., OIB 93671378463, Zagrebačka 21, 51523 Baška</izvorni_sadrzaj>
    <derivirana_varijabla naziv="DomainObject.Predmet.ProtustrankaIDrugiAdressOIB_1">Stečajna masa LETA d.o.o., OIB 93671378463, Zagrebačka 21,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DINKA TRUMBIĆ stečajni upravitelj</item>
      <item>Stečajna masa LETA d.o.o.</item>
    </izvorni_sadrzaj>
    <derivirana_varijabla naziv="DomainObject.Predmet.SudioniciListNaziv_1">
      <item>DINKA TRUMBIĆ stečajni upravitelj</item>
      <item>Stečajna masa LETA d.o.o.</item>
    </derivirana_varijabla>
  </DomainObject.Predmet.SudioniciListNaziv>
  <DomainObject.Predmet.SudioniciListAdressOIB>
    <izvorni_sadrzaj>
      <item>DINKA TRUMBIĆ stečajni upravitelj, OIB 43468134790, Lovretska 10,21000 Split</item>
      <item>Stečajna masa LETA d.o.o., OIB 93671378463, Zagrebačka 21,51523 Baška</item>
    </izvorni_sadrzaj>
    <derivirana_varijabla naziv="DomainObject.Predmet.SudioniciListAdressOIB_1">
      <item>DINKA TRUMBIĆ stečajni upravitelj, OIB 43468134790, Lovretska 10,21000 Split</item>
      <item>Stečajna masa LETA d.o.o., OIB 93671378463, Zagrebačka 21,51523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43468134790</item>
      <item>, OIB 93671378463</item>
    </izvorni_sadrzaj>
    <derivirana_varijabla naziv="DomainObject.Predmet.SudioniciListNazivOIB_1">
      <item>, OIB 43468134790</item>
      <item>, OIB 93671378463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424</properties:Words>
  <properties:Characters>2133</properties:Characters>
  <properties:Lines>57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2017-09-27T12:56:00Z</dcterms:created>
  <dc:creator>korlevicd</dc:creator>
  <cp:lastModifiedBy>Danijela Fumić</cp:lastModifiedBy>
  <cp:lastPrinted>2017-09-27T12:56:00Z</cp:lastPrinted>
  <dcterms:modified xmlns:xsi="http://www.w3.org/2001/XMLSchema-instance" xsi:type="dcterms:W3CDTF">2017-09-27T12:57:00Z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