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5dbb" w14:paraId="8d95db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147C3D">
        <w:rPr>
          <w:lang w:val="hr-HR"/>
        </w:rPr>
        <w:t>ELIPS, d.o.o., Split, Ulica Alojzija Stepinca 32, OIB: 94935943220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B7F51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47C3D">
        <w:rPr>
          <w:lang w:val="hr-HR"/>
        </w:rPr>
        <w:t>ELIPS, d.o.o., Split, Ulica Alojzija Stepinca 32, OIB: 94935943220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01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147C3D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147C3D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12781">
        <w:t>Ante Gabelica, Split, Ruđera Boškovića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47C3D">
        <w:rPr>
          <w:lang w:val="hr-HR"/>
        </w:rPr>
        <w:t>ELIPS, d.o.o., Split, Ulica Alojzija Stepinca 32, OIB: 94935943220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05</w:t>
      </w:r>
      <w:r w:rsidR="002331B4" w:rsidRPr="00275B05">
        <w:rPr>
          <w:lang w:val="hr-HR"/>
        </w:rPr>
        <w:t>.</w:t>
      </w:r>
      <w:r w:rsidR="00147C3D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147C3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47C3D">
        <w:rPr>
          <w:lang w:val="hr-HR"/>
        </w:rPr>
        <w:t>ELIPS, d.o.o., Split, Ulica Alojzija Stepinca 32, OIB: 94935943220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352485">
        <w:rPr>
          <w:lang w:val="hr-HR"/>
        </w:rPr>
        <w:t>rujna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47C3D">
        <w:rPr>
          <w:lang w:val="hr-HR"/>
        </w:rPr>
        <w:t>908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47C3D">
        <w:rPr>
          <w:lang w:val="hr-HR"/>
        </w:rPr>
        <w:t>1.473,53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147C3D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412781">
      <w:pPr>
        <w:jc w:val="both"/>
        <w:rPr>
          <w:color w:themeColor="text1" w:val="000000"/>
          <w:sz w:val="12"/>
          <w:szCs w:val="12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12781">
      <w:rPr>
        <w:lang w:val="hr-HR"/>
      </w:rPr>
      <w:t>57</w:t>
    </w:r>
    <w:r w:rsidRPr="002E1801">
      <w:rPr>
        <w:lang w:val="hr-HR"/>
      </w:rPr>
      <w:t>/201</w:t>
    </w:r>
    <w:r w:rsidR="00412781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47C3D">
      <w:rPr>
        <w:lang w:val="hr-HR"/>
      </w:rPr>
      <w:t>57</w:t>
    </w:r>
    <w:r w:rsidRPr="002E1801">
      <w:rPr>
        <w:lang w:val="hr-HR"/>
      </w:rPr>
      <w:t>/201</w:t>
    </w:r>
    <w:r w:rsidR="00147C3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9E14BC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St-57/2016</izvorni_sadrzaj>
    <derivirana_varijabla naziv="DomainObject.Predmet.OznakaBroj_1">St-57/2016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čl.444.st. 1 SZ</izvorni_sadrzaj>
    <derivirana_varijabla naziv="DomainObject.Predmet.PrimjedbaSuca_1">čl.444.st.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ELIPS, društvo s ograničenom odgovornošću za proizvodnju, građevinarstvo, trgovinu i uslgue</izvorni_sadrzaj>
    <derivirana_varijabla naziv="DomainObject.Predmet.ProtustrankaFormated_1">  ELIPS, društvo s ograničenom odgovornošću za proizvodnju, građevinarstvo, trgovinu i uslgue</derivirana_varijabla>
  </DomainObject.Predmet.ProtustrankaFormated>
  <DomainObject.Predmet.ProtustrankaFormatedOIB>
    <izvorni_sadrzaj>  ELIPS, društvo s ograničenom odgovornošću za proizvodnju, građevinarstvo, trgovinu i uslgue, OIB 94935943220</izvorni_sadrzaj>
    <derivirana_varijabla naziv="DomainObject.Predmet.ProtustrankaFormatedOIB_1">  ELIPS, društvo s ograničenom odgovornošću za proizvodnju, građevinarstvo, trgovinu i uslgue, OIB 94935943220</derivirana_varijabla>
  </DomainObject.Predmet.ProtustrankaFormatedOIB>
  <DomainObject.Predmet.ProtustrankaFormatedWithAdress>
    <izvorni_sadrzaj> ELIPS, društvo s ograničenom odgovornošću za proizvodnju, građevinarstvo, trgovinu i uslgue, Ulica Alojzija Stepinca 32, 21000 Split</izvorni_sadrzaj>
    <derivirana_varijabla naziv="DomainObject.Predmet.ProtustrankaFormatedWithAdress_1"> ELIPS, društvo s ograničenom odgovornošću za proizvodnju, građevinarstvo, trgovinu i uslgue, Ulica Alojzija Stepinca 32, 21000 Split</derivirana_varijabla>
  </DomainObject.Predmet.ProtustrankaFormatedWithAdress>
  <DomainObject.Predmet.ProtustrankaFormatedWithAdressOIB>
    <izvorni_sadrzaj> ELIPS, društvo s ograničenom odgovornošću za proizvodnju, građevinarstvo, trgovinu i uslgue, OIB 94935943220, Ulica Alojzija Stepinca 32, 21000 Split</izvorni_sadrzaj>
    <derivirana_varijabla naziv="DomainObject.Predmet.ProtustrankaFormatedWithAdressOIB_1"> ELIPS, društvo s ograničenom odgovornošću za proizvodnju, građevinarstvo, trgovinu i uslgue, OIB 94935943220, Ulica Alojzija Stepinca 32, 21000 Split</derivirana_varijabla>
  </DomainObject.Predmet.ProtustrankaFormatedWithAdressOIB>
  <DomainObject.Predmet.ProtustrankaWithAdress>
    <izvorni_sadrzaj>ELIPS, društvo s ograničenom odgovornošću za proizvodnju, građevinarstvo, trgovinu i uslgue Ulica Alojzija Stepinca 32, 21000 Split</izvorni_sadrzaj>
    <derivirana_varijabla naziv="DomainObject.Predmet.ProtustrankaWithAdress_1">ELIPS, društvo s ograničenom odgovornošću za proizvodnju, građevinarstvo, trgovinu i uslgue Ulica Alojzija Stepinca 32, 21000 Split</derivirana_varijabla>
  </DomainObject.Predmet.ProtustrankaWithAdress>
  <DomainObject.Predmet.ProtustrankaWithAdressOIB>
    <izvorni_sadrzaj>ELIPS, društvo s ograničenom odgovornošću za proizvodnju, građevinarstvo, trgovinu i uslgue, OIB 94935943220, Ulica Alojzija Stepinca 32, 21000 Split</izvorni_sadrzaj>
    <derivirana_varijabla naziv="DomainObject.Predmet.ProtustrankaWithAdressOIB_1">ELIPS, društvo s ograničenom odgovornošću za proizvodnju, građevinarstvo, trgovinu i uslgue, OIB 94935943220, Ulica Alojzija Stepinca 32, 21000 Split</derivirana_varijabla>
  </DomainObject.Predmet.ProtustrankaWithAdressOIB>
  <DomainObject.Predmet.ProtustrankaNazivFormated>
    <izvorni_sadrzaj>ELIPS, društvo s ograničenom odgovornošću za proizvodnju, građevinarstvo, trgovinu i uslgue</izvorni_sadrzaj>
    <derivirana_varijabla naziv="DomainObject.Predmet.ProtustrankaNazivFormated_1">ELIPS, društvo s ograničenom odgovornošću za proizvodnju, građevinarstvo, trgovinu i uslgue</derivirana_varijabla>
  </DomainObject.Predmet.ProtustrankaNazivFormated>
  <DomainObject.Predmet.ProtustrankaNazivFormatedOIB>
    <izvorni_sadrzaj>ELIPS, društvo s ograničenom odgovornošću za proizvodnju, građevinarstvo, trgovinu i uslgue, OIB 94935943220</izvorni_sadrzaj>
    <derivirana_varijabla naziv="DomainObject.Predmet.ProtustrankaNazivFormatedOIB_1">ELIPS, društvo s ograničenom odgovornošću za proizvodnju, građevinarstvo, trgovinu i uslgue, OIB 94935943220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1473.53</izvorni_sadrzaj>
    <derivirana_varijabla naziv="DomainObject.Predmet.TrenutnaVrijednost_1">1473.53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ELIPS, društvo s ograničenom odgovornošću za proizvodnju, građevinarstvo, trgovinu i uslgue</item>
    </izvorni_sadrzaj>
    <derivirana_varijabla naziv="DomainObject.Predmet.ProtuStrankaListFormated_1">
      <item>ELIPS, društvo s ograničenom odgovornošću za proizvodnju, građevinarstvo, trgovinu i uslgue</item>
    </derivirana_varijabla>
  </DomainObject.Predmet.ProtuStrankaListFormated>
  <DomainObject.Predmet.ProtuStrankaListFormatedOIB>
    <izvorni_sadrzaj>
      <item>ELIPS, društvo s ograničenom odgovornošću za proizvodnju, građevinarstvo, trgovinu i uslgue, OIB 94935943220</item>
    </izvorni_sadrzaj>
    <derivirana_varijabla naziv="DomainObject.Predmet.ProtuStrankaListFormatedOIB_1">
      <item>ELIPS, društvo s ograničenom odgovornošću za proizvodnju, građevinarstvo, trgovinu i uslgue, OIB 94935943220</item>
    </derivirana_varijabla>
  </DomainObject.Predmet.ProtuStrankaListFormatedOIB>
  <DomainObject.Predmet.ProtuStrankaListFormatedWithAdress>
    <izvorni_sadrzaj>
      <item>ELIPS, društvo s ograničenom odgovornošću za proizvodnju, građevinarstvo, trgovinu i uslgue, Ulica Alojzija Stepinca 32, 21000 Split</item>
    </izvorni_sadrzaj>
    <derivirana_varijabla naziv="DomainObject.Predmet.ProtuStrankaListFormatedWithAdress_1">
      <item>ELIPS, društvo s ograničenom odgovornošću za proizvodnju, građevinarstvo, trgovinu i uslgue, Ulica Alojzija Stepinca 32, 21000 Split</item>
    </derivirana_varijabla>
  </DomainObject.Predmet.ProtuStrankaListFormatedWithAdress>
  <DomainObject.Predmet.ProtuStrankaListFormatedWithAdressOIB>
    <izvorni_sadrzaj>
      <item>ELIPS, društvo s ograničenom odgovornošću za proizvodnju, građevinarstvo, trgovinu i uslgue, OIB 94935943220, Ulica Alojzija Stepinca 32, 21000 Split</item>
    </izvorni_sadrzaj>
    <derivirana_varijabla naziv="DomainObject.Predmet.ProtuStrankaListFormatedWithAdressOIB_1">
      <item>ELIPS, društvo s ograničenom odgovornošću za proizvodnju, građevinarstvo, trgovinu i uslgue, OIB 94935943220, Ulica Alojzija Stepinca 32, 21000 Split</item>
    </derivirana_varijabla>
  </DomainObject.Predmet.ProtuStrankaListFormatedWithAdressOIB>
  <DomainObject.Predmet.ProtuStrankaListNazivFormated>
    <izvorni_sadrzaj>
      <item>ELIPS, društvo s ograničenom odgovornošću za proizvodnju, građevinarstvo, trgovinu i uslgue</item>
    </izvorni_sadrzaj>
    <derivirana_varijabla naziv="DomainObject.Predmet.ProtuStrankaListNazivFormated_1">
      <item>ELIPS, društvo s ograničenom odgovornošću za proizvodnju, građevinarstvo, trgovinu i uslgue</item>
    </derivirana_varijabla>
  </DomainObject.Predmet.ProtuStrankaListNazivFormated>
  <DomainObject.Predmet.ProtuStrankaListNazivFormatedOIB>
    <izvorni_sadrzaj>
      <item>ELIPS, društvo s ograničenom odgovornošću za proizvodnju, građevinarstvo, trgovinu i uslgue, OIB 94935943220</item>
    </izvorni_sadrzaj>
    <derivirana_varijabla naziv="DomainObject.Predmet.ProtuStrankaListNazivFormatedOIB_1">
      <item>ELIPS, društvo s ograničenom odgovornošću za proizvodnju, građevinarstvo, trgovinu i uslgue, OIB 94935943220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ELIPS, društvo s ograničenom odgovornošću za proizvodnju, građevinarstvo, trgovinu i uslgue</izvorni_sadrzaj>
    <derivirana_varijabla naziv="DomainObject.Predmet.ProtustrankaIDrugi_1">ELIPS, društvo s ograničenom odgovornošću za proizvodnju, građevinarstvo, trgovinu i uslgue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ELIPS, društvo s ograničenom odgovornošću za proizvodnju, građevinarstvo, trgovinu i uslgue, OIB 94935943220, Ulica Alojzija Stepinca 32, 21000 Split</izvorni_sadrzaj>
    <derivirana_varijabla naziv="DomainObject.Predmet.ProtustrankaIDrugiAdressOIB_1">ELIPS, društvo s ograničenom odgovornošću za proizvodnju, građevinarstvo, trgovinu i uslgue, OIB 94935943220, Ulica Alojzija Stepinca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ELIPS, društvo s ograničenom odgovornošću za proizvodnju, građevinarstvo, trgovinu i uslgue</item>
    </izvorni_sadrzaj>
    <derivirana_varijabla naziv="DomainObject.Predmet.SudioniciListNaziv_1">
      <item>FINANCIJSKA AGENCIJA, RC SPLIT, Podružnica Split</item>
      <item>ELIPS, društvo s ograničenom odgovornošću za proizvodnju, građevinarstvo, trgovinu i uslgue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ELIPS, društvo s ograničenom odgovornošću za proizvodnju, građevinarstvo, trgovinu i uslgue, OIB 94935943220, Ulica Alojzija Stepinca 32,21000 Split</item>
    </izvorni_sadrzaj>
    <derivirana_varijabla naziv="DomainObject.Predmet.SudioniciListAdressOIB_1">
      <item>FINANCIJSKA AGENCIJA, RC SPLIT, Podružnica Split, OIB 85821130368, Mažuranićevo šetalište 24b,21000 Split</item>
      <item>ELIPS, društvo s ograničenom odgovornošću za proizvodnju, građevinarstvo, trgovinu i uslgue, OIB 94935943220, Ulica Alojzija Stepinca 32,21000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94935943220</item>
    </izvorni_sadrzaj>
    <derivirana_varijabla naziv="DomainObject.Predmet.SudioniciListNazivOIB_1">
      <item>, OIB 85821130368</item>
      <item>, OIB 94935943220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2949C-83F0-4DC9-A0B8-41ADEE2BA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4192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2016-07-01T06:47:00Z</cp:lastPrinted>
  <dcterms:modified xmlns:xsi="http://www.w3.org/2001/XMLSchema-instance" xsi:type="dcterms:W3CDTF">2016-07-01T06:54:00Z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