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c6f8c" w14:paraId="4fc6f8c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DD7DF6">
        <w:t>1615</w:t>
      </w:r>
      <w:r w:rsidR="00C00340">
        <w:t>/16-3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F05766">
        <w:t xml:space="preserve"> Udruga za promicanje kulture</w:t>
      </w:r>
      <w:r w:rsidR="00DD7DF6">
        <w:t xml:space="preserve"> stvaralaštva, ekološke svjesnosti i zdravog življenja sinergija stvaranja</w:t>
      </w:r>
      <w:r w:rsidR="00F05766">
        <w:t>, Zagreb, Grižanska 5, OIB: 77115768886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RC </w:t>
      </w:r>
      <w:r w:rsidR="00460C7C">
        <w:t>Zagreb</w:t>
      </w:r>
      <w:r w:rsidR="003642D1">
        <w:t>,</w:t>
      </w:r>
      <w:r w:rsidR="004A0D7B">
        <w:t xml:space="preserve"> Podružnica </w:t>
      </w:r>
      <w:r w:rsidR="00460C7C">
        <w:t>Zagreb</w:t>
      </w:r>
      <w:r w:rsidR="008B3244">
        <w:t>, Trg svibanjskih žrtava 1995. br. 1</w:t>
      </w:r>
      <w:r w:rsidR="009152D1">
        <w:t>, OIB: 85821130368</w:t>
      </w:r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r w:rsidR="00F05766">
        <w:t>16</w:t>
      </w:r>
      <w:r w:rsidR="003B50C7">
        <w:t>.</w:t>
      </w:r>
      <w:r w:rsidR="00934B4D">
        <w:t xml:space="preserve"> </w:t>
      </w:r>
      <w:r w:rsidR="008D5C6F">
        <w:t>prosinca</w:t>
      </w:r>
      <w:r w:rsidR="000A0605">
        <w:t xml:space="preserve"> 2015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8D5C6F">
        <w:t>22</w:t>
      </w:r>
      <w:r w:rsidR="00224AFF">
        <w:t xml:space="preserve">. </w:t>
      </w:r>
      <w:r w:rsidR="00AB0239">
        <w:t>srpnja</w:t>
      </w:r>
      <w:r w:rsidR="00701580">
        <w:t xml:space="preserve"> 2016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F05766">
        <w:rPr>
          <w:bCs/>
        </w:rPr>
        <w:t xml:space="preserve"> </w:t>
      </w:r>
      <w:r w:rsidR="00F05766">
        <w:t>Udruga za promicanje kulture stvaralaštva, ekološke svjesnosti i zdravog življenja sinergija stvaranja, Zagreb, Grižanska 5, OIB: 77115768886</w:t>
      </w:r>
      <w:r w:rsidR="003642D1">
        <w:t>,</w:t>
      </w:r>
      <w:r w:rsidR="0030412B">
        <w:t xml:space="preserve"> od</w:t>
      </w:r>
      <w:r w:rsidR="00B12DB1">
        <w:t xml:space="preserve"> </w:t>
      </w:r>
      <w:r w:rsidR="00F05766">
        <w:t>4.175,51</w:t>
      </w:r>
      <w:r w:rsidR="00DF27FA">
        <w:t xml:space="preserve"> </w:t>
      </w:r>
      <w:r>
        <w:t>kn</w:t>
      </w:r>
      <w:r w:rsidR="00696FFE">
        <w:t>, na dan 1</w:t>
      </w:r>
      <w:r w:rsidR="0098599D">
        <w:t>.</w:t>
      </w:r>
      <w:r w:rsidR="00F66487">
        <w:t xml:space="preserve"> </w:t>
      </w:r>
      <w:r w:rsidR="00696FFE">
        <w:t>rujna</w:t>
      </w:r>
      <w:r w:rsidR="00B712E0">
        <w:t xml:space="preserve"> 201</w:t>
      </w:r>
      <w:r w:rsidR="00696FFE">
        <w:t>5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8D5C6F">
        <w:t>predsjednik</w:t>
      </w:r>
      <w:r w:rsidR="0030412B">
        <w:t xml:space="preserve"> </w:t>
      </w:r>
      <w:r w:rsidR="005A368B">
        <w:t>dužnika</w:t>
      </w:r>
      <w:r w:rsidR="00F05766">
        <w:t xml:space="preserve"> </w:t>
      </w:r>
      <w:r w:rsidR="00421A42">
        <w:t>Darija Končić</w:t>
      </w:r>
      <w:r w:rsidR="00ED2628">
        <w:t>,</w:t>
      </w:r>
      <w:r w:rsidR="00270BE5">
        <w:t xml:space="preserve">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421A42">
        <w:t>1615</w:t>
      </w:r>
      <w:r w:rsidR="000C26C6">
        <w:t>-1</w:t>
      </w:r>
      <w:r w:rsidR="00072B13">
        <w:t>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FF7A26">
        <w:t>22</w:t>
      </w:r>
      <w:r w:rsidR="0054259D">
        <w:t xml:space="preserve">. </w:t>
      </w:r>
      <w:r w:rsidR="00A559C4">
        <w:t>srpnja</w:t>
      </w:r>
      <w:r w:rsidR="00701580">
        <w:t xml:space="preserve"> 2016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r w:rsidR="00FF7A26">
        <w:t>15</w:t>
      </w:r>
      <w:r w:rsidR="00432394">
        <w:t>.9.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AA8" w:rsidR="00437AA8">
      <w:r>
        <w:separator/>
      </w:r>
    </w:p>
  </w:endnote>
  <w:endnote w:id="0" w:type="continuationSeparator">
    <w:p w:rsidRDefault="00437AA8" w:rsidR="00437A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AA8" w:rsidR="00437AA8">
      <w:r>
        <w:separator/>
      </w:r>
    </w:p>
  </w:footnote>
  <w:footnote w:id="0" w:type="continuationSeparator">
    <w:p w:rsidRDefault="00437AA8" w:rsidR="00437A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6B25"/>
    <w:rsid w:val="0002687E"/>
    <w:rsid w:val="00030EB7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70FDD"/>
    <w:rsid w:val="00072B13"/>
    <w:rsid w:val="00074136"/>
    <w:rsid w:val="00077C9D"/>
    <w:rsid w:val="00081835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1505"/>
    <w:rsid w:val="000C26C6"/>
    <w:rsid w:val="000D0569"/>
    <w:rsid w:val="000D7A22"/>
    <w:rsid w:val="000E463F"/>
    <w:rsid w:val="000E4B1C"/>
    <w:rsid w:val="000E5C8C"/>
    <w:rsid w:val="000E762A"/>
    <w:rsid w:val="000F61EA"/>
    <w:rsid w:val="00100FBD"/>
    <w:rsid w:val="00102060"/>
    <w:rsid w:val="00115D53"/>
    <w:rsid w:val="0013031E"/>
    <w:rsid w:val="00135AF9"/>
    <w:rsid w:val="001437B2"/>
    <w:rsid w:val="00155B37"/>
    <w:rsid w:val="001563C8"/>
    <w:rsid w:val="00170FE2"/>
    <w:rsid w:val="00173149"/>
    <w:rsid w:val="00173F18"/>
    <w:rsid w:val="00177EC7"/>
    <w:rsid w:val="00181891"/>
    <w:rsid w:val="001824AC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218E1"/>
    <w:rsid w:val="00224AFF"/>
    <w:rsid w:val="00225084"/>
    <w:rsid w:val="00225996"/>
    <w:rsid w:val="002358E7"/>
    <w:rsid w:val="00237425"/>
    <w:rsid w:val="00237A53"/>
    <w:rsid w:val="0025000D"/>
    <w:rsid w:val="00256789"/>
    <w:rsid w:val="00267D26"/>
    <w:rsid w:val="00270BE5"/>
    <w:rsid w:val="002713AE"/>
    <w:rsid w:val="00274A01"/>
    <w:rsid w:val="00280920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D2610"/>
    <w:rsid w:val="002D7681"/>
    <w:rsid w:val="002E460F"/>
    <w:rsid w:val="002F4AAF"/>
    <w:rsid w:val="002F66FE"/>
    <w:rsid w:val="0030412B"/>
    <w:rsid w:val="00315300"/>
    <w:rsid w:val="003161B8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45284"/>
    <w:rsid w:val="003612A7"/>
    <w:rsid w:val="003642D1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56C0"/>
    <w:rsid w:val="003A610E"/>
    <w:rsid w:val="003B3F48"/>
    <w:rsid w:val="003B50C7"/>
    <w:rsid w:val="003B55AA"/>
    <w:rsid w:val="003C01DF"/>
    <w:rsid w:val="003C2891"/>
    <w:rsid w:val="003C6C37"/>
    <w:rsid w:val="003D02B1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A42"/>
    <w:rsid w:val="00421D71"/>
    <w:rsid w:val="00423F56"/>
    <w:rsid w:val="00432394"/>
    <w:rsid w:val="00434DBE"/>
    <w:rsid w:val="004351D0"/>
    <w:rsid w:val="00436570"/>
    <w:rsid w:val="00437AA8"/>
    <w:rsid w:val="00443F69"/>
    <w:rsid w:val="004505DC"/>
    <w:rsid w:val="00452C14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6F2C"/>
    <w:rsid w:val="004A753C"/>
    <w:rsid w:val="004B11BB"/>
    <w:rsid w:val="004B490A"/>
    <w:rsid w:val="004B5E8A"/>
    <w:rsid w:val="004C3969"/>
    <w:rsid w:val="004C50C3"/>
    <w:rsid w:val="004D068C"/>
    <w:rsid w:val="004D11E4"/>
    <w:rsid w:val="004D23BE"/>
    <w:rsid w:val="004D24A3"/>
    <w:rsid w:val="004D263B"/>
    <w:rsid w:val="004D5A26"/>
    <w:rsid w:val="004E1973"/>
    <w:rsid w:val="004E466C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964"/>
    <w:rsid w:val="0053545A"/>
    <w:rsid w:val="0054259D"/>
    <w:rsid w:val="00542BC7"/>
    <w:rsid w:val="005437AE"/>
    <w:rsid w:val="005458B5"/>
    <w:rsid w:val="00550133"/>
    <w:rsid w:val="00554CD6"/>
    <w:rsid w:val="00556098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7EC1"/>
    <w:rsid w:val="005E0CFB"/>
    <w:rsid w:val="005E55B1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41D74"/>
    <w:rsid w:val="00644281"/>
    <w:rsid w:val="00652724"/>
    <w:rsid w:val="00660A83"/>
    <w:rsid w:val="00666402"/>
    <w:rsid w:val="00671A36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E0BC9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57506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4A8F"/>
    <w:rsid w:val="007E7376"/>
    <w:rsid w:val="007F1224"/>
    <w:rsid w:val="007F1C41"/>
    <w:rsid w:val="007F4FF1"/>
    <w:rsid w:val="008023F7"/>
    <w:rsid w:val="00803679"/>
    <w:rsid w:val="008058D0"/>
    <w:rsid w:val="00817C66"/>
    <w:rsid w:val="00823A3B"/>
    <w:rsid w:val="008248A3"/>
    <w:rsid w:val="008326E5"/>
    <w:rsid w:val="00834BE0"/>
    <w:rsid w:val="00835DF6"/>
    <w:rsid w:val="00836CE2"/>
    <w:rsid w:val="0084069A"/>
    <w:rsid w:val="0084517F"/>
    <w:rsid w:val="0084695D"/>
    <w:rsid w:val="0085039F"/>
    <w:rsid w:val="0085324B"/>
    <w:rsid w:val="00855A65"/>
    <w:rsid w:val="0085704E"/>
    <w:rsid w:val="00860129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7029"/>
    <w:rsid w:val="008D5C6F"/>
    <w:rsid w:val="008F11E1"/>
    <w:rsid w:val="008F4657"/>
    <w:rsid w:val="008F578B"/>
    <w:rsid w:val="009000D7"/>
    <w:rsid w:val="0090137C"/>
    <w:rsid w:val="00901EF5"/>
    <w:rsid w:val="00912CF5"/>
    <w:rsid w:val="009137B1"/>
    <w:rsid w:val="009152D1"/>
    <w:rsid w:val="00916BED"/>
    <w:rsid w:val="00917CBD"/>
    <w:rsid w:val="00930B0A"/>
    <w:rsid w:val="00932CC2"/>
    <w:rsid w:val="00934B4D"/>
    <w:rsid w:val="00936874"/>
    <w:rsid w:val="00937840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A081F"/>
    <w:rsid w:val="009A412B"/>
    <w:rsid w:val="009B40D7"/>
    <w:rsid w:val="009B46D8"/>
    <w:rsid w:val="009B51B6"/>
    <w:rsid w:val="009B6632"/>
    <w:rsid w:val="009B6C56"/>
    <w:rsid w:val="009B6D4E"/>
    <w:rsid w:val="009C1900"/>
    <w:rsid w:val="009C670C"/>
    <w:rsid w:val="009D76B5"/>
    <w:rsid w:val="009E1DD7"/>
    <w:rsid w:val="009E25BF"/>
    <w:rsid w:val="009E5D6D"/>
    <w:rsid w:val="009F2CDB"/>
    <w:rsid w:val="00A05290"/>
    <w:rsid w:val="00A061DF"/>
    <w:rsid w:val="00A07CA2"/>
    <w:rsid w:val="00A214C9"/>
    <w:rsid w:val="00A214CF"/>
    <w:rsid w:val="00A24356"/>
    <w:rsid w:val="00A2794E"/>
    <w:rsid w:val="00A3076F"/>
    <w:rsid w:val="00A33A3E"/>
    <w:rsid w:val="00A3604F"/>
    <w:rsid w:val="00A3770F"/>
    <w:rsid w:val="00A405B5"/>
    <w:rsid w:val="00A46436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817E5"/>
    <w:rsid w:val="00A86601"/>
    <w:rsid w:val="00A8702F"/>
    <w:rsid w:val="00AA4429"/>
    <w:rsid w:val="00AA6B6E"/>
    <w:rsid w:val="00AA6DB7"/>
    <w:rsid w:val="00AA7368"/>
    <w:rsid w:val="00AB0239"/>
    <w:rsid w:val="00AB39F5"/>
    <w:rsid w:val="00AB7B53"/>
    <w:rsid w:val="00AD4EB0"/>
    <w:rsid w:val="00AE0059"/>
    <w:rsid w:val="00AE7330"/>
    <w:rsid w:val="00B0523C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64039"/>
    <w:rsid w:val="00B67389"/>
    <w:rsid w:val="00B712E0"/>
    <w:rsid w:val="00B80C44"/>
    <w:rsid w:val="00B82540"/>
    <w:rsid w:val="00B83922"/>
    <w:rsid w:val="00B86000"/>
    <w:rsid w:val="00B87F4C"/>
    <w:rsid w:val="00B95B20"/>
    <w:rsid w:val="00BB4073"/>
    <w:rsid w:val="00BB6EC4"/>
    <w:rsid w:val="00BC29DC"/>
    <w:rsid w:val="00BE33FF"/>
    <w:rsid w:val="00BE4434"/>
    <w:rsid w:val="00BE7F3A"/>
    <w:rsid w:val="00BF0737"/>
    <w:rsid w:val="00BF32DE"/>
    <w:rsid w:val="00BF3CD7"/>
    <w:rsid w:val="00C00340"/>
    <w:rsid w:val="00C2016D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7F9E"/>
    <w:rsid w:val="00CA01EF"/>
    <w:rsid w:val="00CD5CEB"/>
    <w:rsid w:val="00CE0EE4"/>
    <w:rsid w:val="00CE75DC"/>
    <w:rsid w:val="00CF63EE"/>
    <w:rsid w:val="00D111CD"/>
    <w:rsid w:val="00D12B08"/>
    <w:rsid w:val="00D12FA9"/>
    <w:rsid w:val="00D17484"/>
    <w:rsid w:val="00D212DB"/>
    <w:rsid w:val="00D22236"/>
    <w:rsid w:val="00D23251"/>
    <w:rsid w:val="00D24D2F"/>
    <w:rsid w:val="00D255C7"/>
    <w:rsid w:val="00D43DCA"/>
    <w:rsid w:val="00D505FE"/>
    <w:rsid w:val="00D564AB"/>
    <w:rsid w:val="00D578ED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682"/>
    <w:rsid w:val="00DD7DF6"/>
    <w:rsid w:val="00DE1162"/>
    <w:rsid w:val="00DE3B97"/>
    <w:rsid w:val="00DE5F69"/>
    <w:rsid w:val="00DF27FA"/>
    <w:rsid w:val="00E178F1"/>
    <w:rsid w:val="00E23AF8"/>
    <w:rsid w:val="00E331D7"/>
    <w:rsid w:val="00E36634"/>
    <w:rsid w:val="00E46B5A"/>
    <w:rsid w:val="00E511BC"/>
    <w:rsid w:val="00E53A37"/>
    <w:rsid w:val="00E60C19"/>
    <w:rsid w:val="00E96356"/>
    <w:rsid w:val="00EA028A"/>
    <w:rsid w:val="00EA42CB"/>
    <w:rsid w:val="00EB35D4"/>
    <w:rsid w:val="00EC0019"/>
    <w:rsid w:val="00EC72CA"/>
    <w:rsid w:val="00EC758B"/>
    <w:rsid w:val="00ED2628"/>
    <w:rsid w:val="00ED4C16"/>
    <w:rsid w:val="00F02A50"/>
    <w:rsid w:val="00F040DB"/>
    <w:rsid w:val="00F05766"/>
    <w:rsid w:val="00F118D8"/>
    <w:rsid w:val="00F132F7"/>
    <w:rsid w:val="00F2165F"/>
    <w:rsid w:val="00F30CA7"/>
    <w:rsid w:val="00F30D1C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B1C1E"/>
    <w:rsid w:val="00FB578E"/>
    <w:rsid w:val="00FB6A09"/>
    <w:rsid w:val="00FC20D3"/>
    <w:rsid w:val="00FE0CCA"/>
    <w:rsid w:val="00FF1EC2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37A5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37A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7A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7A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7A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37A5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37A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7A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7A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7A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1615</izvorni_sadrzaj>
    <derivirana_varijabla naziv="DomainObject.Predmet.Broj_1">1615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St-1615/2016</izvorni_sadrzaj>
    <derivirana_varijabla naziv="DomainObject.Predmet.OznakaBroj_1">St-1615/2016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PROMICANJE KULTURE STVARALAŠTVA, EKOLOŠKE SVJESNOSTI I ZDRAVOG ŽIVLJENJA SINERGIJA STVARANJA</izvorni_sadrzaj>
    <derivirana_varijabla naziv="DomainObject.Predmet.ProtustrankaFormated_1">  UDRUGA ZA PROMICANJE KULTURE STVARALAŠTVA, EKOLOŠKE SVJESNOSTI I ZDRAVOG ŽIVLJENJA SINERGIJA STVARANJA</derivirana_varijabla>
  </DomainObject.Predmet.ProtustrankaFormated>
  <DomainObject.Predmet.ProtustrankaFormatedOIB>
    <izvorni_sadrzaj>  UDRUGA ZA PROMICANJE KULTURE STVARALAŠTVA, EKOLOŠKE SVJESNOSTI I ZDRAVOG ŽIVLJENJA SINERGIJA STVARANJA, OIB 77115768886</izvorni_sadrzaj>
    <derivirana_varijabla naziv="DomainObject.Predmet.ProtustrankaFormatedOIB_1">  UDRUGA ZA PROMICANJE KULTURE STVARALAŠTVA, EKOLOŠKE SVJESNOSTI I ZDRAVOG ŽIVLJENJA SINERGIJA STVARANJA, OIB 77115768886</derivirana_varijabla>
  </DomainObject.Predmet.ProtustrankaFormatedOIB>
  <DomainObject.Predmet.ProtustrankaFormatedWithAdress>
    <izvorni_sadrzaj> UDRUGA ZA PROMICANJE KULTURE STVARALAŠTVA, EKOLOŠKE SVJESNOSTI I ZDRAVOG ŽIVLJENJA SINERGIJA STVARANJA, GRIŽANSKA 5, 10000 Zagreb</izvorni_sadrzaj>
    <derivirana_varijabla naziv="DomainObject.Predmet.ProtustrankaFormatedWithAdress_1"> UDRUGA ZA PROMICANJE KULTURE STVARALAŠTVA, EKOLOŠKE SVJESNOSTI I ZDRAVOG ŽIVLJENJA SINERGIJA STVARANJA, GRIŽANSKA 5, 10000 Zagreb</derivirana_varijabla>
  </DomainObject.Predmet.ProtustrankaFormatedWithAdress>
  <DomainObject.Predmet.ProtustrankaFormatedWithAdressOIB>
    <izvorni_sadrzaj> UDRUGA ZA PROMICANJE KULTURE STVARALAŠTVA, EKOLOŠKE SVJESNOSTI I ZDRAVOG ŽIVLJENJA SINERGIJA STVARANJA, OIB 77115768886, GRIŽANSKA 5, 10000 Zagreb</izvorni_sadrzaj>
    <derivirana_varijabla naziv="DomainObject.Predmet.ProtustrankaFormatedWithAdressOIB_1"> UDRUGA ZA PROMICANJE KULTURE STVARALAŠTVA, EKOLOŠKE SVJESNOSTI I ZDRAVOG ŽIVLJENJA SINERGIJA STVARANJA, OIB 77115768886, GRIŽANSKA 5, 10000 Zagreb</derivirana_varijabla>
  </DomainObject.Predmet.ProtustrankaFormatedWithAdressOIB>
  <DomainObject.Predmet.ProtustrankaWithAdress>
    <izvorni_sadrzaj>UDRUGA ZA PROMICANJE KULTURE STVARALAŠTVA, EKOLOŠKE SVJESNOSTI I ZDRAVOG ŽIVLJENJA SINERGIJA STVARANJA GRIŽANSKA 5, 10000 Zagreb</izvorni_sadrzaj>
    <derivirana_varijabla naziv="DomainObject.Predmet.ProtustrankaWithAdress_1">UDRUGA ZA PROMICANJE KULTURE STVARALAŠTVA, EKOLOŠKE SVJESNOSTI I ZDRAVOG ŽIVLJENJA SINERGIJA STVARANJA GRIŽANSKA 5, 10000 Zagreb</derivirana_varijabla>
  </DomainObject.Predmet.ProtustrankaWithAdress>
  <DomainObject.Predmet.ProtustrankaWithAdressOIB>
    <izvorni_sadrzaj>UDRUGA ZA PROMICANJE KULTURE STVARALAŠTVA, EKOLOŠKE SVJESNOSTI I ZDRAVOG ŽIVLJENJA SINERGIJA STVARANJA, OIB 77115768886, GRIŽANSKA 5, 10000 Zagreb</izvorni_sadrzaj>
    <derivirana_varijabla naziv="DomainObject.Predmet.ProtustrankaWithAdressOIB_1">UDRUGA ZA PROMICANJE KULTURE STVARALAŠTVA, EKOLOŠKE SVJESNOSTI I ZDRAVOG ŽIVLJENJA SINERGIJA STVARANJA, OIB 77115768886, GRIŽANSKA 5, 10000 Zagreb</derivirana_varijabla>
  </DomainObject.Predmet.ProtustrankaWithAdressOIB>
  <DomainObject.Predmet.ProtustrankaNazivFormated>
    <izvorni_sadrzaj>UDRUGA ZA PROMICANJE KULTURE STVARALAŠTVA, EKOLOŠKE SVJESNOSTI I ZDRAVOG ŽIVLJENJA SINERGIJA STVARANJA</izvorni_sadrzaj>
    <derivirana_varijabla naziv="DomainObject.Predmet.ProtustrankaNazivFormated_1">UDRUGA ZA PROMICANJE KULTURE STVARALAŠTVA, EKOLOŠKE SVJESNOSTI I ZDRAVOG ŽIVLJENJA SINERGIJA STVARANJA</derivirana_varijabla>
  </DomainObject.Predmet.ProtustrankaNazivFormated>
  <DomainObject.Predmet.ProtustrankaNazivFormatedOIB>
    <izvorni_sadrzaj>UDRUGA ZA PROMICANJE KULTURE STVARALAŠTVA, EKOLOŠKE SVJESNOSTI I ZDRAVOG ŽIVLJENJA SINERGIJA STVARANJA, OIB 77115768886</izvorni_sadrzaj>
    <derivirana_varijabla naziv="DomainObject.Predmet.ProtustrankaNazivFormatedOIB_1">UDRUGA ZA PROMICANJE KULTURE STVARALAŠTVA, EKOLOŠKE SVJESNOSTI I ZDRAVOG ŽIVLJENJA SINERGIJA STVARANJA, OIB 77115768886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PROMICANJE KULTURE STVARALAŠTVA, EKOLOŠKE SVJESNOSTI I ZDRAVOG ŽIVLJENJA SINERGIJA STVARANJA</item>
    </izvorni_sadrzaj>
    <derivirana_varijabla naziv="DomainObject.Predmet.ProtuStrankaListFormated_1">
      <item>UDRUGA ZA PROMICANJE KULTURE STVARALAŠTVA, EKOLOŠKE SVJESNOSTI I ZDRAVOG ŽIVLJENJA SINERGIJA STVARANJA</item>
    </derivirana_varijabla>
  </DomainObject.Predmet.ProtuStrankaListFormated>
  <DomainObject.Predmet.ProtuStrankaListFormatedOIB>
    <izvorni_sadrzaj>
      <item>UDRUGA ZA PROMICANJE KULTURE STVARALAŠTVA, EKOLOŠKE SVJESNOSTI I ZDRAVOG ŽIVLJENJA SINERGIJA STVARANJA, OIB 77115768886</item>
    </izvorni_sadrzaj>
    <derivirana_varijabla naziv="DomainObject.Predmet.ProtuStrankaListFormatedOIB_1">
      <item>UDRUGA ZA PROMICANJE KULTURE STVARALAŠTVA, EKOLOŠKE SVJESNOSTI I ZDRAVOG ŽIVLJENJA SINERGIJA STVARANJA, OIB 77115768886</item>
    </derivirana_varijabla>
  </DomainObject.Predmet.ProtuStrankaListFormatedOIB>
  <DomainObject.Predmet.ProtuStrankaListFormatedWithAdress>
    <izvorni_sadrzaj>
      <item>UDRUGA ZA PROMICANJE KULTURE STVARALAŠTVA, EKOLOŠKE SVJESNOSTI I ZDRAVOG ŽIVLJENJA SINERGIJA STVARANJA, GRIŽANSKA 5, 10000 Zagreb</item>
    </izvorni_sadrzaj>
    <derivirana_varijabla naziv="DomainObject.Predmet.ProtuStrankaListFormatedWithAdress_1">
      <item>UDRUGA ZA PROMICANJE KULTURE STVARALAŠTVA, EKOLOŠKE SVJESNOSTI I ZDRAVOG ŽIVLJENJA SINERGIJA STVARANJA, GRIŽANSKA 5, 10000 Zagreb</item>
    </derivirana_varijabla>
  </DomainObject.Predmet.ProtuStrankaListFormatedWithAdress>
  <DomainObject.Predmet.ProtuStrankaListFormatedWithAdressOIB>
    <izvorni_sadrzaj>
      <item>UDRUGA ZA PROMICANJE KULTURE STVARALAŠTVA, EKOLOŠKE SVJESNOSTI I ZDRAVOG ŽIVLJENJA SINERGIJA STVARANJA, OIB 77115768886, GRIŽANSKA 5, 10000 Zagreb</item>
    </izvorni_sadrzaj>
    <derivirana_varijabla naziv="DomainObject.Predmet.ProtuStrankaListFormatedWithAdressOIB_1">
      <item>UDRUGA ZA PROMICANJE KULTURE STVARALAŠTVA, EKOLOŠKE SVJESNOSTI I ZDRAVOG ŽIVLJENJA SINERGIJA STVARANJA, OIB 77115768886, GRIŽANSKA 5, 10000 Zagreb</item>
    </derivirana_varijabla>
  </DomainObject.Predmet.ProtuStrankaListFormatedWithAdressOIB>
  <DomainObject.Predmet.ProtuStrankaListNazivFormated>
    <izvorni_sadrzaj>
      <item>UDRUGA ZA PROMICANJE KULTURE STVARALAŠTVA, EKOLOŠKE SVJESNOSTI I ZDRAVOG ŽIVLJENJA SINERGIJA STVARANJA</item>
    </izvorni_sadrzaj>
    <derivirana_varijabla naziv="DomainObject.Predmet.ProtuStrankaListNazivFormated_1">
      <item>UDRUGA ZA PROMICANJE KULTURE STVARALAŠTVA, EKOLOŠKE SVJESNOSTI I ZDRAVOG ŽIVLJENJA SINERGIJA STVARANJA</item>
    </derivirana_varijabla>
  </DomainObject.Predmet.ProtuStrankaListNazivFormated>
  <DomainObject.Predmet.ProtuStrankaListNazivFormatedOIB>
    <izvorni_sadrzaj>
      <item>UDRUGA ZA PROMICANJE KULTURE STVARALAŠTVA, EKOLOŠKE SVJESNOSTI I ZDRAVOG ŽIVLJENJA SINERGIJA STVARANJA, OIB 77115768886</item>
    </izvorni_sadrzaj>
    <derivirana_varijabla naziv="DomainObject.Predmet.ProtuStrankaListNazivFormatedOIB_1">
      <item>UDRUGA ZA PROMICANJE KULTURE STVARALAŠTVA, EKOLOŠKE SVJESNOSTI I ZDRAVOG ŽIVLJENJA SINERGIJA STVARANJA, OIB 77115768886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PROMICANJE KULTURE STVARALAŠTVA, EKOLOŠKE SVJESNOSTI I ZDRAVOG ŽIVLJENJA SINERGIJA STVARANJA</izvorni_sadrzaj>
    <derivirana_varijabla naziv="DomainObject.Predmet.ProtustrankaIDrugi_1">UDRUGA ZA PROMICANJE KULTURE STVARALAŠTVA, EKOLOŠKE SVJESNOSTI I ZDRAVOG ŽIVLJENJA SINERGIJA STVARANJA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PROMICANJE KULTURE STVARALAŠTVA, EKOLOŠKE SVJESNOSTI I ZDRAVOG ŽIVLJENJA SINERGIJA STVARANJA, OIB 77115768886, GRIŽANSKA 5, 10000 Zagreb</izvorni_sadrzaj>
    <derivirana_varijabla naziv="DomainObject.Predmet.ProtustrankaIDrugiAdressOIB_1">UDRUGA ZA PROMICANJE KULTURE STVARALAŠTVA, EKOLOŠKE SVJESNOSTI I ZDRAVOG ŽIVLJENJA SINERGIJA STVARANJA, OIB 77115768886, GRIŽANSKA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PROMICANJE KULTURE STVARALAŠTVA, EKOLOŠKE SVJESNOSTI I ZDRAVOG ŽIVLJENJA SINERGIJA STVARANJA</item>
      <item>FINA Regionalni centar Zagreb</item>
    </izvorni_sadrzaj>
    <derivirana_varijabla naziv="DomainObject.Predmet.SudioniciListNaziv_1">
      <item>UDRUGA ZA PROMICANJE KULTURE STVARALAŠTVA, EKOLOŠKE SVJESNOSTI I ZDRAVOG ŽIVLJENJA SINERGIJA STVARANJA</item>
      <item>FINA Regionalni centar Zagreb</item>
    </derivirana_varijabla>
  </DomainObject.Predmet.SudioniciListNaziv>
  <DomainObject.Predmet.SudioniciListAdressOIB>
    <izvorni_sadrzaj>
      <item>UDRUGA ZA PROMICANJE KULTURE STVARALAŠTVA, EKOLOŠKE SVJESNOSTI I ZDRAVOG ŽIVLJENJA SINERGIJA STVARANJA, OIB 77115768886, GRIŽANSKA 5,10000 Zagreb</item>
      <item>FINA Regionalni centar Zagreb, OIB 85821130368, Trg svibanjskih žrtava 1995. 1,10000 Zagreb</item>
    </izvorni_sadrzaj>
    <derivirana_varijabla naziv="DomainObject.Predmet.SudioniciListAdressOIB_1">
      <item>UDRUGA ZA PROMICANJE KULTURE STVARALAŠTVA, EKOLOŠKE SVJESNOSTI I ZDRAVOG ŽIVLJENJA SINERGIJA STVARANJA, OIB 77115768886, GRIŽANSKA 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77115768886</item>
      <item>, OIB 85821130368</item>
    </izvorni_sadrzaj>
    <derivirana_varijabla naziv="DomainObject.Predmet.SudioniciListNazivOIB_1">
      <item>, OIB 77115768886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373</properties:Words>
  <properties:Characters>1986</properties:Characters>
  <properties:Lines>55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2016-07-22T08:23:00Z</dcterms:created>
  <dc:creator>Korisnik</dc:creator>
  <cp:lastModifiedBy>Sanda Gučić</cp:lastModifiedBy>
  <cp:lastPrinted>2016-07-22T08:20:00Z</cp:lastPrinted>
  <dcterms:modified xmlns:xsi="http://www.w3.org/2001/XMLSchema-instance" xsi:type="dcterms:W3CDTF">2016-07-22T10:32:00Z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