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7f6d4" w14:paraId="5e7f6d4" w:rsidRDefault="0030085F" w:rsidP="0030085F" w:rsidR="0030085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085F" w:rsidP="0030085F" w:rsidR="0030085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0085F" w:rsidP="0030085F" w:rsidR="0030085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0085F" w:rsidP="0030085F" w:rsidR="0030085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30085F" w:rsidP="0030085F" w:rsidR="0030085F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0085F" w:rsidP="0030085F" w:rsidR="0030085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30085F" w:rsidP="0030085F" w:rsidR="0030085F">
      <w:pPr>
        <w:jc w:val="center"/>
        <w:rPr>
          <w:rFonts w:cs="Times New Roman" w:eastAsia="Times New Roman"/>
          <w:szCs w:val="24"/>
        </w:rPr>
      </w:pPr>
    </w:p>
    <w:p w:rsidRDefault="0030085F" w:rsidP="0030085F" w:rsidR="0030085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30085F" w:rsidP="0030085F" w:rsidR="0030085F">
      <w:pPr>
        <w:rPr>
          <w:rFonts w:cs="Times New Roman" w:eastAsia="Times New Roman"/>
          <w:szCs w:val="24"/>
        </w:rPr>
      </w:pPr>
    </w:p>
    <w:p w:rsidRDefault="0030085F" w:rsidP="0030085F" w:rsidR="0030085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Sonji Marinac Rumora,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ISTRIAN FILM PRODUCTIONS d. o. o. Rovinj, Trg Maršala Tita 8, OIB </w:t>
      </w:r>
      <w:r w:rsidRPr="0030085F">
        <w:rPr>
          <w:rFonts w:cs="Times New Roman" w:eastAsia="Times New Roman"/>
        </w:rPr>
        <w:t>65128827732</w:t>
      </w:r>
      <w:r>
        <w:rPr>
          <w:rFonts w:cs="Times New Roman" w:eastAsia="Times New Roman"/>
        </w:rPr>
        <w:t xml:space="preserve">, MBS </w:t>
      </w:r>
      <w:r w:rsidRPr="0030085F">
        <w:rPr>
          <w:rFonts w:cs="Times New Roman" w:eastAsia="Times New Roman"/>
        </w:rPr>
        <w:t>040321928</w:t>
      </w:r>
      <w:r>
        <w:rPr>
          <w:rFonts w:cs="Times New Roman" w:eastAsia="Times New Roman"/>
          <w:szCs w:val="24"/>
        </w:rPr>
        <w:t>, 2. studenog 2017.</w:t>
      </w:r>
    </w:p>
    <w:p w:rsidRDefault="0030085F" w:rsidP="0030085F" w:rsidR="0030085F">
      <w:pPr>
        <w:rPr>
          <w:rFonts w:cs="Times New Roman" w:eastAsia="Times New Roman"/>
          <w:szCs w:val="24"/>
        </w:rPr>
      </w:pPr>
    </w:p>
    <w:p w:rsidRDefault="0030085F" w:rsidP="0030085F" w:rsidR="0030085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30085F" w:rsidP="0030085F" w:rsidR="0030085F">
      <w:pPr>
        <w:rPr>
          <w:rFonts w:cs="Times New Roman" w:eastAsia="Times New Roman"/>
          <w:szCs w:val="24"/>
        </w:rPr>
      </w:pPr>
    </w:p>
    <w:p w:rsidRDefault="0030085F" w:rsidP="0030085F" w:rsidR="0030085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ISTRIAN FILM PRODUCTIONS d. o. o. Rovinj, Trg Maršala Tita 8, OIB </w:t>
      </w:r>
      <w:r w:rsidRPr="0030085F">
        <w:rPr>
          <w:rFonts w:cs="Times New Roman" w:eastAsia="Times New Roman"/>
        </w:rPr>
        <w:t>65128827732</w:t>
      </w:r>
      <w:r>
        <w:rPr>
          <w:rFonts w:cs="Times New Roman" w:eastAsia="Times New Roman"/>
        </w:rPr>
        <w:t xml:space="preserve">, MBS </w:t>
      </w:r>
      <w:r w:rsidRPr="0030085F">
        <w:rPr>
          <w:rFonts w:cs="Times New Roman" w:eastAsia="Times New Roman"/>
        </w:rPr>
        <w:t>040321928</w:t>
      </w:r>
      <w:r>
        <w:rPr>
          <w:rFonts w:cs="Times New Roman" w:eastAsia="Times New Roman"/>
          <w:szCs w:val="24"/>
        </w:rPr>
        <w:t>.</w:t>
      </w:r>
    </w:p>
    <w:p w:rsidRDefault="0030085F" w:rsidP="0030085F" w:rsidR="0030085F">
      <w:pPr>
        <w:rPr>
          <w:rFonts w:cs="Times New Roman" w:eastAsia="Times New Roman"/>
          <w:szCs w:val="24"/>
        </w:rPr>
      </w:pPr>
    </w:p>
    <w:p w:rsidRDefault="0030085F" w:rsidP="0030085F" w:rsidR="0030085F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Mladen Novaković iz Pule, </w:t>
      </w:r>
      <w:proofErr w:type="spellStart"/>
      <w:r>
        <w:t>Štinjan</w:t>
      </w:r>
      <w:proofErr w:type="spellEnd"/>
      <w:r>
        <w:t xml:space="preserve">, </w:t>
      </w:r>
      <w:proofErr w:type="spellStart"/>
      <w:r>
        <w:t>Baližerka</w:t>
      </w:r>
      <w:proofErr w:type="spellEnd"/>
      <w:r>
        <w:t xml:space="preserve"> 44, OIB 28857584241</w:t>
      </w:r>
      <w:r>
        <w:rPr>
          <w:rFonts w:cs="Times New Roman" w:eastAsia="Times New Roman"/>
          <w:szCs w:val="20"/>
        </w:rPr>
        <w:t>.</w:t>
      </w:r>
    </w:p>
    <w:p w:rsidRDefault="0030085F" w:rsidP="0030085F" w:rsidR="0030085F">
      <w:pPr>
        <w:rPr>
          <w:rFonts w:cs="Times New Roman" w:eastAsia="Times New Roman"/>
          <w:szCs w:val="20"/>
        </w:rPr>
      </w:pPr>
    </w:p>
    <w:p w:rsidRDefault="0030085F" w:rsidP="0030085F" w:rsidR="0030085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ISTRIAN FILM PRODUCTIONS d. o. o. Rovinj, Trg Maršala Tita 8, OIB </w:t>
      </w:r>
      <w:r w:rsidRPr="0030085F">
        <w:rPr>
          <w:rFonts w:cs="Times New Roman" w:eastAsia="Times New Roman"/>
        </w:rPr>
        <w:t>65128827732</w:t>
      </w:r>
      <w:r>
        <w:rPr>
          <w:rFonts w:cs="Times New Roman" w:eastAsia="Times New Roman"/>
        </w:rPr>
        <w:t xml:space="preserve">, MBS </w:t>
      </w:r>
      <w:r w:rsidRPr="0030085F">
        <w:rPr>
          <w:rFonts w:cs="Times New Roman" w:eastAsia="Times New Roman"/>
        </w:rPr>
        <w:t>040321928</w:t>
      </w:r>
      <w:r>
        <w:rPr>
          <w:rFonts w:cs="Times New Roman" w:eastAsia="Times New Roman"/>
          <w:szCs w:val="24"/>
        </w:rPr>
        <w:t>.</w:t>
      </w:r>
    </w:p>
    <w:p w:rsidRDefault="0030085F" w:rsidP="0030085F" w:rsidR="0030085F">
      <w:pPr>
        <w:ind w:firstLine="709"/>
        <w:rPr>
          <w:rFonts w:cs="Times New Roman" w:eastAsia="Times New Roman"/>
          <w:szCs w:val="24"/>
        </w:rPr>
      </w:pPr>
    </w:p>
    <w:p w:rsidRDefault="0030085F" w:rsidP="0030085F" w:rsidR="0030085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ISTRIAN FILM PRODUCTIONS d. o. o. Rovinj, Trg Maršala Tita 8, OIB </w:t>
      </w:r>
      <w:r w:rsidRPr="0030085F">
        <w:rPr>
          <w:rFonts w:cs="Times New Roman" w:eastAsia="Times New Roman"/>
        </w:rPr>
        <w:t>65128827732</w:t>
      </w:r>
      <w:r>
        <w:rPr>
          <w:rFonts w:cs="Times New Roman" w:eastAsia="Times New Roman"/>
        </w:rPr>
        <w:t xml:space="preserve">, MBS </w:t>
      </w:r>
      <w:r w:rsidRPr="0030085F">
        <w:rPr>
          <w:rFonts w:cs="Times New Roman" w:eastAsia="Times New Roman"/>
        </w:rPr>
        <w:t>040321928</w:t>
      </w:r>
      <w:r>
        <w:rPr>
          <w:rFonts w:cs="Times New Roman" w:eastAsia="Times New Roman"/>
          <w:szCs w:val="24"/>
        </w:rPr>
        <w:t>.</w:t>
      </w:r>
    </w:p>
    <w:p w:rsidRDefault="0030085F" w:rsidP="0030085F" w:rsidR="0030085F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30085F" w:rsidP="0030085F" w:rsidR="0030085F">
      <w:pPr>
        <w:rPr>
          <w:rFonts w:cs="Times New Roman" w:eastAsia="Times New Roman"/>
          <w:szCs w:val="24"/>
        </w:rPr>
      </w:pPr>
    </w:p>
    <w:p w:rsidRDefault="0030085F" w:rsidP="0030085F" w:rsidR="0030085F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30085F" w:rsidP="0030085F" w:rsidR="0030085F">
      <w:pPr>
        <w:ind w:firstLine="708"/>
        <w:rPr>
          <w:rFonts w:cs="Times New Roman" w:eastAsia="Times New Roman"/>
          <w:szCs w:val="24"/>
        </w:rPr>
      </w:pPr>
    </w:p>
    <w:p w:rsidRDefault="0030085F" w:rsidP="0030085F" w:rsidR="0030085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25. kolovoza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ISTRIAN FILM PRODUCTIONS d. o. o. Rovinj</w:t>
      </w:r>
      <w:r>
        <w:rPr>
          <w:rFonts w:cs="Times New Roman" w:eastAsia="Times New Roman"/>
          <w:szCs w:val="24"/>
        </w:rPr>
        <w:t>.</w:t>
      </w:r>
    </w:p>
    <w:p w:rsidRDefault="0030085F" w:rsidP="0030085F" w:rsidR="0030085F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23. kolovoza 2017. imao neizvršene osnove za plaćanje u neprekinutom razdoblju od 120 dana u ukupnom iznosu 8.710,97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30. kolovoza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8 St-491/2017-3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30085F" w:rsidP="0030085F" w:rsidR="0030085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30085F" w:rsidP="0030085F" w:rsidR="0030085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30085F" w:rsidP="0030085F" w:rsidR="0030085F">
      <w:pPr>
        <w:rPr>
          <w:rFonts w:cs="Times New Roman" w:eastAsia="Times New Roman"/>
          <w:szCs w:val="24"/>
        </w:rPr>
      </w:pPr>
    </w:p>
    <w:p w:rsidRDefault="0030085F" w:rsidP="0030085F" w:rsidR="0030085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2. studenog 2017. </w:t>
      </w:r>
    </w:p>
    <w:p w:rsidRDefault="0030085F" w:rsidP="0030085F" w:rsidR="0030085F">
      <w:pPr>
        <w:rPr>
          <w:rFonts w:cs="Times New Roman" w:eastAsia="Times New Roman"/>
          <w:szCs w:val="24"/>
        </w:rPr>
      </w:pPr>
    </w:p>
    <w:p w:rsidRDefault="0030085F" w:rsidP="0030085F" w:rsidR="0030085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0085F" w:rsidP="0030085F" w:rsidR="0030085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30085F" w:rsidP="0030085F" w:rsidR="0030085F">
      <w:pPr>
        <w:jc w:val="left"/>
        <w:rPr>
          <w:rFonts w:cs="Times New Roman" w:eastAsia="Times New Roman"/>
          <w:szCs w:val="24"/>
        </w:rPr>
      </w:pPr>
    </w:p>
    <w:p w:rsidRDefault="0030085F" w:rsidP="0030085F" w:rsidR="0030085F">
      <w:pPr>
        <w:jc w:val="left"/>
        <w:rPr>
          <w:rFonts w:cs="Times New Roman" w:eastAsia="Times New Roman"/>
          <w:szCs w:val="24"/>
        </w:rPr>
      </w:pPr>
    </w:p>
    <w:p w:rsidRDefault="0030085F" w:rsidP="0030085F" w:rsidR="0030085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30085F" w:rsidP="0030085F" w:rsidR="0030085F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30085F" w:rsidP="0030085F" w:rsidR="0030085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30085F" w:rsidP="0030085F" w:rsidR="0030085F">
      <w:pPr>
        <w:rPr>
          <w:rFonts w:cs="Times New Roman" w:eastAsia="Times New Roman"/>
          <w:szCs w:val="24"/>
        </w:rPr>
      </w:pPr>
    </w:p>
    <w:p w:rsidRDefault="0030085F" w:rsidP="0030085F" w:rsidR="0030085F">
      <w:pPr>
        <w:rPr>
          <w:rFonts w:cs="Times New Roman" w:eastAsia="Times New Roman"/>
          <w:szCs w:val="24"/>
        </w:rPr>
      </w:pPr>
    </w:p>
    <w:p w:rsidRDefault="0030085F" w:rsidP="0030085F" w:rsidR="0030085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30085F" w:rsidP="0030085F" w:rsidR="003008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30085F" w:rsidP="0030085F" w:rsidR="003008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ISTRIAN FILM PRODUCTIONS d. o. o. Rovinj, Trg Maršala Tita 8, </w:t>
      </w:r>
    </w:p>
    <w:p w:rsidRDefault="0030085F" w:rsidP="0030085F" w:rsidR="0030085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30085F" w:rsidP="0030085F" w:rsidR="003008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30085F" w:rsidP="0030085F" w:rsidR="0030085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Mladen Novaković, Pula, </w:t>
      </w:r>
      <w:proofErr w:type="spellStart"/>
      <w:r>
        <w:t>Štinjan</w:t>
      </w:r>
      <w:proofErr w:type="spellEnd"/>
      <w:r>
        <w:t xml:space="preserve">, </w:t>
      </w:r>
      <w:proofErr w:type="spellStart"/>
      <w:r>
        <w:t>Baližerka</w:t>
      </w:r>
      <w:proofErr w:type="spellEnd"/>
      <w:r>
        <w:t xml:space="preserve"> 44</w:t>
      </w:r>
      <w:r>
        <w:rPr>
          <w:rFonts w:cs="Times New Roman" w:eastAsia="Times New Roman"/>
          <w:szCs w:val="20"/>
        </w:rPr>
        <w:t xml:space="preserve">, </w:t>
      </w:r>
    </w:p>
    <w:p w:rsidRDefault="0030085F" w:rsidP="0030085F" w:rsidR="0030085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0085F" w:rsidP="0030085F" w:rsidR="003008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30085F" w:rsidP="0030085F" w:rsidR="003008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30085F" w:rsidP="0030085F" w:rsidR="0030085F"/>
    <w:p w:rsidRDefault="0030085F" w:rsidP="0030085F" w:rsidR="0030085F"/>
    <w:p w:rsidRDefault="0030085F" w:rsidP="0030085F" w:rsidR="0030085F"/>
    <w:p w:rsidRDefault="0030085F" w:rsidP="0030085F" w:rsidR="0030085F"/>
    <w:p w:rsidRDefault="0030085F" w:rsidP="0030085F" w:rsidR="0030085F"/>
    <w:p w:rsidRDefault="0030085F" w:rsidP="0030085F" w:rsidR="0030085F"/>
    <w:p w:rsidRDefault="00D51BF5" w:rsidR="00D51BF5"/>
    <w:sectPr w:rsidSect="0030085F" w:rsidR="00D51BF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85F" w:rsidP="0030085F" w:rsidR="0030085F">
      <w:r>
        <w:separator/>
      </w:r>
    </w:p>
  </w:endnote>
  <w:endnote w:id="0" w:type="continuationSeparator">
    <w:p w:rsidRDefault="0030085F" w:rsidP="0030085F" w:rsidR="003008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85F" w:rsidP="0030085F" w:rsidR="0030085F">
      <w:r>
        <w:separator/>
      </w:r>
    </w:p>
  </w:footnote>
  <w:footnote w:id="0" w:type="continuationSeparator">
    <w:p w:rsidRDefault="0030085F" w:rsidP="0030085F" w:rsidR="003008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85F" w:rsidR="0030085F">
    <w:pPr>
      <w:pStyle w:val="Zaglavlje"/>
    </w:pPr>
    <w:r>
      <w:tab/>
    </w:r>
    <w:r>
      <w:tab/>
      <w:t>8 St-491/2017-4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85F" w:rsidR="0030085F">
    <w:pPr>
      <w:pStyle w:val="Zaglavlje"/>
    </w:pPr>
    <w:r>
      <w:tab/>
    </w:r>
    <w:r>
      <w:tab/>
      <w:t>8 St-491/2017-4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C1"/>
    <w:rsid w:val="000527C1"/>
    <w:rsid w:val="0030085F"/>
    <w:rsid w:val="00D51BF5"/>
    <w:rsid w:val="00E23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0085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00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085F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008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085F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08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085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33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35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2335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2335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2335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0085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00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085F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008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085F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08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085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33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35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2335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2335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2335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6665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St-491/2017</izvorni_sadrzaj>
    <derivirana_varijabla naziv="DomainObject.Predmet.OznakaBroj_1">St-491/2017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ISTRIAN FILM PRODUCTIONS d.o.o. ROVINJ</izvorni_sadrzaj>
    <derivirana_varijabla naziv="DomainObject.Predmet.ProtustrankaFormated_1">  ISTRIAN FILM PRODUCTIONS d.o.o. ROVINJ</derivirana_varijabla>
  </DomainObject.Predmet.ProtustrankaFormated>
  <DomainObject.Predmet.ProtustrankaFormatedOIB>
    <izvorni_sadrzaj>  ISTRIAN FILM PRODUCTIONS d.o.o. ROVINJ, OIB 65128827732</izvorni_sadrzaj>
    <derivirana_varijabla naziv="DomainObject.Predmet.ProtustrankaFormatedOIB_1">  ISTRIAN FILM PRODUCTIONS d.o.o. ROVINJ, OIB 65128827732</derivirana_varijabla>
  </DomainObject.Predmet.ProtustrankaFormatedOIB>
  <DomainObject.Predmet.ProtustrankaFormatedWithAdress>
    <izvorni_sadrzaj> ISTRIAN FILM PRODUCTIONS d.o.o. ROVINJ, Trg Maršala Tita 8, 52210 Rovinj</izvorni_sadrzaj>
    <derivirana_varijabla naziv="DomainObject.Predmet.ProtustrankaFormatedWithAdress_1"> ISTRIAN FILM PRODUCTIONS d.o.o. ROVINJ, Trg Maršala Tita 8, 52210 Rovinj</derivirana_varijabla>
  </DomainObject.Predmet.ProtustrankaFormatedWithAdress>
  <DomainObject.Predmet.ProtustrankaFormatedWithAdressOIB>
    <izvorni_sadrzaj> ISTRIAN FILM PRODUCTIONS d.o.o. ROVINJ, OIB 65128827732, Trg Maršala Tita 8, 52210 Rovinj</izvorni_sadrzaj>
    <derivirana_varijabla naziv="DomainObject.Predmet.ProtustrankaFormatedWithAdressOIB_1"> ISTRIAN FILM PRODUCTIONS d.o.o. ROVINJ, OIB 65128827732, Trg Maršala Tita 8, 52210 Rovinj</derivirana_varijabla>
  </DomainObject.Predmet.ProtustrankaFormatedWithAdressOIB>
  <DomainObject.Predmet.ProtustrankaWithAdress>
    <izvorni_sadrzaj>ISTRIAN FILM PRODUCTIONS d.o.o. ROVINJ Trg Maršala Tita 8, 52210 Rovinj</izvorni_sadrzaj>
    <derivirana_varijabla naziv="DomainObject.Predmet.ProtustrankaWithAdress_1">ISTRIAN FILM PRODUCTIONS d.o.o. ROVINJ Trg Maršala Tita 8, 52210 Rovinj</derivirana_varijabla>
  </DomainObject.Predmet.ProtustrankaWithAdress>
  <DomainObject.Predmet.ProtustrankaWithAdressOIB>
    <izvorni_sadrzaj>ISTRIAN FILM PRODUCTIONS d.o.o. ROVINJ, OIB 65128827732, Trg Maršala Tita 8, 52210 Rovinj</izvorni_sadrzaj>
    <derivirana_varijabla naziv="DomainObject.Predmet.ProtustrankaWithAdressOIB_1">ISTRIAN FILM PRODUCTIONS d.o.o. ROVINJ, OIB 65128827732, Trg Maršala Tita 8, 52210 Rovinj</derivirana_varijabla>
  </DomainObject.Predmet.ProtustrankaWithAdressOIB>
  <DomainObject.Predmet.ProtustrankaNazivFormated>
    <izvorni_sadrzaj>ISTRIAN FILM PRODUCTIONS d.o.o. ROVINJ</izvorni_sadrzaj>
    <derivirana_varijabla naziv="DomainObject.Predmet.ProtustrankaNazivFormated_1">ISTRIAN FILM PRODUCTIONS d.o.o. ROVINJ</derivirana_varijabla>
  </DomainObject.Predmet.ProtustrankaNazivFormated>
  <DomainObject.Predmet.ProtustrankaNazivFormatedOIB>
    <izvorni_sadrzaj>ISTRIAN FILM PRODUCTIONS d.o.o. ROVINJ, OIB 65128827732</izvorni_sadrzaj>
    <derivirana_varijabla naziv="DomainObject.Predmet.ProtustrankaNazivFormatedOIB_1">ISTRIAN FILM PRODUCTIONS d.o.o. ROVINJ, OIB 65128827732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8710.97</izvorni_sadrzaj>
    <derivirana_varijabla naziv="DomainObject.Predmet.TrenutnaVrijednost_1">8710.97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ISTRIAN FILM PRODUCTIONS d.o.o. ROVINJ</item>
    </izvorni_sadrzaj>
    <derivirana_varijabla naziv="DomainObject.Predmet.ProtuStrankaListFormated_1">
      <item>ISTRIAN FILM PRODUCTIONS d.o.o. ROVINJ</item>
    </derivirana_varijabla>
  </DomainObject.Predmet.ProtuStrankaListFormated>
  <DomainObject.Predmet.ProtuStrankaListFormatedOIB>
    <izvorni_sadrzaj>
      <item>ISTRIAN FILM PRODUCTIONS d.o.o. ROVINJ, OIB 65128827732</item>
    </izvorni_sadrzaj>
    <derivirana_varijabla naziv="DomainObject.Predmet.ProtuStrankaListFormatedOIB_1">
      <item>ISTRIAN FILM PRODUCTIONS d.o.o. ROVINJ, OIB 65128827732</item>
    </derivirana_varijabla>
  </DomainObject.Predmet.ProtuStrankaListFormatedOIB>
  <DomainObject.Predmet.ProtuStrankaListFormatedWithAdress>
    <izvorni_sadrzaj>
      <item>ISTRIAN FILM PRODUCTIONS d.o.o. ROVINJ, Trg Maršala Tita 8, 52210 Rovinj</item>
    </izvorni_sadrzaj>
    <derivirana_varijabla naziv="DomainObject.Predmet.ProtuStrankaListFormatedWithAdress_1">
      <item>ISTRIAN FILM PRODUCTIONS d.o.o. ROVINJ, Trg Maršala Tita 8, 52210 Rovinj</item>
    </derivirana_varijabla>
  </DomainObject.Predmet.ProtuStrankaListFormatedWithAdress>
  <DomainObject.Predmet.ProtuStrankaListFormatedWithAdressOIB>
    <izvorni_sadrzaj>
      <item>ISTRIAN FILM PRODUCTIONS d.o.o. ROVINJ, OIB 65128827732, Trg Maršala Tita 8, 52210 Rovinj</item>
    </izvorni_sadrzaj>
    <derivirana_varijabla naziv="DomainObject.Predmet.ProtuStrankaListFormatedWithAdressOIB_1">
      <item>ISTRIAN FILM PRODUCTIONS d.o.o. ROVINJ, OIB 65128827732, Trg Maršala Tita 8, 52210 Rovinj</item>
    </derivirana_varijabla>
  </DomainObject.Predmet.ProtuStrankaListFormatedWithAdressOIB>
  <DomainObject.Predmet.ProtuStrankaListNazivFormated>
    <izvorni_sadrzaj>
      <item>ISTRIAN FILM PRODUCTIONS d.o.o. ROVINJ</item>
    </izvorni_sadrzaj>
    <derivirana_varijabla naziv="DomainObject.Predmet.ProtuStrankaListNazivFormated_1">
      <item>ISTRIAN FILM PRODUCTIONS d.o.o. ROVINJ</item>
    </derivirana_varijabla>
  </DomainObject.Predmet.ProtuStrankaListNazivFormated>
  <DomainObject.Predmet.ProtuStrankaListNazivFormatedOIB>
    <izvorni_sadrzaj>
      <item>ISTRIAN FILM PRODUCTIONS d.o.o. ROVINJ, OIB 65128827732</item>
    </izvorni_sadrzaj>
    <derivirana_varijabla naziv="DomainObject.Predmet.ProtuStrankaListNazivFormatedOIB_1">
      <item>ISTRIAN FILM PRODUCTIONS d.o.o. ROVINJ, OIB 65128827732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ISTRIAN FILM PRODUCTIONS d.o.o. ROVINJ</izvorni_sadrzaj>
    <derivirana_varijabla naziv="DomainObject.Predmet.ProtustrankaIDrugi_1">ISTRIAN FILM PRODUCTIONS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ISTRIAN FILM PRODUCTIONS d.o.o. ROVINJ, OIB 65128827732, Trg Maršala Tita 8, 52210 Rovinj</izvorni_sadrzaj>
    <derivirana_varijabla naziv="DomainObject.Predmet.ProtustrankaIDrugiAdressOIB_1">ISTRIAN FILM PRODUCTIONS d.o.o. ROVINJ, OIB 65128827732, Trg Maršala Tita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ISTRIAN FILM PRODUCTIONS d.o.o. ROVINJ</item>
    </izvorni_sadrzaj>
    <derivirana_varijabla naziv="DomainObject.Predmet.SudioniciListNaziv_1">
      <item>FINANCIJSKA AGENCIJA, RC RIJEKA, PODRUŽNICA PULA, PULA</item>
      <item>ISTRIAN FILM PRODUCTIONS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ISTRIAN FILM PRODUCTIONS d.o.o. ROVINJ, OIB 65128827732, Trg Maršala Tita 8,52210 Rovinj</item>
    </izvorni_sadrzaj>
    <derivirana_varijabla naziv="DomainObject.Predmet.SudioniciListAdressOIB_1">
      <item>FINANCIJSKA AGENCIJA, RC RIJEKA, PODRUŽNICA PULA, PULA, OIB 85821130368, Ulica grada Vukovara 70,10000 Zagreb</item>
      <item>ISTRIAN FILM PRODUCTIONS d.o.o. ROVINJ, OIB 65128827732, Trg Maršala Tita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65128827732</item>
    </izvorni_sadrzaj>
    <derivirana_varijabla naziv="DomainObject.Predmet.SudioniciListNazivOIB_1">
      <item>, OIB 85821130368</item>
      <item>, OIB 65128827732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699</properties:Words>
  <properties:Characters>3694</properties:Characters>
  <properties:Lines>92</properties:Lines>
  <properties:Paragraphs>31</properties:Paragraphs>
  <properties:TotalTime>2</properties:TotalTime>
  <properties:ScaleCrop>false</properties:ScaleCrop>
  <properties:LinksUpToDate>false</properties:LinksUpToDate>
  <properties:CharactersWithSpaces>4413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2017-10-30T12:55:00Z</dcterms:created>
  <dc:creator>Morena Brajuha</dc:creator>
  <dc:description/>
  <cp:keywords/>
  <cp:lastModifiedBy>Hani Udovičić</cp:lastModifiedBy>
  <cp:lastPrinted>2017-11-02T07:38:00Z</cp:lastPrinted>
  <dcterms:modified xmlns:xsi="http://www.w3.org/2001/XMLSchema-instance" xsi:type="dcterms:W3CDTF">2017-11-02T07:38:00Z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