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deb3" w14:paraId="d7edeb3" w:rsidRDefault="00795E7A" w:rsidP="00795E7A" w:rsidR="00795E7A">
      <w:pPr>
        <w:jc w:val="right"/>
        <w15:collapsed w:val="false"/>
      </w:pPr>
      <w:r>
        <w:t>Poslovni broj: 6 St-</w:t>
      </w:r>
      <w:r w:rsidR="00D5167A">
        <w:t>528/16-61</w:t>
      </w:r>
    </w:p>
    <w:p w:rsidRDefault="00795E7A" w:rsidP="00795E7A" w:rsidR="00795E7A">
      <w:pPr>
        <w:jc w:val="both"/>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95E7A" w:rsidP="00795E7A" w:rsidR="00795E7A" w:rsidRPr="00D21A2C">
      <w:pPr>
        <w:jc w:val="both"/>
      </w:pPr>
    </w:p>
    <w:p w:rsidRDefault="00795E7A" w:rsidP="00795E7A" w:rsidR="00795E7A" w:rsidRPr="00EF7ED8">
      <w:pPr>
        <w:ind w:hanging="720" w:left="360"/>
        <w:jc w:val="both"/>
      </w:pPr>
      <w:r>
        <w:t xml:space="preserve">  </w:t>
      </w:r>
      <w:r w:rsidRPr="00EF7ED8">
        <w:t>Republika Hrvatska</w:t>
      </w:r>
    </w:p>
    <w:p w:rsidRDefault="00795E7A" w:rsidP="00795E7A" w:rsidR="00795E7A">
      <w:pPr>
        <w:ind w:hanging="720" w:left="360"/>
        <w:jc w:val="both"/>
        <w:rPr>
          <w:sz w:val="22"/>
          <w:szCs w:val="22"/>
        </w:rPr>
      </w:pPr>
      <w:r>
        <w:rPr>
          <w:sz w:val="22"/>
          <w:szCs w:val="22"/>
        </w:rPr>
        <w:t>Trgovački sud u Osijeku</w:t>
      </w:r>
    </w:p>
    <w:p w:rsidRDefault="00795E7A" w:rsidP="00795E7A" w:rsidR="00795E7A" w:rsidRPr="00B82754">
      <w:pPr>
        <w:ind w:hanging="720" w:left="360"/>
        <w:jc w:val="both"/>
        <w:rPr>
          <w:sz w:val="22"/>
          <w:szCs w:val="22"/>
        </w:rPr>
      </w:pPr>
      <w:r>
        <w:rPr>
          <w:sz w:val="22"/>
          <w:szCs w:val="22"/>
        </w:rPr>
        <w:t xml:space="preserve"> Osijek, Zagrebačka 2</w:t>
      </w:r>
    </w:p>
    <w:p w:rsidRDefault="00E22E37" w:rsidP="00F7659F" w:rsidR="00E22E37">
      <w:pPr>
        <w:rPr>
          <w:b/>
          <w:bCs/>
        </w:rPr>
      </w:pPr>
    </w:p>
    <w:p w:rsidRDefault="00EB185D" w:rsidP="0084627B" w:rsidR="001158DF">
      <w:pPr>
        <w:jc w:val="center"/>
      </w:pPr>
      <w:r>
        <w:t>R</w:t>
      </w:r>
      <w:r w:rsidR="008D7871">
        <w:t xml:space="preserve"> </w:t>
      </w:r>
      <w:r>
        <w:t>E</w:t>
      </w:r>
      <w:r w:rsidR="008D7871">
        <w:t xml:space="preserve"> </w:t>
      </w:r>
      <w:r>
        <w:t>P</w:t>
      </w:r>
      <w:r w:rsidR="008D7871">
        <w:t xml:space="preserve"> </w:t>
      </w:r>
      <w:r>
        <w:t>U</w:t>
      </w:r>
      <w:r w:rsidR="008D7871">
        <w:t xml:space="preserve"> </w:t>
      </w:r>
      <w:r>
        <w:t>B</w:t>
      </w:r>
      <w:r w:rsidR="008D7871">
        <w:t xml:space="preserve"> </w:t>
      </w:r>
      <w:r>
        <w:t>L</w:t>
      </w:r>
      <w:r w:rsidR="008D7871">
        <w:t xml:space="preserve"> </w:t>
      </w:r>
      <w:r>
        <w:t>I</w:t>
      </w:r>
      <w:r w:rsidR="008D7871">
        <w:t xml:space="preserve"> </w:t>
      </w:r>
      <w:r>
        <w:t>K</w:t>
      </w:r>
      <w:r w:rsidR="008D7871">
        <w:t xml:space="preserve"> </w:t>
      </w:r>
      <w:r>
        <w:t>A</w:t>
      </w:r>
      <w:r w:rsidR="008D7871">
        <w:t xml:space="preserve"> </w:t>
      </w:r>
      <w:r>
        <w:t xml:space="preserve"> H</w:t>
      </w:r>
      <w:r w:rsidR="008D7871">
        <w:t xml:space="preserve"> </w:t>
      </w:r>
      <w:r>
        <w:t>R</w:t>
      </w:r>
      <w:r w:rsidR="008D7871">
        <w:t xml:space="preserve"> </w:t>
      </w:r>
      <w:r>
        <w:t>V</w:t>
      </w:r>
      <w:r w:rsidR="008D7871">
        <w:t xml:space="preserve"> </w:t>
      </w:r>
      <w:r>
        <w:t>A</w:t>
      </w:r>
      <w:r w:rsidR="008D7871">
        <w:t xml:space="preserve"> </w:t>
      </w:r>
      <w:r>
        <w:t>T</w:t>
      </w:r>
      <w:r w:rsidR="008D7871">
        <w:t xml:space="preserve"> </w:t>
      </w:r>
      <w:r>
        <w:t>S</w:t>
      </w:r>
      <w:r w:rsidR="008D7871">
        <w:t xml:space="preserve"> </w:t>
      </w:r>
      <w:r>
        <w:t>K</w:t>
      </w:r>
      <w:r w:rsidR="008D7871">
        <w:t xml:space="preserve"> </w:t>
      </w:r>
      <w:r>
        <w:t>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P="00B6144B" w:rsidR="00763833">
      <w:pPr>
        <w:rPr>
          <w:b/>
          <w:bCs/>
        </w:rPr>
      </w:pPr>
    </w:p>
    <w:p w:rsidRDefault="004572F5" w:rsidP="00CF5CF1" w:rsidR="00CF5CF1">
      <w:pPr>
        <w:jc w:val="both"/>
      </w:pPr>
      <w:r>
        <w:tab/>
      </w:r>
      <w:r w:rsidR="00CF5CF1">
        <w:t>Trgovački sud u Osijeku,</w:t>
      </w:r>
      <w:r w:rsidR="00A41053">
        <w:t xml:space="preserve"> po</w:t>
      </w:r>
      <w:r w:rsidR="00CF5CF1">
        <w:t xml:space="preserve"> </w:t>
      </w:r>
      <w:r w:rsidR="009C1D35">
        <w:t>stečajnoj sutkinji</w:t>
      </w:r>
      <w:r w:rsidR="00CF5CF1">
        <w:t xml:space="preserve"> Nadi Roso, u stečajnom postupku nad dužnikom: </w:t>
      </w:r>
      <w:r w:rsidR="00324442">
        <w:rPr>
          <w:b/>
        </w:rPr>
        <w:t xml:space="preserve">POLJOPRIVREDNA  ZADRUGA   KLAS "stečaju" </w:t>
      </w:r>
      <w:proofErr w:type="spellStart"/>
      <w:r w:rsidR="00324442">
        <w:rPr>
          <w:b/>
        </w:rPr>
        <w:t>Andrijaševci</w:t>
      </w:r>
      <w:proofErr w:type="spellEnd"/>
      <w:r w:rsidR="00324442">
        <w:rPr>
          <w:b/>
        </w:rPr>
        <w:t>, Matije Gupca 42, MBS:030057460, OIB:12001753882</w:t>
      </w:r>
      <w:r w:rsidR="00CF5CF1">
        <w:rPr>
          <w:b/>
          <w:bCs/>
        </w:rPr>
        <w:t>,</w:t>
      </w:r>
      <w:r w:rsidR="00CF5CF1">
        <w:t xml:space="preserve"> dana </w:t>
      </w:r>
      <w:r w:rsidR="00795E7A">
        <w:t>17. prosinca</w:t>
      </w:r>
      <w:r w:rsidR="008D7871">
        <w:t xml:space="preserve"> 2018. g.,</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8D7871" w:rsidP="009D3D0D" w:rsidR="00F45DD4" w:rsidRPr="008D7871">
      <w:pPr>
        <w:ind w:firstLine="708"/>
        <w:jc w:val="both"/>
      </w:pPr>
      <w:r>
        <w:t xml:space="preserve">1. </w:t>
      </w:r>
      <w:r w:rsidR="0084627B">
        <w:t>Utvrđuje se da je rješenje o dosudi nekretnina stečajnog dužnika</w:t>
      </w:r>
      <w:r w:rsidR="00C647F6">
        <w:t xml:space="preserve"> </w:t>
      </w:r>
      <w:r w:rsidR="00D5167A">
        <w:rPr>
          <w:b/>
        </w:rPr>
        <w:t xml:space="preserve">POLJOPRIVREDNA  ZADRUGA   KLAS "stečaju" </w:t>
      </w:r>
      <w:proofErr w:type="spellStart"/>
      <w:r w:rsidR="00D5167A">
        <w:rPr>
          <w:b/>
        </w:rPr>
        <w:t>Andrijaševci</w:t>
      </w:r>
      <w:proofErr w:type="spellEnd"/>
      <w:r w:rsidR="00D5167A">
        <w:rPr>
          <w:b/>
        </w:rPr>
        <w:t xml:space="preserve">, Matije Gupca 42, MBS:030057460, OIB:12001753882 </w:t>
      </w:r>
      <w:r w:rsidR="0084627B">
        <w:t>kupcu</w:t>
      </w:r>
      <w:r w:rsidR="00E77B94">
        <w:t xml:space="preserve"> </w:t>
      </w:r>
      <w:r w:rsidR="00D5167A">
        <w:t xml:space="preserve">Julijani Bičanić, </w:t>
      </w:r>
      <w:proofErr w:type="spellStart"/>
      <w:r w:rsidR="00D5167A">
        <w:t>Andrijaševci</w:t>
      </w:r>
      <w:proofErr w:type="spellEnd"/>
      <w:r w:rsidR="00D5167A">
        <w:t xml:space="preserve">, Ivana Meštrovića 5,OIB 2648983913 </w:t>
      </w:r>
      <w:r w:rsidR="00CF5CF1">
        <w:t>za n</w:t>
      </w:r>
      <w:r w:rsidR="00CF5CF1" w:rsidRPr="00D75407">
        <w:t xml:space="preserve">ekretninu </w:t>
      </w:r>
      <w:r w:rsidR="00CF5CF1" w:rsidRPr="00A7347E">
        <w:rPr>
          <w:rFonts w:eastAsia="Calibri"/>
        </w:rPr>
        <w:t xml:space="preserve"> </w:t>
      </w:r>
      <w:r w:rsidR="00A41053">
        <w:t xml:space="preserve">upisanu </w:t>
      </w:r>
      <w:r w:rsidR="00795E7A" w:rsidRPr="00795E7A">
        <w:t xml:space="preserve">u </w:t>
      </w:r>
      <w:r w:rsidR="009B140F">
        <w:t xml:space="preserve">zemljišnoknjižni odjel Vinkovci </w:t>
      </w:r>
      <w:proofErr w:type="spellStart"/>
      <w:r w:rsidR="00324442" w:rsidRPr="00324442">
        <w:t>zk.ul</w:t>
      </w:r>
      <w:proofErr w:type="spellEnd"/>
      <w:r w:rsidR="00324442" w:rsidRPr="00324442">
        <w:t xml:space="preserve">. </w:t>
      </w:r>
      <w:r w:rsidR="00B6144B">
        <w:t>967</w:t>
      </w:r>
      <w:r w:rsidR="00324442" w:rsidRPr="00324442">
        <w:t xml:space="preserve"> k.o. </w:t>
      </w:r>
      <w:proofErr w:type="spellStart"/>
      <w:r w:rsidR="00324442" w:rsidRPr="00324442">
        <w:t>Andrijaševci</w:t>
      </w:r>
      <w:proofErr w:type="spellEnd"/>
      <w:r w:rsidR="00324442" w:rsidRPr="00324442">
        <w:t xml:space="preserve"> kč.br.</w:t>
      </w:r>
      <w:r w:rsidR="009B140F">
        <w:t xml:space="preserve"> </w:t>
      </w:r>
      <w:r w:rsidR="00B6144B">
        <w:t>329</w:t>
      </w:r>
      <w:r w:rsidR="00324442" w:rsidRPr="00324442">
        <w:t xml:space="preserve"> kuća</w:t>
      </w:r>
      <w:r w:rsidR="00B6144B">
        <w:t xml:space="preserve"> broj 42, pomoćna zgrada, izgrađeno zemljište, dvorište i oranica ulica M. Gupca s 3147 m2</w:t>
      </w:r>
      <w:r w:rsidR="00324442" w:rsidRPr="00324442">
        <w:t>,</w:t>
      </w:r>
      <w:r w:rsidR="009B140F">
        <w:t xml:space="preserve"> </w:t>
      </w:r>
      <w:r w:rsidR="00C647F6">
        <w:t xml:space="preserve">postalo pravomoćno dana </w:t>
      </w:r>
      <w:r w:rsidR="00B6144B">
        <w:t>13</w:t>
      </w:r>
      <w:r w:rsidR="009B140F">
        <w:t>. studenog</w:t>
      </w:r>
      <w:r w:rsidR="00C647F6">
        <w:t xml:space="preserve"> 2018. g. </w:t>
      </w:r>
      <w:r w:rsidR="00264D7A" w:rsidRPr="008D7871">
        <w:rPr>
          <w:b/>
        </w:rPr>
        <w:t>predaje se</w:t>
      </w:r>
      <w:r w:rsidR="00264D7A" w:rsidRPr="00A41053">
        <w:t xml:space="preserve"> </w:t>
      </w:r>
      <w:r w:rsidR="00D5167A">
        <w:t xml:space="preserve">Julijani Bičanić, </w:t>
      </w:r>
      <w:proofErr w:type="spellStart"/>
      <w:r w:rsidR="00D5167A">
        <w:t>Andrijaševci</w:t>
      </w:r>
      <w:proofErr w:type="spellEnd"/>
      <w:r w:rsidR="00D5167A">
        <w:t>, Ivana Meštrovića 5,OIB 26489839136</w:t>
      </w:r>
      <w:r w:rsidR="00264D7A" w:rsidRPr="00A41053">
        <w:t xml:space="preserve">. </w:t>
      </w:r>
      <w:r w:rsidR="00CA2D01" w:rsidRPr="00A41053">
        <w:t xml:space="preserve"> </w:t>
      </w:r>
    </w:p>
    <w:p w:rsidRDefault="009D3D0D" w:rsidP="009D3D0D" w:rsidR="00F45DD4" w:rsidRPr="00A41053">
      <w:pPr>
        <w:tabs>
          <w:tab w:pos="5430" w:val="left"/>
        </w:tabs>
        <w:jc w:val="both"/>
      </w:pPr>
      <w:r>
        <w:tab/>
      </w:r>
    </w:p>
    <w:p w:rsidRDefault="0084627B" w:rsidP="009C1D35" w:rsidR="00493768" w:rsidRPr="00A41053">
      <w:pPr>
        <w:numPr>
          <w:ilvl w:val="0"/>
          <w:numId w:val="18"/>
        </w:numPr>
        <w:ind w:firstLine="709" w:left="142"/>
        <w:jc w:val="both"/>
      </w:pPr>
      <w:r w:rsidRPr="00A41053">
        <w:t xml:space="preserve">Zemljišnoknjižni odjel </w:t>
      </w:r>
      <w:r w:rsidR="009B140F">
        <w:t>Vinkovci</w:t>
      </w:r>
      <w:r w:rsidR="00F72571" w:rsidRPr="00A41053">
        <w:t xml:space="preserve"> izvršit</w:t>
      </w:r>
      <w:r w:rsidRPr="00A41053">
        <w:t xml:space="preserve"> će upis prava vlasništva na predan</w:t>
      </w:r>
      <w:r w:rsidR="009D4238" w:rsidRPr="00A41053">
        <w:t>oj</w:t>
      </w:r>
      <w:r w:rsidRPr="00A41053">
        <w:t xml:space="preserve"> nekretnin</w:t>
      </w:r>
      <w:r w:rsidR="009D4238" w:rsidRPr="00A41053">
        <w:t>i</w:t>
      </w:r>
      <w:r w:rsidRPr="00A41053">
        <w:t xml:space="preserve"> u korist kupca i b</w:t>
      </w:r>
      <w:r w:rsidR="00386290" w:rsidRPr="00A41053">
        <w:t xml:space="preserve">risati sve terete i zabilježbe i </w:t>
      </w:r>
      <w:r w:rsidR="00560345" w:rsidRPr="00A41053">
        <w:t>to</w:t>
      </w:r>
      <w:r w:rsidR="00F72571" w:rsidRPr="00A41053">
        <w:t xml:space="preserve"> u odnosu na slijedeću nekretninu</w:t>
      </w:r>
      <w:r w:rsidR="00493768" w:rsidRPr="00A41053">
        <w:t>:</w:t>
      </w:r>
    </w:p>
    <w:p w:rsidRDefault="00F72571" w:rsidP="00F72571" w:rsidR="00F72571" w:rsidRPr="00A41053">
      <w:pPr>
        <w:ind w:left="851"/>
        <w:jc w:val="both"/>
      </w:pPr>
    </w:p>
    <w:p w:rsidRDefault="00795E7A" w:rsidP="00B6144B" w:rsidR="005D5CF1">
      <w:pPr>
        <w:ind w:left="142"/>
        <w:jc w:val="both"/>
      </w:pPr>
      <w:r>
        <w:t xml:space="preserve">- </w:t>
      </w:r>
      <w:r w:rsidR="009B140F" w:rsidRPr="00324442">
        <w:t xml:space="preserve">upisana u </w:t>
      </w:r>
      <w:proofErr w:type="spellStart"/>
      <w:r w:rsidR="00B6144B" w:rsidRPr="00324442">
        <w:t>zk.ul</w:t>
      </w:r>
      <w:proofErr w:type="spellEnd"/>
      <w:r w:rsidR="00B6144B" w:rsidRPr="00324442">
        <w:t xml:space="preserve">. </w:t>
      </w:r>
      <w:r w:rsidR="00B6144B">
        <w:t>967</w:t>
      </w:r>
      <w:r w:rsidR="00B6144B" w:rsidRPr="00324442">
        <w:t xml:space="preserve"> k.o. </w:t>
      </w:r>
      <w:proofErr w:type="spellStart"/>
      <w:r w:rsidR="00B6144B" w:rsidRPr="00324442">
        <w:t>Andrijaševci</w:t>
      </w:r>
      <w:proofErr w:type="spellEnd"/>
      <w:r w:rsidR="00B6144B" w:rsidRPr="00324442">
        <w:t xml:space="preserve"> kč.br.</w:t>
      </w:r>
      <w:r w:rsidR="00B6144B">
        <w:t xml:space="preserve"> 329</w:t>
      </w:r>
      <w:r w:rsidR="00B6144B" w:rsidRPr="00324442">
        <w:t xml:space="preserve"> kuća</w:t>
      </w:r>
      <w:r w:rsidR="00B6144B">
        <w:t xml:space="preserve"> broj 42, pomoćna zgrada, izgrađeno zemljište, dvorište i oranica ulica M. Gupca s 3147 m2</w:t>
      </w:r>
    </w:p>
    <w:p w:rsidRDefault="00B6144B" w:rsidP="00B6144B" w:rsidR="00B6144B">
      <w:pPr>
        <w:ind w:left="142"/>
        <w:jc w:val="both"/>
      </w:pPr>
    </w:p>
    <w:p w:rsidRDefault="00B6144B" w:rsidP="00B6144B" w:rsidR="00B6144B" w:rsidRPr="008D7871">
      <w:pPr>
        <w:ind w:left="142"/>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9D3D0D" w:rsidP="008918F2" w:rsidR="009D3D0D" w:rsidRPr="008D7871">
      <w:pPr>
        <w:ind w:left="1211"/>
        <w:jc w:val="both"/>
      </w:pPr>
    </w:p>
    <w:p w:rsidRDefault="00B6144B" w:rsidP="00B6144B" w:rsidR="00B6144B">
      <w:r>
        <w:t>1.1 Zaprimljeno 20.12.2016.g. pod brojem Z-11075/2016</w:t>
      </w:r>
    </w:p>
    <w:p w:rsidRDefault="00B6144B" w:rsidP="00B6144B" w:rsidR="00B6144B"/>
    <w:p w:rsidRDefault="00B6144B" w:rsidP="00B6144B" w:rsidR="00B6144B">
      <w:r>
        <w:t xml:space="preserve">ZABILJEŽBA, OTVARANJE STEČAJNOG POSTUPKA, RJEŠENJE TRGOVAČKOG SUDA U OSIJEKU ST- 528/2016 16.12.2016 </w:t>
      </w:r>
    </w:p>
    <w:p w:rsidRDefault="00B6144B" w:rsidP="00B6144B" w:rsidR="009B140F">
      <w:r>
        <w:t>na 1 (1.1)</w:t>
      </w:r>
    </w:p>
    <w:p w:rsidRDefault="009B140F" w:rsidP="00BF5F14" w:rsidR="009B140F"/>
    <w:p w:rsidRDefault="002568B9" w:rsidP="002568B9" w:rsidR="002568B9">
      <w:r>
        <w:t xml:space="preserve">C   Teretovnica  </w:t>
      </w:r>
    </w:p>
    <w:p w:rsidRDefault="009B140F" w:rsidP="002568B9" w:rsidR="009B140F"/>
    <w:p w:rsidRDefault="00B6144B" w:rsidP="00B6144B" w:rsidR="00B6144B" w:rsidRPr="00B6144B">
      <w:pPr>
        <w:pStyle w:val="Odlomakpopisa"/>
        <w:jc w:val="both"/>
        <w:rPr>
          <w:rFonts w:eastAsia="Times New Roman" w:hAnsi="Times New Roman" w:ascii="Times New Roman"/>
          <w:sz w:val="24"/>
          <w:szCs w:val="24"/>
          <w:lang w:eastAsia="hr-HR"/>
        </w:rPr>
      </w:pPr>
      <w:r w:rsidRPr="00B6144B">
        <w:rPr>
          <w:rFonts w:eastAsia="Times New Roman" w:hAnsi="Times New Roman" w:ascii="Times New Roman"/>
          <w:sz w:val="24"/>
          <w:szCs w:val="24"/>
          <w:lang w:eastAsia="hr-HR"/>
        </w:rPr>
        <w:t>2.1 Zaprimljeno 22.11.2013. broj Z-7032/13</w:t>
      </w:r>
    </w:p>
    <w:p w:rsidRDefault="00B6144B" w:rsidP="00B6144B" w:rsidR="00B6144B" w:rsidRPr="00B6144B">
      <w:pPr>
        <w:pStyle w:val="Odlomakpopisa"/>
        <w:jc w:val="both"/>
        <w:rPr>
          <w:rFonts w:eastAsia="Times New Roman" w:hAnsi="Times New Roman" w:ascii="Times New Roman"/>
          <w:sz w:val="24"/>
          <w:szCs w:val="24"/>
          <w:lang w:eastAsia="hr-HR"/>
        </w:rPr>
      </w:pPr>
    </w:p>
    <w:p w:rsidRDefault="00B6144B" w:rsidP="00B6144B" w:rsidR="00B6144B" w:rsidRPr="00B6144B">
      <w:pPr>
        <w:pStyle w:val="Odlomakpopisa"/>
        <w:jc w:val="both"/>
        <w:rPr>
          <w:rFonts w:eastAsia="Times New Roman" w:hAnsi="Times New Roman" w:ascii="Times New Roman"/>
          <w:sz w:val="24"/>
          <w:szCs w:val="24"/>
          <w:lang w:eastAsia="hr-HR"/>
        </w:rPr>
      </w:pPr>
      <w:r w:rsidRPr="00B6144B">
        <w:rPr>
          <w:rFonts w:eastAsia="Times New Roman" w:hAnsi="Times New Roman" w:ascii="Times New Roman"/>
          <w:sz w:val="24"/>
          <w:szCs w:val="24"/>
          <w:lang w:eastAsia="hr-HR"/>
        </w:rPr>
        <w:t xml:space="preserve">Na temelju </w:t>
      </w:r>
      <w:proofErr w:type="spellStart"/>
      <w:r w:rsidRPr="00B6144B">
        <w:rPr>
          <w:rFonts w:eastAsia="Times New Roman" w:hAnsi="Times New Roman" w:ascii="Times New Roman"/>
          <w:sz w:val="24"/>
          <w:szCs w:val="24"/>
          <w:lang w:eastAsia="hr-HR"/>
        </w:rPr>
        <w:t>ovosudnog</w:t>
      </w:r>
      <w:proofErr w:type="spellEnd"/>
      <w:r w:rsidRPr="00B6144B">
        <w:rPr>
          <w:rFonts w:eastAsia="Times New Roman" w:hAnsi="Times New Roman" w:ascii="Times New Roman"/>
          <w:sz w:val="24"/>
          <w:szCs w:val="24"/>
          <w:lang w:eastAsia="hr-HR"/>
        </w:rPr>
        <w:t xml:space="preserve"> nepravomoćnog rješenja broj: OVR-2149/13. od 22. studenog 2013. uknjižuje se pravo zaloga na nekretnine upisane u A i to na </w:t>
      </w:r>
      <w:proofErr w:type="spellStart"/>
      <w:r w:rsidRPr="00B6144B">
        <w:rPr>
          <w:rFonts w:eastAsia="Times New Roman" w:hAnsi="Times New Roman" w:ascii="Times New Roman"/>
          <w:sz w:val="24"/>
          <w:szCs w:val="24"/>
          <w:lang w:eastAsia="hr-HR"/>
        </w:rPr>
        <w:t>kč</w:t>
      </w:r>
      <w:proofErr w:type="spellEnd"/>
      <w:r w:rsidRPr="00B6144B">
        <w:rPr>
          <w:rFonts w:eastAsia="Times New Roman" w:hAnsi="Times New Roman" w:ascii="Times New Roman"/>
          <w:sz w:val="24"/>
          <w:szCs w:val="24"/>
          <w:lang w:eastAsia="hr-HR"/>
        </w:rPr>
        <w:t xml:space="preserve">. br. 329, a radi osiguranja novčane tražbine predlagatelja osiguranja u iznosu od 376.915,62 kuna, te zakonskih zateznih kamata na iznos glavnog duga od 326.929,18 kuna koje teku od 10. kolovoza 2013. do isplate, prema eskontnoj stopi Hrvatske Narodne banke koja je vrijedila zadnjeg dana polugodišta koje je prethodilo tekućem polugodištu uvećano za 5 postotnih poena, te troškova ovog </w:t>
      </w:r>
      <w:proofErr w:type="spellStart"/>
      <w:r w:rsidRPr="00B6144B">
        <w:rPr>
          <w:rFonts w:eastAsia="Times New Roman" w:hAnsi="Times New Roman" w:ascii="Times New Roman"/>
          <w:sz w:val="24"/>
          <w:szCs w:val="24"/>
          <w:lang w:eastAsia="hr-HR"/>
        </w:rPr>
        <w:t>ovog</w:t>
      </w:r>
      <w:proofErr w:type="spellEnd"/>
      <w:r w:rsidRPr="00B6144B">
        <w:rPr>
          <w:rFonts w:eastAsia="Times New Roman" w:hAnsi="Times New Roman" w:ascii="Times New Roman"/>
          <w:sz w:val="24"/>
          <w:szCs w:val="24"/>
          <w:lang w:eastAsia="hr-HR"/>
        </w:rPr>
        <w:t xml:space="preserve"> ovršnog postupka u iznosu od 5.000,00 kn za korist:  OVR-2149/13.  </w:t>
      </w:r>
    </w:p>
    <w:p w:rsidRDefault="00B6144B" w:rsidP="00B6144B" w:rsidR="00B6144B" w:rsidRPr="00B6144B">
      <w:pPr>
        <w:pStyle w:val="Odlomakpopisa"/>
        <w:jc w:val="both"/>
        <w:rPr>
          <w:rFonts w:eastAsia="Times New Roman" w:hAnsi="Times New Roman" w:ascii="Times New Roman"/>
          <w:sz w:val="24"/>
          <w:szCs w:val="24"/>
          <w:lang w:eastAsia="hr-HR"/>
        </w:rPr>
      </w:pPr>
      <w:r w:rsidRPr="00B6144B">
        <w:rPr>
          <w:rFonts w:eastAsia="Times New Roman" w:hAnsi="Times New Roman" w:ascii="Times New Roman"/>
          <w:sz w:val="24"/>
          <w:szCs w:val="24"/>
          <w:lang w:eastAsia="hr-HR"/>
        </w:rPr>
        <w:t xml:space="preserve">  REPUBLIKA HRVATSKA - MINISTARSTVO FINANCIJA, POREZNA UPRAVA, PODRUČNI URED VUKOVAR    </w:t>
      </w:r>
    </w:p>
    <w:p w:rsidRDefault="00B6144B" w:rsidP="00B6144B" w:rsidR="00B6144B" w:rsidRPr="00B6144B">
      <w:pPr>
        <w:pStyle w:val="Odlomakpopisa"/>
        <w:jc w:val="both"/>
        <w:rPr>
          <w:rFonts w:eastAsia="Times New Roman" w:hAnsi="Times New Roman" w:ascii="Times New Roman"/>
          <w:sz w:val="24"/>
          <w:szCs w:val="24"/>
          <w:lang w:eastAsia="hr-HR"/>
        </w:rPr>
      </w:pPr>
      <w:r w:rsidRPr="00B6144B">
        <w:rPr>
          <w:rFonts w:eastAsia="Times New Roman" w:hAnsi="Times New Roman" w:ascii="Times New Roman"/>
          <w:sz w:val="24"/>
          <w:szCs w:val="24"/>
          <w:lang w:eastAsia="hr-HR"/>
        </w:rPr>
        <w:t xml:space="preserve"> 2.2 </w:t>
      </w:r>
      <w:proofErr w:type="spellStart"/>
      <w:r w:rsidRPr="00B6144B">
        <w:rPr>
          <w:rFonts w:eastAsia="Times New Roman" w:hAnsi="Times New Roman" w:ascii="Times New Roman"/>
          <w:sz w:val="24"/>
          <w:szCs w:val="24"/>
          <w:lang w:eastAsia="hr-HR"/>
        </w:rPr>
        <w:t>Zabilježuje</w:t>
      </w:r>
      <w:proofErr w:type="spellEnd"/>
      <w:r w:rsidRPr="00B6144B">
        <w:rPr>
          <w:rFonts w:eastAsia="Times New Roman" w:hAnsi="Times New Roman" w:ascii="Times New Roman"/>
          <w:sz w:val="24"/>
          <w:szCs w:val="24"/>
          <w:lang w:eastAsia="hr-HR"/>
        </w:rPr>
        <w:t xml:space="preserve"> se </w:t>
      </w:r>
      <w:proofErr w:type="spellStart"/>
      <w:r w:rsidRPr="00B6144B">
        <w:rPr>
          <w:rFonts w:eastAsia="Times New Roman" w:hAnsi="Times New Roman" w:ascii="Times New Roman"/>
          <w:sz w:val="24"/>
          <w:szCs w:val="24"/>
          <w:lang w:eastAsia="hr-HR"/>
        </w:rPr>
        <w:t>ovršivost</w:t>
      </w:r>
      <w:proofErr w:type="spellEnd"/>
      <w:r w:rsidRPr="00B6144B">
        <w:rPr>
          <w:rFonts w:eastAsia="Times New Roman" w:hAnsi="Times New Roman" w:ascii="Times New Roman"/>
          <w:sz w:val="24"/>
          <w:szCs w:val="24"/>
          <w:lang w:eastAsia="hr-HR"/>
        </w:rPr>
        <w:t xml:space="preserve"> tražbine prema trećoj osobi koja nekretninu stekne kasnije.    </w:t>
      </w:r>
    </w:p>
    <w:p w:rsidRDefault="00B6144B" w:rsidP="00B6144B" w:rsidR="00812E65" w:rsidRPr="00B6144B">
      <w:pPr>
        <w:pStyle w:val="Odlomakpopisa"/>
        <w:jc w:val="both"/>
        <w:rPr>
          <w:rFonts w:eastAsia="Times New Roman" w:hAnsi="Times New Roman" w:ascii="Times New Roman"/>
          <w:sz w:val="24"/>
          <w:szCs w:val="24"/>
          <w:lang w:eastAsia="hr-HR"/>
        </w:rPr>
      </w:pPr>
      <w:r w:rsidRPr="00B6144B">
        <w:rPr>
          <w:rFonts w:eastAsia="Times New Roman" w:hAnsi="Times New Roman" w:ascii="Times New Roman"/>
          <w:sz w:val="24"/>
          <w:szCs w:val="24"/>
          <w:lang w:eastAsia="hr-HR"/>
        </w:rPr>
        <w:t xml:space="preserve">   </w:t>
      </w:r>
    </w:p>
    <w:p w:rsidRDefault="0084627B" w:rsidP="00D446EF" w:rsidR="0084627B" w:rsidRPr="00562C9E">
      <w:pPr>
        <w:ind w:left="1065"/>
        <w:jc w:val="center"/>
      </w:pPr>
      <w:r w:rsidRPr="00562C9E">
        <w:t>Obrazloženje</w:t>
      </w:r>
    </w:p>
    <w:p w:rsidRDefault="000A10DC" w:rsidP="00F7659F" w:rsidR="000A10DC">
      <w:pPr>
        <w:jc w:val="both"/>
      </w:pPr>
    </w:p>
    <w:p w:rsidRDefault="00562C9E" w:rsidP="00F7659F" w:rsidR="00562C9E" w:rsidRPr="00562C9E">
      <w:pPr>
        <w:jc w:val="both"/>
      </w:pPr>
    </w:p>
    <w:p w:rsidRDefault="00B85ADD" w:rsidP="0086014A" w:rsidR="0086014A" w:rsidRPr="00D5167A">
      <w:pPr>
        <w:ind w:firstLine="708"/>
        <w:jc w:val="both"/>
        <w:rPr>
          <w:b/>
        </w:rPr>
      </w:pPr>
      <w:r w:rsidRPr="00562C9E">
        <w:t>Pravomoćnim r</w:t>
      </w:r>
      <w:r w:rsidR="0084627B" w:rsidRPr="00562C9E">
        <w:t xml:space="preserve">ješenjem Trgovačkog suda u Osijeku broj </w:t>
      </w:r>
      <w:r w:rsidR="009D3D0D" w:rsidRPr="00562C9E">
        <w:t xml:space="preserve">6 </w:t>
      </w:r>
      <w:r w:rsidR="0084627B" w:rsidRPr="00562C9E">
        <w:t>St-</w:t>
      </w:r>
      <w:r w:rsidR="00F039DC">
        <w:t>528/16 od 12. listopada</w:t>
      </w:r>
      <w:r w:rsidR="008D7871" w:rsidRPr="00562C9E">
        <w:t xml:space="preserve"> 2018. g.</w:t>
      </w:r>
      <w:r w:rsidR="00F039DC">
        <w:t xml:space="preserve"> ispravljen pravomoćnim Rješenjem TS Osijek 6 St-528/16 od </w:t>
      </w:r>
      <w:r w:rsidR="00162AF9">
        <w:t>22</w:t>
      </w:r>
      <w:r w:rsidR="00F039DC">
        <w:t xml:space="preserve">.10.2018. g. </w:t>
      </w:r>
      <w:r w:rsidR="00B6144B">
        <w:t>i od 25.10.2018. g.</w:t>
      </w:r>
      <w:r w:rsidR="00E22E37" w:rsidRPr="00562C9E">
        <w:t xml:space="preserve"> </w:t>
      </w:r>
      <w:r w:rsidR="00F039DC">
        <w:t>nekretnina</w:t>
      </w:r>
      <w:r w:rsidR="0084627B" w:rsidRPr="00562C9E">
        <w:t xml:space="preserve"> stečajnog dužnika </w:t>
      </w:r>
      <w:r w:rsidR="00324442" w:rsidRPr="00324442">
        <w:rPr>
          <w:b/>
          <w:color w:val="000000"/>
        </w:rPr>
        <w:t xml:space="preserve">POLJOPRIVREDNA  ZADRUGA   KLAS "stečaju" </w:t>
      </w:r>
      <w:proofErr w:type="spellStart"/>
      <w:r w:rsidR="00324442" w:rsidRPr="00324442">
        <w:rPr>
          <w:b/>
          <w:color w:val="000000"/>
        </w:rPr>
        <w:t>Andrijaševci</w:t>
      </w:r>
      <w:proofErr w:type="spellEnd"/>
      <w:r w:rsidR="00324442" w:rsidRPr="00324442">
        <w:rPr>
          <w:b/>
          <w:color w:val="000000"/>
        </w:rPr>
        <w:t>, Matije Gupca 42, MBS:030057460, OIB:12001753882</w:t>
      </w:r>
      <w:r w:rsidR="00324442">
        <w:rPr>
          <w:b/>
          <w:color w:val="000000"/>
        </w:rPr>
        <w:t xml:space="preserve"> </w:t>
      </w:r>
      <w:r w:rsidR="0084627B" w:rsidRPr="00562C9E">
        <w:t>dosuđen</w:t>
      </w:r>
      <w:r w:rsidR="00F039DC">
        <w:t>a je</w:t>
      </w:r>
      <w:r w:rsidR="0084627B" w:rsidRPr="00562C9E">
        <w:t xml:space="preserve"> </w:t>
      </w:r>
      <w:r w:rsidR="00F7659F" w:rsidRPr="00562C9E">
        <w:t xml:space="preserve">ponuditelju </w:t>
      </w:r>
      <w:r w:rsidR="00D5167A" w:rsidRPr="00D5167A">
        <w:rPr>
          <w:b/>
        </w:rPr>
        <w:t xml:space="preserve">Julijani Bičanić, </w:t>
      </w:r>
      <w:proofErr w:type="spellStart"/>
      <w:r w:rsidR="00D5167A" w:rsidRPr="00D5167A">
        <w:rPr>
          <w:b/>
        </w:rPr>
        <w:t>Andrijaševci</w:t>
      </w:r>
      <w:proofErr w:type="spellEnd"/>
      <w:r w:rsidR="00D5167A" w:rsidRPr="00D5167A">
        <w:rPr>
          <w:b/>
        </w:rPr>
        <w:t>, Ivana Meštrovića 5,OIB 2648983913</w:t>
      </w:r>
      <w:r w:rsidR="0086014A" w:rsidRPr="00D5167A">
        <w:rPr>
          <w:b/>
        </w:rPr>
        <w:t>.</w:t>
      </w:r>
    </w:p>
    <w:p w:rsidRDefault="00B85ADD" w:rsidP="0086014A" w:rsidR="0084627B">
      <w:pPr>
        <w:ind w:firstLine="708"/>
        <w:jc w:val="both"/>
      </w:pPr>
      <w:r>
        <w:tab/>
      </w:r>
      <w:r w:rsidR="0086014A">
        <w:tab/>
      </w:r>
    </w:p>
    <w:p w:rsidRDefault="0084627B" w:rsidP="000A10DC" w:rsidR="00E22E37">
      <w:pPr>
        <w:ind w:firstLine="708"/>
        <w:jc w:val="both"/>
      </w:pPr>
      <w:r>
        <w:t xml:space="preserve">Rješenje o dosudi nekretnine kupcu </w:t>
      </w:r>
      <w:r w:rsidR="00D5167A">
        <w:t xml:space="preserve">Julijani Bičanić, </w:t>
      </w:r>
      <w:proofErr w:type="spellStart"/>
      <w:r w:rsidR="00D5167A">
        <w:t>Andrijaševci</w:t>
      </w:r>
      <w:proofErr w:type="spellEnd"/>
      <w:r w:rsidR="00D5167A">
        <w:t xml:space="preserve">, Ivana Meštrovića 5,OIB 2648983913 </w:t>
      </w:r>
      <w:r>
        <w:t xml:space="preserve">od </w:t>
      </w:r>
      <w:r w:rsidR="00F039DC">
        <w:t>12</w:t>
      </w:r>
      <w:r w:rsidR="00562C9E">
        <w:t>. listopada</w:t>
      </w:r>
      <w:r w:rsidR="008D7871">
        <w:t xml:space="preserve"> 2018. g.</w:t>
      </w:r>
      <w:r>
        <w:t xml:space="preserve"> </w:t>
      </w:r>
      <w:r w:rsidR="00F039DC">
        <w:t xml:space="preserve">ispravljeno Rješenjem od </w:t>
      </w:r>
      <w:r w:rsidR="00162AF9">
        <w:t>22</w:t>
      </w:r>
      <w:r w:rsidR="00F039DC">
        <w:t xml:space="preserve">. listopada 2018. g. </w:t>
      </w:r>
      <w:r w:rsidR="00B6144B">
        <w:t xml:space="preserve">i od 25. listopada 2018. g. </w:t>
      </w:r>
      <w:r>
        <w:t xml:space="preserve">postalo je pravomoćno </w:t>
      </w:r>
      <w:r w:rsidR="00B6144B">
        <w:t>13</w:t>
      </w:r>
      <w:r w:rsidR="00F039DC">
        <w:t>. studenog</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B6144B">
        <w:t>12</w:t>
      </w:r>
      <w:r w:rsidR="00812E65">
        <w:t>. studenog</w:t>
      </w:r>
      <w:r w:rsidR="00AE1ABD">
        <w:t xml:space="preserve"> 2018. g.</w:t>
      </w:r>
      <w:r w:rsidR="00562C9E">
        <w:t xml:space="preserve"> kod FINE koja je navedeni iznos prenijela na žiro račun Trgovačkog suda u Osijeku dana </w:t>
      </w:r>
      <w:r w:rsidR="00812E65">
        <w:t>7. prosinca</w:t>
      </w:r>
      <w:r w:rsidR="00562C9E">
        <w:t xml:space="preserve"> 2018. g.</w:t>
      </w:r>
    </w:p>
    <w:p w:rsidRDefault="00812E65" w:rsidP="00562C9E" w:rsidR="00812E65"/>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E22E37" w:rsidP="00B85ADD" w:rsidR="00E22E37">
      <w:pPr>
        <w:jc w:val="both"/>
      </w:pPr>
    </w:p>
    <w:p w:rsidRDefault="008B699F" w:rsidP="00B85ADD" w:rsidR="008B699F">
      <w:pPr>
        <w:jc w:val="both"/>
      </w:pPr>
    </w:p>
    <w:p w:rsidRDefault="008B699F" w:rsidP="00B85ADD" w:rsidR="008B699F">
      <w:pPr>
        <w:jc w:val="both"/>
      </w:pPr>
    </w:p>
    <w:p w:rsidRDefault="00812E65" w:rsidP="00B85ADD" w:rsidR="00812E65">
      <w:pPr>
        <w:jc w:val="both"/>
      </w:pPr>
    </w:p>
    <w:p w:rsidRDefault="000A10DC" w:rsidP="000A10DC" w:rsidR="0084627B">
      <w:pPr>
        <w:tabs>
          <w:tab w:pos="5389" w:val="center"/>
          <w:tab w:pos="7245" w:val="left"/>
        </w:tabs>
        <w:ind w:left="1425"/>
      </w:pPr>
      <w:r>
        <w:tab/>
      </w:r>
      <w:r w:rsidR="0084627B">
        <w:t>U Osijeku</w:t>
      </w:r>
      <w:r w:rsidR="003A554D">
        <w:t xml:space="preserve"> </w:t>
      </w:r>
      <w:r w:rsidR="00562C9E">
        <w:t>17</w:t>
      </w:r>
      <w:r w:rsidR="00552863">
        <w:t xml:space="preserve">. </w:t>
      </w:r>
      <w:r w:rsidR="00562C9E">
        <w:t>prosinca</w:t>
      </w:r>
      <w:r w:rsidR="008D7871">
        <w:t xml:space="preserve"> 2018.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22E37" w:rsidP="00EA19E1" w:rsidR="00E22E37"/>
    <w:p w:rsidRDefault="00B6144B" w:rsidP="00EA19E1" w:rsidR="00B6144B"/>
    <w:p w:rsidRDefault="003A416C" w:rsidP="00EA19E1" w:rsidR="003A416C" w:rsidRPr="00EB59E3"/>
    <w:p w:rsidRDefault="00EA19E1" w:rsidP="00EA19E1" w:rsidR="00EA19E1" w:rsidRPr="00EA19E1">
      <w:pPr>
        <w:pStyle w:val="Tijeloteksta"/>
        <w:rPr>
          <w:bCs/>
        </w:rPr>
      </w:pPr>
      <w:r w:rsidRPr="00EA19E1">
        <w:rPr>
          <w:bCs/>
        </w:rPr>
        <w:lastRenderedPageBreak/>
        <w:t xml:space="preserve">DNA: </w:t>
      </w:r>
    </w:p>
    <w:p w:rsidRDefault="00670F10" w:rsidP="0084627B" w:rsidR="00670F10">
      <w:pPr>
        <w:ind w:left="1425"/>
        <w:jc w:val="both"/>
      </w:pPr>
    </w:p>
    <w:p w:rsidRDefault="00EA19E1" w:rsidP="00EA19E1" w:rsidR="008B699F" w:rsidRPr="008B699F">
      <w:pPr>
        <w:pStyle w:val="Tijeloteksta"/>
        <w:numPr>
          <w:ilvl w:val="0"/>
          <w:numId w:val="5"/>
        </w:numPr>
      </w:pPr>
      <w:r>
        <w:t>Stečajn</w:t>
      </w:r>
      <w:r w:rsidR="00562C9E">
        <w:t>a</w:t>
      </w:r>
      <w:r>
        <w:t xml:space="preserve"> upravitelj</w:t>
      </w:r>
      <w:r w:rsidR="00562C9E">
        <w:t xml:space="preserve">ica </w:t>
      </w:r>
      <w:r w:rsidR="00812E65">
        <w:t>Nada Gagro</w:t>
      </w:r>
    </w:p>
    <w:p w:rsidRDefault="00D5167A" w:rsidP="00812E65" w:rsidR="00D5167A">
      <w:pPr>
        <w:pStyle w:val="Tijeloteksta"/>
        <w:numPr>
          <w:ilvl w:val="0"/>
          <w:numId w:val="5"/>
        </w:numPr>
      </w:pPr>
      <w:r>
        <w:t xml:space="preserve">Julijani Bičanić, </w:t>
      </w:r>
      <w:proofErr w:type="spellStart"/>
      <w:r>
        <w:t>Andrijaševci</w:t>
      </w:r>
      <w:proofErr w:type="spellEnd"/>
      <w:r>
        <w:t>, Ivana Meštrovića 5</w:t>
      </w:r>
    </w:p>
    <w:p w:rsidRDefault="00552863" w:rsidP="00812E65" w:rsidR="003A416C">
      <w:pPr>
        <w:pStyle w:val="Tijeloteksta"/>
        <w:numPr>
          <w:ilvl w:val="0"/>
          <w:numId w:val="5"/>
        </w:numPr>
      </w:pPr>
      <w:proofErr w:type="spellStart"/>
      <w:r>
        <w:t>Z</w:t>
      </w:r>
      <w:r w:rsidR="003A416C">
        <w:t>k</w:t>
      </w:r>
      <w:proofErr w:type="spellEnd"/>
      <w:r w:rsidR="003A416C">
        <w:t xml:space="preserve">. odjel </w:t>
      </w:r>
      <w:r w:rsidR="00812E65">
        <w:t>Vinkovci</w:t>
      </w:r>
      <w:r w:rsidR="003A416C">
        <w:t xml:space="preserve"> uz </w:t>
      </w:r>
      <w:r w:rsidR="000A10DC">
        <w:t xml:space="preserve"> rješenje o dosudi od </w:t>
      </w:r>
      <w:r w:rsidR="00812E65">
        <w:t>12</w:t>
      </w:r>
      <w:r w:rsidR="00562C9E">
        <w:t>.10</w:t>
      </w:r>
      <w:r w:rsidR="008D7871">
        <w:t>.2018</w:t>
      </w:r>
      <w:r w:rsidR="0086014A">
        <w:t>. g.</w:t>
      </w:r>
      <w:r w:rsidR="000A10DC">
        <w:t xml:space="preserve"> s potvrdom pravomoćnosti</w:t>
      </w:r>
      <w:r w:rsidR="00812E65">
        <w:t xml:space="preserve"> i ispravak Rješenja od 22.10.2018. g.</w:t>
      </w:r>
      <w:r w:rsidR="00B6144B">
        <w:t xml:space="preserve"> s potvrdom pravomoćno  i od 25.10.2018. s</w:t>
      </w:r>
      <w:r w:rsidR="00162AF9">
        <w:t xml:space="preserve"> potvrdom pravomoćnosti</w:t>
      </w:r>
    </w:p>
    <w:p w:rsidRDefault="00812E65" w:rsidP="00812E65" w:rsidR="00812E65">
      <w:pPr>
        <w:pStyle w:val="Tijeloteksta"/>
        <w:numPr>
          <w:ilvl w:val="0"/>
          <w:numId w:val="5"/>
        </w:numPr>
      </w:pPr>
      <w:r>
        <w:t xml:space="preserve">Porezna </w:t>
      </w:r>
      <w:r w:rsidR="00B6144B">
        <w:t>u</w:t>
      </w:r>
      <w:r>
        <w:t>prava Vukovar</w:t>
      </w:r>
    </w:p>
    <w:p w:rsidRDefault="00812E65" w:rsidP="00812E65" w:rsidR="00812E65">
      <w:pPr>
        <w:pStyle w:val="Tijeloteksta"/>
        <w:numPr>
          <w:ilvl w:val="0"/>
          <w:numId w:val="5"/>
        </w:numPr>
      </w:pPr>
      <w:r>
        <w:t>ŽDO Vukovar</w:t>
      </w:r>
    </w:p>
    <w:p w:rsidRDefault="000A10DC" w:rsidP="00EA19E1" w:rsidR="00E22E37">
      <w:pPr>
        <w:pStyle w:val="Tijeloteksta"/>
        <w:numPr>
          <w:ilvl w:val="0"/>
          <w:numId w:val="5"/>
        </w:numPr>
      </w:pPr>
      <w:r>
        <w:t>e-</w:t>
      </w:r>
      <w:proofErr w:type="spellStart"/>
      <w:r w:rsidR="00E22E37">
        <w:t>ogl</w:t>
      </w:r>
      <w:proofErr w:type="spellEnd"/>
      <w:r w:rsidR="00E22E37">
        <w:t>. pl.</w:t>
      </w:r>
    </w:p>
    <w:p w:rsidRDefault="00812E65" w:rsidP="00EA19E1" w:rsidR="00F7659F">
      <w:pPr>
        <w:pStyle w:val="Tijeloteksta"/>
        <w:numPr>
          <w:ilvl w:val="0"/>
          <w:numId w:val="5"/>
        </w:numPr>
      </w:pPr>
      <w:r>
        <w:t>k-17.1.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0A10DC" w:rsidP="00C53EF2" w:rsidR="00F257CB">
      <w:pPr>
        <w:ind w:left="6480"/>
        <w:jc w:val="both"/>
      </w:pPr>
      <w:r>
        <w:t xml:space="preserve"> </w:t>
      </w:r>
      <w:bookmarkStart w:name="_GoBack" w:id="0"/>
      <w:bookmarkEnd w:id="0"/>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C7E" w:rsidR="00131C7E">
      <w:r>
        <w:separator/>
      </w:r>
    </w:p>
  </w:endnote>
  <w:endnote w:id="0" w:type="continuationSeparator">
    <w:p w:rsidRDefault="00131C7E" w:rsidR="00131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C7E" w:rsidR="00131C7E">
      <w:r>
        <w:separator/>
      </w:r>
    </w:p>
  </w:footnote>
  <w:footnote w:id="0" w:type="continuationSeparator">
    <w:p w:rsidRDefault="00131C7E" w:rsidR="00131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C53EF2">
      <w:rPr>
        <w:noProof/>
      </w:rPr>
      <w:t>2</w:t>
    </w:r>
    <w:r>
      <w:fldChar w:fldCharType="end"/>
    </w:r>
  </w:p>
  <w:p w:rsidRDefault="00812E65" w:rsidP="00812E65" w:rsidR="00812E65">
    <w:pPr>
      <w:jc w:val="right"/>
    </w:pPr>
    <w:r>
      <w:t>Poslovni broj: 6 St-</w:t>
    </w:r>
    <w:r w:rsidR="00D5167A">
      <w:t>528/16-61</w:t>
    </w:r>
  </w:p>
  <w:p w:rsidRDefault="00F50565" w:rsidP="009B140F"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CDE43D9"/>
    <w:multiLevelType w:val="hybridMultilevel"/>
    <w:tmpl w:val="D21AC3E4"/>
    <w:lvl w:tplc="0EF06C3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4">
    <w:nsid w:val="15D666A6"/>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5">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8">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0">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1">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2">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3">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5">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1"/>
  </w:num>
  <w:num w:numId="4">
    <w:abstractNumId w:val="12"/>
  </w:num>
  <w:num w:numId="5">
    <w:abstractNumId w:val="20"/>
  </w:num>
  <w:num w:numId="6">
    <w:abstractNumId w:val="22"/>
  </w:num>
  <w:num w:numId="7">
    <w:abstractNumId w:val="23"/>
  </w:num>
  <w:num w:numId="8">
    <w:abstractNumId w:val="15"/>
  </w:num>
  <w:num w:numId="9">
    <w:abstractNumId w:val="24"/>
  </w:num>
  <w:num w:numId="10">
    <w:abstractNumId w:val="5"/>
  </w:num>
  <w:num w:numId="11">
    <w:abstractNumId w:val="11"/>
  </w:num>
  <w:num w:numId="12">
    <w:abstractNumId w:val="25"/>
  </w:num>
  <w:num w:numId="13">
    <w:abstractNumId w:val="3"/>
  </w:num>
  <w:num w:numId="14">
    <w:abstractNumId w:val="18"/>
  </w:num>
  <w:num w:numId="15">
    <w:abstractNumId w:val="8"/>
  </w:num>
  <w:num w:numId="16">
    <w:abstractNumId w:val="6"/>
  </w:num>
  <w:num w:numId="17">
    <w:abstractNumId w:val="7"/>
  </w:num>
  <w:num w:numId="18">
    <w:abstractNumId w:val="10"/>
  </w:num>
  <w:num w:numId="19">
    <w:abstractNumId w:val="9"/>
  </w:num>
  <w:num w:numId="20">
    <w:abstractNumId w:val="1"/>
  </w:num>
  <w:num w:numId="21">
    <w:abstractNumId w:val="16"/>
  </w:num>
  <w:num w:numId="22">
    <w:abstractNumId w:val="0"/>
  </w:num>
  <w:num w:numId="23">
    <w:abstractNumId w:val="14"/>
  </w:num>
  <w:num w:numId="24">
    <w:abstractNumId w:val="13"/>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31C7E"/>
    <w:rsid w:val="00141989"/>
    <w:rsid w:val="00155C69"/>
    <w:rsid w:val="00162AF9"/>
    <w:rsid w:val="00165DD6"/>
    <w:rsid w:val="0018745E"/>
    <w:rsid w:val="00193FD2"/>
    <w:rsid w:val="001A7119"/>
    <w:rsid w:val="001B691C"/>
    <w:rsid w:val="001C7225"/>
    <w:rsid w:val="001E06D7"/>
    <w:rsid w:val="001E18B5"/>
    <w:rsid w:val="002149DA"/>
    <w:rsid w:val="00242171"/>
    <w:rsid w:val="002531DC"/>
    <w:rsid w:val="002568B9"/>
    <w:rsid w:val="00261DD7"/>
    <w:rsid w:val="00264D7A"/>
    <w:rsid w:val="00267F79"/>
    <w:rsid w:val="0029177B"/>
    <w:rsid w:val="002A0808"/>
    <w:rsid w:val="002B5105"/>
    <w:rsid w:val="002C7BB6"/>
    <w:rsid w:val="002D3C4E"/>
    <w:rsid w:val="002E6AA0"/>
    <w:rsid w:val="002F78B9"/>
    <w:rsid w:val="00316FFD"/>
    <w:rsid w:val="00324442"/>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2C25"/>
    <w:rsid w:val="004572F5"/>
    <w:rsid w:val="00470300"/>
    <w:rsid w:val="004729F3"/>
    <w:rsid w:val="00490D02"/>
    <w:rsid w:val="00493768"/>
    <w:rsid w:val="004B1F30"/>
    <w:rsid w:val="004B3AE7"/>
    <w:rsid w:val="004B3D9B"/>
    <w:rsid w:val="004E03C2"/>
    <w:rsid w:val="004F48C7"/>
    <w:rsid w:val="0052368D"/>
    <w:rsid w:val="00551F22"/>
    <w:rsid w:val="00552863"/>
    <w:rsid w:val="0055370E"/>
    <w:rsid w:val="00560345"/>
    <w:rsid w:val="00562C9E"/>
    <w:rsid w:val="00575B4B"/>
    <w:rsid w:val="005A6222"/>
    <w:rsid w:val="005B609C"/>
    <w:rsid w:val="005B6CBA"/>
    <w:rsid w:val="005B740E"/>
    <w:rsid w:val="005C4314"/>
    <w:rsid w:val="005D1D07"/>
    <w:rsid w:val="005D2CAF"/>
    <w:rsid w:val="005D5CF1"/>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1490"/>
    <w:rsid w:val="006F3607"/>
    <w:rsid w:val="006F4F1C"/>
    <w:rsid w:val="00734462"/>
    <w:rsid w:val="007344A9"/>
    <w:rsid w:val="00752C2B"/>
    <w:rsid w:val="0076065C"/>
    <w:rsid w:val="00763833"/>
    <w:rsid w:val="00764C83"/>
    <w:rsid w:val="00767088"/>
    <w:rsid w:val="00775AA3"/>
    <w:rsid w:val="007761FB"/>
    <w:rsid w:val="007820DD"/>
    <w:rsid w:val="00792EE8"/>
    <w:rsid w:val="00795E7A"/>
    <w:rsid w:val="007A2A11"/>
    <w:rsid w:val="007B4D38"/>
    <w:rsid w:val="007B597F"/>
    <w:rsid w:val="007B6758"/>
    <w:rsid w:val="007D597B"/>
    <w:rsid w:val="007E4DD9"/>
    <w:rsid w:val="00801C75"/>
    <w:rsid w:val="00812498"/>
    <w:rsid w:val="00812E65"/>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140F"/>
    <w:rsid w:val="009B72A4"/>
    <w:rsid w:val="009C1D35"/>
    <w:rsid w:val="009D3D0D"/>
    <w:rsid w:val="009D4238"/>
    <w:rsid w:val="009E299F"/>
    <w:rsid w:val="00A33C2B"/>
    <w:rsid w:val="00A3682D"/>
    <w:rsid w:val="00A41053"/>
    <w:rsid w:val="00A41D6B"/>
    <w:rsid w:val="00A652E1"/>
    <w:rsid w:val="00AA02FE"/>
    <w:rsid w:val="00AA7BA7"/>
    <w:rsid w:val="00AB71FE"/>
    <w:rsid w:val="00AE1ABD"/>
    <w:rsid w:val="00B11FDD"/>
    <w:rsid w:val="00B1738D"/>
    <w:rsid w:val="00B2515B"/>
    <w:rsid w:val="00B2798C"/>
    <w:rsid w:val="00B47CF8"/>
    <w:rsid w:val="00B56C02"/>
    <w:rsid w:val="00B6144B"/>
    <w:rsid w:val="00B65007"/>
    <w:rsid w:val="00B85ADD"/>
    <w:rsid w:val="00BA1368"/>
    <w:rsid w:val="00BA388C"/>
    <w:rsid w:val="00BA441E"/>
    <w:rsid w:val="00BC5C48"/>
    <w:rsid w:val="00BF5F14"/>
    <w:rsid w:val="00BF79EC"/>
    <w:rsid w:val="00C06844"/>
    <w:rsid w:val="00C26D1C"/>
    <w:rsid w:val="00C3127D"/>
    <w:rsid w:val="00C428B5"/>
    <w:rsid w:val="00C53EF2"/>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167A"/>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03994"/>
    <w:rsid w:val="00F039DC"/>
    <w:rsid w:val="00F257CB"/>
    <w:rsid w:val="00F25F9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OdlomakpopisaChar" w:type="character">
    <w:name w:val="Odlomak popisa Char"/>
    <w:link w:val="Odlomakpopisa"/>
    <w:uiPriority w:val="34"/>
    <w:locked/>
    <w:rsid w:val="00795E7A"/>
    <w:rPr>
      <w:rFonts w:eastAsia="Calibri" w:hAnsi="Calibri" w:ascii="Calibri"/>
      <w:sz w:val="22"/>
      <w:szCs w:val="22"/>
      <w:lang w:eastAsia="en-US"/>
    </w:rPr>
  </w:style>
  <w:style w:styleId="Tekstrezerviranogmjesta" w:type="character">
    <w:name w:val="Placeholder Text"/>
    <w:basedOn w:val="Zadanifontodlomka"/>
    <w:uiPriority w:val="99"/>
    <w:semiHidden/>
    <w:rsid w:val="00C53EF2"/>
    <w:rPr>
      <w:color w:val="808080"/>
      <w:bdr w:space="0" w:sz="0" w:color="auto" w:val="none"/>
      <w:shd w:fill="CCFFFF" w:color="auto" w:val="clear"/>
    </w:rPr>
  </w:style>
  <w:style w:customStyle="true" w:styleId="eSPISCCParagraphDefaultFont" w:type="character">
    <w:name w:val="eSPIS_CC_Paragraph Default Font"/>
    <w:basedOn w:val="Zadanifontodlomka"/>
    <w:rsid w:val="00C53E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3EF2"/>
    <w:rPr>
      <w:bdr w:space="0" w:sz="0" w:color="auto" w:val="none"/>
      <w:shd w:fill="FFFFCC" w:color="auto" w:val="clear"/>
      <w:lang w:val="hr-HR"/>
    </w:rPr>
  </w:style>
  <w:style w:customStyle="true" w:styleId="PozadinaSvijetloCrvena" w:type="character">
    <w:name w:val="Pozadina_SvijetloCrvena"/>
    <w:basedOn w:val="eSPISCCParagraphDefaultFont"/>
    <w:rsid w:val="00C53E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3E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OdlomakpopisaChar" w:type="character">
    <w:name w:val="Odlomak popisa Char"/>
    <w:link w:val="Odlomakpopisa"/>
    <w:uiPriority w:val="34"/>
    <w:locked/>
    <w:rsid w:val="00795E7A"/>
    <w:rPr>
      <w:rFonts w:ascii="Calibri" w:eastAsia="Calibri" w:hAnsi="Calibri"/>
      <w:sz w:val="22"/>
      <w:szCs w:val="22"/>
      <w:lang w:eastAsia="en-US"/>
    </w:rPr>
  </w:style>
  <w:style w:styleId="Tekstrezerviranogmjesta" w:type="character">
    <w:name w:val="Placeholder Text"/>
    <w:basedOn w:val="Zadanifontodlomka"/>
    <w:uiPriority w:val="99"/>
    <w:semiHidden/>
    <w:rsid w:val="00C53EF2"/>
    <w:rPr>
      <w:color w:val="808080"/>
      <w:bdr w:color="auto" w:space="0" w:sz="0" w:val="none"/>
      <w:shd w:color="auto" w:fill="CCFFFF" w:val="clear"/>
    </w:rPr>
  </w:style>
  <w:style w:customStyle="1" w:styleId="eSPISCCParagraphDefaultFont" w:type="character">
    <w:name w:val="eSPIS_CC_Paragraph Default Font"/>
    <w:basedOn w:val="Zadanifontodlomka"/>
    <w:rsid w:val="00C53E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3EF2"/>
    <w:rPr>
      <w:bdr w:color="auto" w:space="0" w:sz="0" w:val="none"/>
      <w:shd w:color="auto" w:fill="FFFFCC" w:val="clear"/>
      <w:lang w:val="hr-HR"/>
    </w:rPr>
  </w:style>
  <w:style w:customStyle="1" w:styleId="PozadinaSvijetloCrvena" w:type="character">
    <w:name w:val="Pozadina_SvijetloCrvena"/>
    <w:basedOn w:val="eSPISCCParagraphDefaultFont"/>
    <w:rsid w:val="00C53E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3E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66402262">
      <w:bodyDiv w:val="true"/>
      <w:marLeft w:val="0"/>
      <w:marRight w:val="0"/>
      <w:marTop w:val="0"/>
      <w:marBottom w:val="0"/>
      <w:divBdr>
        <w:top w:space="0" w:sz="0" w:color="auto" w:val="none"/>
        <w:left w:space="0" w:sz="0" w:color="auto" w:val="none"/>
        <w:bottom w:space="0" w:sz="0" w:color="auto" w:val="none"/>
        <w:right w:space="0" w:sz="0" w:color="auto" w:val="none"/>
      </w:divBdr>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16948219">
      <w:bodyDiv w:val="true"/>
      <w:marLeft w:val="0"/>
      <w:marRight w:val="0"/>
      <w:marTop w:val="0"/>
      <w:marBottom w:val="0"/>
      <w:divBdr>
        <w:top w:space="0" w:sz="0" w:color="auto" w:val="none"/>
        <w:left w:space="0" w:sz="0" w:color="auto" w:val="none"/>
        <w:bottom w:space="0" w:sz="0" w:color="auto" w:val="none"/>
        <w:right w:space="0" w:sz="0" w:color="auto" w:val="none"/>
      </w:divBdr>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2018.</izvorni_sadrzaj>
    <derivirana_varijabla naziv="DomainObject.Predmet.DatumZadnjeOdrzaneSudskeRadnje_1">9. siječnja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St-528/2016-56</izvorni_sadrzaj>
    <derivirana_varijabla naziv="DomainObject.PredzadnjaOdlukaIzPredmeta.Oznaka_1">St-528/2016-56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8523CD-A1CA-4827-8840-94F5F505CF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590</properties:Words>
  <properties:Characters>3268</properties:Characters>
  <properties:Lines>148</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2018-12-17T12:44:00Z</dcterms:created>
  <dc:creator>banka</dc:creator>
  <cp:lastModifiedBy>Danijela Sekulić</cp:lastModifiedBy>
  <cp:lastPrinted>2018-12-17T12:57:00Z</cp:lastPrinted>
  <dcterms:modified xmlns:xsi="http://www.w3.org/2001/XMLSchema-instance" xsi:type="dcterms:W3CDTF">2018-12-17T12:57:00Z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(PZ KLAS II.docx)</vt:lpwstr>
  </prop:property>
  <prop:property name="CC_coloring" pid="4" fmtid="{D5CDD505-2E9C-101B-9397-08002B2CF9AE}">
    <vt:bool>true</vt:bool>
  </prop:property>
  <prop:property name="BrojStranica" pid="5" fmtid="{D5CDD505-2E9C-101B-9397-08002B2CF9AE}">
    <vt:i4>4</vt:i4>
  </prop:property>
</prop:Properties>
</file>