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53a5" w14:paraId="3f453a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A707DC">
        <w:rPr>
          <w:rFonts w:cs="Times New Roman" w:eastAsia="Times New Roman"/>
          <w:noProof/>
          <w:szCs w:val="20"/>
          <w:lang w:eastAsia="hr-HR"/>
        </w:rPr>
        <w:t>Poslovni broj: 5. St-131/2018-6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707D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707D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707D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A707D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Moje domaće meso društvo s ograničenom odgovornošću za proizvodnju i promet mesa i mesnih prerađevina, Bjelovar, Male </w:t>
      </w:r>
      <w:proofErr w:type="spellStart"/>
      <w:r w:rsidRPr="00A707DC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A707DC">
        <w:rPr>
          <w:rFonts w:cs="Times New Roman" w:eastAsia="Times New Roman"/>
          <w:szCs w:val="20"/>
          <w:lang w:eastAsia="hr-HR"/>
        </w:rPr>
        <w:t xml:space="preserve"> 17/B, MBS: 010091037, OIB: 60174244801, 5. rujna 2018.</w:t>
      </w:r>
      <w:r w:rsidRPr="00A707D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707D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7DC">
        <w:rPr>
          <w:rFonts w:cs="Times New Roman" w:eastAsia="Times New Roman"/>
          <w:szCs w:val="20"/>
          <w:lang w:eastAsia="hr-HR"/>
        </w:rPr>
        <w:t>Saziva se ročište</w:t>
      </w:r>
      <w:r w:rsidRPr="00A707DC">
        <w:rPr>
          <w:rFonts w:cs="Times New Roman" w:eastAsia="Times New Roman"/>
          <w:b/>
          <w:szCs w:val="20"/>
          <w:lang w:eastAsia="hr-HR"/>
        </w:rPr>
        <w:t xml:space="preserve"> </w:t>
      </w:r>
      <w:r w:rsidRPr="00A707DC">
        <w:rPr>
          <w:rFonts w:cs="Times New Roman" w:eastAsia="Times New Roman"/>
          <w:szCs w:val="20"/>
          <w:lang w:eastAsia="hr-HR"/>
        </w:rPr>
        <w:t xml:space="preserve">radi rasprave o uvjetima za otvaranje stečajnog postupka za dan 26. rujna 2018. u 10,15 sati u ovome sudu u Bjelovaru, Šetalište dr. </w:t>
      </w:r>
      <w:proofErr w:type="spellStart"/>
      <w:r w:rsidRPr="00A707D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707D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707D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707D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707DC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707DC">
        <w:rPr>
          <w:rFonts w:cs="Times New Roman" w:eastAsia="Times New Roman"/>
          <w:szCs w:val="20"/>
          <w:lang w:eastAsia="hr-HR"/>
        </w:rPr>
        <w:t>- zakonski zastupnik dužnika Saša Suhi.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07DC">
        <w:rPr>
          <w:rFonts w:cs="Times New Roman" w:eastAsia="Times New Roman"/>
          <w:szCs w:val="20"/>
          <w:lang w:eastAsia="hr-HR"/>
        </w:rPr>
        <w:t>U Bjelovaru 5. rujna 2018.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szCs w:val="20"/>
          <w:lang w:eastAsia="hr-HR"/>
        </w:rPr>
      </w:pPr>
      <w:r w:rsidRPr="00A707DC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szCs w:val="20"/>
          <w:lang w:eastAsia="hr-HR"/>
        </w:rPr>
      </w:pPr>
      <w:r w:rsidRPr="00A707DC">
        <w:rPr>
          <w:rFonts w:cs="Times New Roman" w:eastAsia="Times New Roman"/>
          <w:szCs w:val="20"/>
          <w:lang w:eastAsia="hr-HR"/>
        </w:rPr>
        <w:t>Marija Petrina Kubica v.r.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szCs w:val="20"/>
          <w:lang w:eastAsia="hr-HR"/>
        </w:rPr>
      </w:pPr>
    </w:p>
    <w:p w:rsidRDefault="00A707DC" w:rsidP="00A707DC" w:rsidR="00A707DC" w:rsidRPr="00A707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707DC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A707DC" w:rsidP="00A707DC" w:rsidR="00A707DC" w:rsidRPr="00A707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707DC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707DC" w:rsidP="00A707DC" w:rsidR="00A707DC" w:rsidRPr="00A707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07DC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7DC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7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St-131/2018-6</izvorni_sadrzaj>
    <derivirana_varijabla naziv="DomainObject.Oznaka_1">St-131/2018-6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Moje domaće meso društvo s ograničenom odgovornošću za proizvodnju i promet mesa i mesnih prerađevina zastupanog po punomoćniku Saša Suhi</izvorni_sadrzaj>
    <derivirana_varijabla naziv="DomainObject.Predmet.ProtustrankaFormated_1">  Moje domaće meso društvo s ograničenom odgovornošću za proizvodnju i promet mesa i mesnih prerađevina zastupanog po punomoćniku Saša Suhi</derivirana_varijabla>
  </DomainObject.Predmet.ProtustrankaFormated>
  <DomainObject.Predmet.ProtustrankaFormatedOIB>
    <izvorni_sadrzaj>  Moje domaće meso društvo s ograničenom odgovornošću za proizvodnju i promet mesa i mesnih prerađevina, OIB 60174244801 zastupanog po punomoćniku Saša Suhi</izvorni_sadrzaj>
    <derivirana_varijabla naziv="DomainObject.Predmet.ProtustrankaFormatedOIB_1">  Moje domaće meso društvo s ograničenom odgovornošću za proizvodnju i promet mesa i mesnih prerađevina, OIB 60174244801 zastupanog po punomoćniku Saša Suhi</derivirana_varijabla>
  </DomainObject.Predmet.ProtustrankaFormatedOIB>
  <DomainObject.Predmet.ProtustrankaFormatedWithAdress>
    <izvorni_sadrzaj> Moje domaće meso društvo s ograničenom odgovornošću za proizvodnju i promet mesa i mesnih prerađevina, Male Sredice 17/B, 43000 Bjelovar zastupanog po punomoćniku Saša Suhi</izvorni_sadrzaj>
    <derivirana_varijabla naziv="DomainObject.Predmet.ProtustrankaFormatedWithAdress_1"> Moje domaće meso društvo s ograničenom odgovornošću za proizvodnju i promet mesa i mesnih prerađevina, Male Sredice 17/B, 43000 Bjelovar zastupanog po punomoćniku Saša Suhi</derivirana_varijabla>
  </DomainObject.Predmet.ProtustrankaFormatedWithAdress>
  <DomainObject.Predmet.ProtustrankaFormatedWithAdressOIB>
    <izvorni_sadrzaj> Moje domaće meso društvo s ograničenom odgovornošću za proizvodnju i promet mesa i mesnih prerađevina, OIB 60174244801, Male Sredice 17/B, 43000 Bjelovar zastupanog po punomoćniku Saša Suhi</izvorni_sadrzaj>
    <derivirana_varijabla naziv="DomainObject.Predmet.ProtustrankaFormatedWithAdressOIB_1"> Moje domaće meso društvo s ograničenom odgovornošću za proizvodnju i promet mesa i mesnih prerađevina, OIB 60174244801, Male Sredice 17/B, 43000 Bjelovar zastupanog po punomoćniku Saša Suhi</derivirana_varijabla>
  </DomainObject.Predmet.ProtustrankaFormatedWithAdressOIB>
  <DomainObject.Predmet.ProtustrankaWithAdress>
    <izvorni_sadrzaj>Moje domaće meso društvo s ograničenom odgovornošću za proizvodnju i promet mesa i mesnih prerađevina Male Sredice 17/B, 43000 Bjelovar</izvorni_sadrzaj>
    <derivirana_varijabla naziv="DomainObject.Predmet.ProtustrankaWithAdress_1">Moje domaće meso društvo s ograničenom odgovornošću za proizvodnju i promet mesa i mesnih prerađevina Male Sredice 17/B, 43000 Bjelovar</derivirana_varijabla>
  </DomainObject.Predmet.ProtustrankaWithAdress>
  <DomainObject.Predmet.ProtustrankaWithAdressOIB>
    <izvorni_sadrzaj>Moje domaće meso društvo s ograničenom odgovornošću za proizvodnju i promet mesa i mesnih prerađevina, OIB 60174244801, Male Sredice 17/B, 43000 Bjelovar</izvorni_sadrzaj>
    <derivirana_varijabla naziv="DomainObject.Predmet.ProtustrankaWithAdressOIB_1">Moje domaće meso društvo s ograničenom odgovornošću za proizvodnju i promet mesa i mesnih prerađevina, OIB 60174244801, Male Sredice 17/B, 43000 Bjelovar</derivirana_varijabla>
  </DomainObject.Predmet.ProtustrankaWithAdressOIB>
  <DomainObject.Predmet.ProtustrankaNazivFormated>
    <izvorni_sadrzaj>Moje domaće meso društvo s ograničenom odgovornošću za proizvodnju i promet mesa i mesnih prerađevina</izvorni_sadrzaj>
    <derivirana_varijabla naziv="DomainObject.Predmet.ProtustrankaNazivFormated_1">Moje domaće meso društvo s ograničenom odgovornošću za proizvodnju i promet mesa i mesnih prerađevina</derivirana_varijabla>
  </DomainObject.Predmet.ProtustrankaNazivFormated>
  <DomainObject.Predmet.ProtustrankaNazivFormatedOIB>
    <izvorni_sadrzaj>Moje domaće meso društvo s ograničenom odgovornošću za proizvodnju i promet mesa i mesnih prerađevina, OIB 60174244801</izvorni_sadrzaj>
    <derivirana_varijabla naziv="DomainObject.Predmet.ProtustrankaNazivFormatedOIB_1">Moje domaće meso društvo s ograničenom odgovornošću za proizvodnju i promet mesa i mesnih prerađevina, OIB 60174244801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Moje domaće meso društvo s ograničenom odgovornošću za proizvodnju i promet mesa i mesnih prerađevina zastupanog po punomoćniku Saša Suhi</item>
    </izvorni_sadrzaj>
    <derivirana_varijabla naziv="DomainObject.Predmet.ProtuStrankaListFormated_1">
      <item>Moje domaće meso društvo s ograničenom odgovornošću za proizvodnju i promet mesa i mesnih prerađevina zastupanog po punomoćniku Saša Suhi</item>
    </derivirana_varijabla>
  </DomainObject.Predmet.ProtuStrankaListFormated>
  <DomainObject.Predmet.ProtuStrankaListFormatedOIB>
    <izvorni_sadrzaj>
      <item>Moje domaće meso društvo s ograničenom odgovornošću za proizvodnju i promet mesa i mesnih prerađevina, OIB 60174244801 zastupanog po punomoćniku Saša Suhi</item>
    </izvorni_sadrzaj>
    <derivirana_varijabla naziv="DomainObject.Predmet.ProtuStrankaListFormatedOIB_1">
      <item>Moje domaće meso društvo s ograničenom odgovornošću za proizvodnju i promet mesa i mesnih prerađevina, OIB 60174244801 zastupanog po punomoćniku Saša Suhi</item>
    </derivirana_varijabla>
  </DomainObject.Predmet.ProtuStrankaListFormatedOIB>
  <DomainObject.Predmet.ProtuStrankaListFormatedWithAdress>
    <izvorni_sadrzaj>
      <item>Moje domaće meso društvo s ograničenom odgovornošću za proizvodnju i promet mesa i mesnih prerađevina, Male Sredice 17/B, 43000 Bjelovar zastupanog po punomoćniku Saša Suhi</item>
    </izvorni_sadrzaj>
    <derivirana_varijabla naziv="DomainObject.Predmet.ProtuStrankaListFormatedWithAdress_1">
      <item>Moje domaće meso društvo s ograničenom odgovornošću za proizvodnju i promet mesa i mesnih prerađevina, Male Sredice 17/B, 43000 Bjelovar zastupanog po punomoćniku Saša Suhi</item>
    </derivirana_varijabla>
  </DomainObject.Predmet.ProtuStrankaListFormatedWithAdress>
  <DomainObject.Predmet.ProtuStrankaListFormatedWithAdressOIB>
    <izvorni_sadrzaj>
      <item>Moje domaće meso društvo s ograničenom odgovornošću za proizvodnju i promet mesa i mesnih prerađevina, OIB 60174244801, Male Sredice 17/B, 43000 Bjelovar zastupanog po punomoćniku Saša Suhi</item>
    </izvorni_sadrzaj>
    <derivirana_varijabla naziv="DomainObject.Predmet.ProtuStrankaListFormatedWithAdressOIB_1">
      <item>Moje domaće meso društvo s ograničenom odgovornošću za proizvodnju i promet mesa i mesnih prerađevina, OIB 60174244801, Male Sredice 17/B, 43000 Bjelovar zastupanog po punomoćniku Saša Suhi</item>
    </derivirana_varijabla>
  </DomainObject.Predmet.ProtuStrankaListFormatedWithAdressOIB>
  <DomainObject.Predmet.ProtuStrankaListNazivFormated>
    <izvorni_sadrzaj>
      <item>Moje domaće meso društvo s ograničenom odgovornošću za proizvodnju i promet mesa i mesnih prerađevina</item>
    </izvorni_sadrzaj>
    <derivirana_varijabla naziv="DomainObject.Predmet.ProtuStrankaListNazivFormated_1">
      <item>Moje domaće meso društvo s ograničenom odgovornošću za proizvodnju i promet mesa i mesnih prerađevina</item>
    </derivirana_varijabla>
  </DomainObject.Predmet.ProtuStrankaListNazivFormated>
  <DomainObject.Predmet.ProtuStrankaListNazivFormatedOIB>
    <izvorni_sadrzaj>
      <item>Moje domaće meso društvo s ograničenom odgovornošću za proizvodnju i promet mesa i mesnih prerađevina, OIB 60174244801</item>
    </izvorni_sadrzaj>
    <derivirana_varijabla naziv="DomainObject.Predmet.ProtuStrankaListNazivFormatedOIB_1">
      <item>Moje domaće meso društvo s ograničenom odgovornošću za proizvodnju i promet mesa i mesnih prerađevina, OIB 60174244801</item>
    </derivirana_varijabla>
  </DomainObject.Predmet.ProtuStrankaListNazivFormatedOIB>
  <DomainObject.Predmet.OstaliListFormated>
    <izvorni_sadrzaj>
      <item>Saša Suhi punomoćnik sudionika u postupku Moje domaće meso društvo s ograničenom odgovornošću za proizvodnju i promet mesa i mesnih prerađevina</item>
    </izvorni_sadrzaj>
    <derivirana_varijabla naziv="DomainObject.Predmet.OstaliListFormated_1">
      <item>Saša Suhi punomoćnik sudionika u postupku Moje domaće meso društvo s ograničenom odgovornošću za proizvodnju i promet mesa i mesnih prerađevina</item>
    </derivirana_varijabla>
  </DomainObject.Predmet.OstaliListFormated>
  <DomainObject.Predmet.OstaliListFormatedOIB>
    <izvorni_sadrzaj>
      <item>Saša Suhi, OIB 41249270678 punomoćnik sudionika u postupku Moje domaće meso društvo s ograničenom odgovornošću za proizvodnju i promet mesa i mesnih prerađevina</item>
    </izvorni_sadrzaj>
    <derivirana_varijabla naziv="DomainObject.Predmet.OstaliListFormatedOIB_1">
      <item>Saša Suhi, OIB 41249270678 punomoćnik sudionika u postupku Moje domaće meso društvo s ograničenom odgovornošću za proizvodnju i promet mesa i mesnih prerađevina</item>
    </derivirana_varijabla>
  </DomainObject.Predmet.OstaliListFormatedOIB>
  <DomainObject.Predmet.OstaliListFormatedWithAdress>
    <izvorni_sadrzaj>
      <item>Saša Suhi, Tome Matića 8, 33520 Slatina punomoćnik sudionika u postupku Moje domaće meso društvo s ograničenom odgovornošću za proizvodnju i promet mesa i mesnih prerađevina</item>
    </izvorni_sadrzaj>
    <derivirana_varijabla naziv="DomainObject.Predmet.OstaliListFormatedWithAdress_1">
      <item>Saša Suhi, Tome Matića 8, 33520 Slatina punomoćnik sudionika u postupku Moje domaće meso društvo s ograničenom odgovornošću za proizvodnju i promet mesa i mesnih prerađevina</item>
    </derivirana_varijabla>
  </DomainObject.Predmet.OstaliListFormatedWithAdress>
  <DomainObject.Predmet.OstaliListFormatedWithAdressOIB>
    <izvorni_sadrzaj>
      <item>Saša Suhi, OIB 41249270678, Tome Matića 8, 33520 Slatina punomoćnik sudionika u postupku Moje domaće meso društvo s ograničenom odgovornošću za proizvodnju i promet mesa i mesnih prerađevina</item>
    </izvorni_sadrzaj>
    <derivirana_varijabla naziv="DomainObject.Predmet.OstaliListFormatedWithAdressOIB_1">
      <item>Saša Suhi, OIB 41249270678, Tome Matića 8, 33520 Slatina punomoćnik sudionika u postupku Moje domaće meso društvo s ograničenom odgovornošću za proizvodnju i promet mesa i mesnih prerađevina</item>
    </derivirana_varijabla>
  </DomainObject.Predmet.OstaliListFormatedWithAdressOIB>
  <DomainObject.Predmet.OstaliListNazivFormated>
    <izvorni_sadrzaj>
      <item>Saša Suhi</item>
    </izvorni_sadrzaj>
    <derivirana_varijabla naziv="DomainObject.Predmet.OstaliListNazivFormated_1">
      <item>Saša Suhi</item>
    </derivirana_varijabla>
  </DomainObject.Predmet.OstaliListNazivFormated>
  <DomainObject.Predmet.OstaliListNazivFormatedOIB>
    <izvorni_sadrzaj>
      <item>Saša Suhi, OIB 41249270678</item>
    </izvorni_sadrzaj>
    <derivirana_varijabla naziv="DomainObject.Predmet.OstaliListNazivFormatedOIB_1">
      <item>Saša Suhi, OIB 41249270678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St-131/2018-6</izvorni_sadrzaj>
    <derivirana_varijabla naziv="DomainObject.PoslovniBrojDokumenta_1">St-131/2018-6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Moje domaće meso društvo s ograničenom odgovornošću za proizvodnju i promet mesa i mesnih prerađevina</izvorni_sadrzaj>
    <derivirana_varijabla naziv="DomainObject.Predmet.ProtustrankaIDrugi_1">Moje domaće meso društvo s ograničenom odgovornošću za proizvodnju i promet mesa i mesnih prerađevina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Moje domaće meso društvo s ograničenom odgovornošću za proizvodnju i promet mesa i mesnih prerađevina, OIB 60174244801, Male Sredice 17/B, 43000 Bjelovar</izvorni_sadrzaj>
    <derivirana_varijabla naziv="DomainObject.Predmet.ProtustrankaIDrugiAdressOIB_1">Moje domaće meso društvo s ograničenom odgovornošću za proizvodnju i promet mesa i mesnih prerađevina, OIB 60174244801, Male Sredice 17/B,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Moje domaće meso društvo s ograničenom odgovornošću za proizvodnju i promet mesa i mesnih prerađevina</item>
      <item>Saša Suhi</item>
    </izvorni_sadrzaj>
    <derivirana_varijabla naziv="DomainObject.Predmet.SudioniciListNaziv_1">
      <item>FINA. RC ZAGREB, Podružnica BJELOVAR</item>
      <item>Moje domaće meso društvo s ograničenom odgovornošću za proizvodnju i promet mesa i mesnih prerađevina</item>
      <item>Saša Suhi</item>
    </derivirana_varijabla>
  </DomainObject.Predmet.SudioniciListNaziv>
  <DomainObject.Predmet.SudioniciListAdressOIB>
    <izvorni_sadrzaj>
      <item>FINA. RC ZAGREB, Podružnica BJELOVAR, OIB 85821130368, F. Supila 4,43000 Bjelovar</item>
      <item>Moje domaće meso društvo s ograničenom odgovornošću za proizvodnju i promet mesa i mesnih prerađevina, OIB 60174244801, Male Sredice 17/B,43000 Bjelovar</item>
      <item>Saša Suhi, OIB 41249270678, Tome Matića 8,33520 Slatina</item>
    </izvorni_sadrzaj>
    <derivirana_varijabla naziv="DomainObject.Predmet.SudioniciListAdressOIB_1">
      <item>FINA. RC ZAGREB, Podružnica BJELOVAR, OIB 85821130368, F. Supila 4,43000 Bjelovar</item>
      <item>Moje domaće meso društvo s ograničenom odgovornošću za proizvodnju i promet mesa i mesnih prerađevina, OIB 60174244801, Male Sredice 17/B,43000 Bjelovar</item>
      <item>Saša Suhi, OIB 41249270678, Tome Matića 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59E08-9446-4FA7-A585-76CD79BC1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817</properties:Characters>
  <properties:Lines>37</properties:Lines>
  <properties:Paragraphs>14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2018-09-06T09:54:00Z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