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c1ac" w14:paraId="78cc1ac" w:rsidRDefault="00A601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1335405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0194" w:rsidP="00A60194" w:rsidR="00AE649C">
      <w:pPr>
        <w:pStyle w:val="Bezproreda"/>
      </w:pPr>
      <w:r>
        <w:t xml:space="preserve">     Republika Hrvatska</w:t>
      </w:r>
    </w:p>
    <w:p w:rsidRDefault="00A60194" w:rsidP="00A60194" w:rsidR="00A60194">
      <w:pPr>
        <w:pStyle w:val="Bezproreda"/>
      </w:pPr>
      <w:r>
        <w:t>Trgovački sud u Bjelovaru</w:t>
      </w:r>
    </w:p>
    <w:p w:rsidRDefault="00A60194" w:rsidP="00A60194" w:rsidR="00A60194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</w:t>
      </w:r>
    </w:p>
    <w:p w:rsidRDefault="00A60194" w:rsidP="00A60194" w:rsidR="00A60194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St-817/2017-2</w:t>
      </w:r>
    </w:p>
    <w:p w:rsidRDefault="00A60194" w:rsidP="00A60194" w:rsidR="00A60194">
      <w:pPr>
        <w:rPr>
          <w:lang w:val="hr-HR"/>
        </w:rPr>
      </w:pPr>
    </w:p>
    <w:p w:rsidRDefault="00A60194" w:rsidP="00A60194" w:rsidR="00A60194">
      <w:pPr>
        <w:rPr>
          <w:lang w:val="hr-HR"/>
        </w:rPr>
      </w:pPr>
    </w:p>
    <w:p w:rsidRDefault="00A60194" w:rsidP="00A60194" w:rsidR="00A6019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60194" w:rsidP="00A60194" w:rsidR="00A60194">
      <w:pPr>
        <w:jc w:val="center"/>
        <w:rPr>
          <w:lang w:val="hr-HR"/>
        </w:rPr>
      </w:pPr>
    </w:p>
    <w:p w:rsidRDefault="00A60194" w:rsidP="00A60194" w:rsidR="00A6019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ANTIFAŠISTIČKIH BORACA I ANTIFAŠISTA SLATINE, Slatina, Braće Radića 13a, registarski broj: 10000889, OIB: 45145272513, koji se vodi kod ovoga suda pod poslovnim brojem St-816/2017 temeljem odredbe čl.430., 431. i 434. Stečajnog zakona (Narodne novine br. 71/15), objavljuje:</w:t>
      </w:r>
    </w:p>
    <w:p w:rsidRDefault="00A60194" w:rsidP="00A60194" w:rsidR="00A60194">
      <w:pPr>
        <w:jc w:val="both"/>
        <w:rPr>
          <w:lang w:val="hr-HR"/>
        </w:rPr>
      </w:pPr>
    </w:p>
    <w:p w:rsidRDefault="00A60194" w:rsidP="00A60194" w:rsidR="00A60194">
      <w:pPr>
        <w:jc w:val="both"/>
        <w:rPr>
          <w:lang w:val="hr-HR"/>
        </w:rPr>
      </w:pPr>
      <w:r>
        <w:rPr>
          <w:lang w:val="hr-HR"/>
        </w:rPr>
        <w:t xml:space="preserve">1. Na dan 20. studenoga 2017. dužnik u Očevidniku redoslijeda osnova za plaćanje ima evidentirane neizvršene osnove za plaćanje u ukupnom iznosu od 12.115,38 kn, u koji iznos je uračunata kamata i naknada Financijske agencije za provedbu ovrhe na novčanim sredstvima.  </w:t>
      </w:r>
    </w:p>
    <w:p w:rsidRDefault="00A60194" w:rsidP="00A60194" w:rsidR="00A60194">
      <w:pPr>
        <w:jc w:val="both"/>
        <w:rPr>
          <w:lang w:val="hr-HR"/>
        </w:rPr>
      </w:pPr>
    </w:p>
    <w:p w:rsidRDefault="00A60194" w:rsidP="00A60194" w:rsidR="00A60194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A60194" w:rsidP="00A60194" w:rsidR="00A60194">
      <w:pPr>
        <w:jc w:val="both"/>
        <w:rPr>
          <w:lang w:val="hr-HR"/>
        </w:rPr>
      </w:pPr>
    </w:p>
    <w:p w:rsidRDefault="00A60194" w:rsidP="00A60194" w:rsidR="00A6019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0194" w:rsidP="00A60194" w:rsidR="00A60194">
      <w:pPr>
        <w:jc w:val="both"/>
        <w:rPr>
          <w:lang w:val="hr-HR"/>
        </w:rPr>
      </w:pPr>
    </w:p>
    <w:p w:rsidRDefault="00A60194" w:rsidP="00A60194" w:rsidR="00A6019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0194" w:rsidP="00A60194" w:rsidR="00A60194">
      <w:pPr>
        <w:jc w:val="both"/>
        <w:rPr>
          <w:lang w:val="hr-HR"/>
        </w:rPr>
      </w:pPr>
    </w:p>
    <w:p w:rsidRDefault="00A60194" w:rsidP="00A60194" w:rsidR="00A60194">
      <w:pPr>
        <w:jc w:val="center"/>
        <w:rPr>
          <w:lang w:val="hr-HR"/>
        </w:rPr>
      </w:pPr>
      <w:r>
        <w:rPr>
          <w:lang w:val="hr-HR"/>
        </w:rPr>
        <w:t xml:space="preserve">Bjelovar 1. prosinca 2017. </w:t>
      </w:r>
    </w:p>
    <w:p w:rsidRDefault="00A60194" w:rsidP="00A60194" w:rsidR="00A6019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A60194" w:rsidP="00A60194" w:rsidR="00A60194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A60194" w:rsidP="00A60194" w:rsidR="00A60194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Siniša Rajnović</w:t>
      </w:r>
    </w:p>
    <w:p w:rsidRDefault="00A60194" w:rsidP="00A60194" w:rsidR="00A60194">
      <w:pPr>
        <w:rPr>
          <w:lang w:val="hr-HR"/>
        </w:rPr>
      </w:pPr>
    </w:p>
    <w:p w:rsidRDefault="00A60194" w:rsidP="00A60194" w:rsidR="00A601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194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6019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601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St-817/2017-2</izvorni_sadrzaj>
    <derivirana_varijabla naziv="DomainObject.Oznaka_1">St-817/2017-2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St-817/2017</izvorni_sadrzaj>
    <derivirana_varijabla naziv="DomainObject.Predmet.OznakaBroj_1">St-817/2017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ANTIFAŠISTIČKIH BORACA I ANTIFAŠISTA SLATINE</izvorni_sadrzaj>
    <derivirana_varijabla naziv="DomainObject.Predmet.ProtustrankaFormated_1">  UDRUGA ANTIFAŠISTIČKIH BORACA I ANTIFAŠISTA SLATINE</derivirana_varijabla>
  </DomainObject.Predmet.ProtustrankaFormated>
  <DomainObject.Predmet.ProtustrankaFormatedOIB>
    <izvorni_sadrzaj>  UDRUGA ANTIFAŠISTIČKIH BORACA I ANTIFAŠISTA SLATINE, OIB 45145272513</izvorni_sadrzaj>
    <derivirana_varijabla naziv="DomainObject.Predmet.ProtustrankaFormatedOIB_1">  UDRUGA ANTIFAŠISTIČKIH BORACA I ANTIFAŠISTA SLATINE, OIB 45145272513</derivirana_varijabla>
  </DomainObject.Predmet.ProtustrankaFormatedOIB>
  <DomainObject.Predmet.ProtustrankaFormatedWithAdress>
    <izvorni_sadrzaj> UDRUGA ANTIFAŠISTIČKIH BORACA I ANTIFAŠISTA SLATINE, Braće Radića 13a, 33520 Slatina</izvorni_sadrzaj>
    <derivirana_varijabla naziv="DomainObject.Predmet.ProtustrankaFormatedWithAdress_1"> UDRUGA ANTIFAŠISTIČKIH BORACA I ANTIFAŠISTA SLATINE, Braće Radića 13a, 33520 Slatina</derivirana_varijabla>
  </DomainObject.Predmet.ProtustrankaFormatedWithAdress>
  <DomainObject.Predmet.ProtustrankaFormatedWithAdressOIB>
    <izvorni_sadrzaj> UDRUGA ANTIFAŠISTIČKIH BORACA I ANTIFAŠISTA SLATINE, OIB 45145272513, Braće Radića 13a, 33520 Slatina</izvorni_sadrzaj>
    <derivirana_varijabla naziv="DomainObject.Predmet.ProtustrankaFormatedWithAdressOIB_1"> UDRUGA ANTIFAŠISTIČKIH BORACA I ANTIFAŠISTA SLATINE, OIB 45145272513, Braće Radića 13a, 33520 Slatina</derivirana_varijabla>
  </DomainObject.Predmet.ProtustrankaFormatedWithAdressOIB>
  <DomainObject.Predmet.ProtustrankaWithAdress>
    <izvorni_sadrzaj>UDRUGA ANTIFAŠISTIČKIH BORACA I ANTIFAŠISTA SLATINE Braće Radića 13a, 33520 Slatina</izvorni_sadrzaj>
    <derivirana_varijabla naziv="DomainObject.Predmet.ProtustrankaWithAdress_1">UDRUGA ANTIFAŠISTIČKIH BORACA I ANTIFAŠISTA SLATINE Braće Radića 13a, 33520 Slatina</derivirana_varijabla>
  </DomainObject.Predmet.ProtustrankaWithAdress>
  <DomainObject.Predmet.ProtustrankaWithAdressOIB>
    <izvorni_sadrzaj>UDRUGA ANTIFAŠISTIČKIH BORACA I ANTIFAŠISTA SLATINE, OIB 45145272513, Braće Radića 13a, 33520 Slatina</izvorni_sadrzaj>
    <derivirana_varijabla naziv="DomainObject.Predmet.ProtustrankaWithAdressOIB_1">UDRUGA ANTIFAŠISTIČKIH BORACA I ANTIFAŠISTA SLATINE, OIB 45145272513, Braće Radića 13a, 33520 Slatina</derivirana_varijabla>
  </DomainObject.Predmet.ProtustrankaWithAdressOIB>
  <DomainObject.Predmet.ProtustrankaNazivFormated>
    <izvorni_sadrzaj>UDRUGA ANTIFAŠISTIČKIH BORACA I ANTIFAŠISTA SLATINE</izvorni_sadrzaj>
    <derivirana_varijabla naziv="DomainObject.Predmet.ProtustrankaNazivFormated_1">UDRUGA ANTIFAŠISTIČKIH BORACA I ANTIFAŠISTA SLATINE</derivirana_varijabla>
  </DomainObject.Predmet.ProtustrankaNazivFormated>
  <DomainObject.Predmet.ProtustrankaNazivFormatedOIB>
    <izvorni_sadrzaj>UDRUGA ANTIFAŠISTIČKIH BORACA I ANTIFAŠISTA SLATINE, OIB 45145272513</izvorni_sadrzaj>
    <derivirana_varijabla naziv="DomainObject.Predmet.ProtustrankaNazivFormatedOIB_1">UDRUGA ANTIFAŠISTIČKIH BORACA I ANTIFAŠISTA SLATINE, OIB 45145272513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ANTIFAŠISTIČKIH BORACA I ANTIFAŠISTA SLATINE</item>
    </izvorni_sadrzaj>
    <derivirana_varijabla naziv="DomainObject.Predmet.ProtuStrankaListFormated_1">
      <item>UDRUGA ANTIFAŠISTIČKIH BORACA I ANTIFAŠISTA SLATINE</item>
    </derivirana_varijabla>
  </DomainObject.Predmet.ProtuStrankaListFormated>
  <DomainObject.Predmet.ProtuStrankaListFormatedOIB>
    <izvorni_sadrzaj>
      <item>UDRUGA ANTIFAŠISTIČKIH BORACA I ANTIFAŠISTA SLATINE, OIB 45145272513</item>
    </izvorni_sadrzaj>
    <derivirana_varijabla naziv="DomainObject.Predmet.ProtuStrankaListFormatedOIB_1">
      <item>UDRUGA ANTIFAŠISTIČKIH BORACA I ANTIFAŠISTA SLATINE, OIB 45145272513</item>
    </derivirana_varijabla>
  </DomainObject.Predmet.ProtuStrankaListFormatedOIB>
  <DomainObject.Predmet.ProtuStrankaListFormatedWithAdress>
    <izvorni_sadrzaj>
      <item>UDRUGA ANTIFAŠISTIČKIH BORACA I ANTIFAŠISTA SLATINE, Braće Radića 13a, 33520 Slatina</item>
    </izvorni_sadrzaj>
    <derivirana_varijabla naziv="DomainObject.Predmet.ProtuStrankaListFormatedWithAdress_1">
      <item>UDRUGA ANTIFAŠISTIČKIH BORACA I ANTIFAŠISTA SLATINE, Braće Radića 13a, 33520 Slatina</item>
    </derivirana_varijabla>
  </DomainObject.Predmet.ProtuStrankaListFormatedWithAdress>
  <DomainObject.Predmet.ProtuStrankaListFormatedWithAdressOIB>
    <izvorni_sadrzaj>
      <item>UDRUGA ANTIFAŠISTIČKIH BORACA I ANTIFAŠISTA SLATINE, OIB 45145272513, Braće Radića 13a, 33520 Slatina</item>
    </izvorni_sadrzaj>
    <derivirana_varijabla naziv="DomainObject.Predmet.ProtuStrankaListFormatedWithAdressOIB_1">
      <item>UDRUGA ANTIFAŠISTIČKIH BORACA I ANTIFAŠISTA SLATINE, OIB 45145272513, Braće Radića 13a, 33520 Slatina</item>
    </derivirana_varijabla>
  </DomainObject.Predmet.ProtuStrankaListFormatedWithAdressOIB>
  <DomainObject.Predmet.ProtuStrankaListNazivFormated>
    <izvorni_sadrzaj>
      <item>UDRUGA ANTIFAŠISTIČKIH BORACA I ANTIFAŠISTA SLATINE</item>
    </izvorni_sadrzaj>
    <derivirana_varijabla naziv="DomainObject.Predmet.ProtuStrankaListNazivFormated_1">
      <item>UDRUGA ANTIFAŠISTIČKIH BORACA I ANTIFAŠISTA SLATINE</item>
    </derivirana_varijabla>
  </DomainObject.Predmet.ProtuStrankaListNazivFormated>
  <DomainObject.Predmet.ProtuStrankaListNazivFormatedOIB>
    <izvorni_sadrzaj>
      <item>UDRUGA ANTIFAŠISTIČKIH BORACA I ANTIFAŠISTA SLATINE, OIB 45145272513</item>
    </izvorni_sadrzaj>
    <derivirana_varijabla naziv="DomainObject.Predmet.ProtuStrankaListNazivFormatedOIB_1">
      <item>UDRUGA ANTIFAŠISTIČKIH BORACA I ANTIFAŠISTA SLATINE, OIB 45145272513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St-817/2017-2</izvorni_sadrzaj>
    <derivirana_varijabla naziv="DomainObject.PoslovniBrojDokumenta_1">St-817/2017-2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ANTIFAŠISTIČKIH BORACA I ANTIFAŠISTA SLATINE</izvorni_sadrzaj>
    <derivirana_varijabla naziv="DomainObject.Predmet.ProtustrankaIDrugi_1">UDRUGA ANTIFAŠISTIČKIH BORACA I ANTIFAŠISTA SLATINE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ANTIFAŠISTIČKIH BORACA I ANTIFAŠISTA SLATINE, OIB 45145272513, Braće Radića 13a, 33520 Slatina</izvorni_sadrzaj>
    <derivirana_varijabla naziv="DomainObject.Predmet.ProtustrankaIDrugiAdressOIB_1">UDRUGA ANTIFAŠISTIČKIH BORACA I ANTIFAŠISTA SLATINE, OIB 45145272513, Braće Radića 13a,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ANTIFAŠISTIČKIH BORACA I ANTIFAŠISTA SLATINE</item>
    </izvorni_sadrzaj>
    <derivirana_varijabla naziv="DomainObject.Predmet.SudioniciListNaziv_1">
      <item>FINA, RC ZAGREB, Podružnica BJELOVAR</item>
      <item>UDRUGA ANTIFAŠISTIČKIH BORACA I ANTIFAŠISTA SLATINE</item>
    </derivirana_varijabla>
  </DomainObject.Predmet.SudioniciListNaziv>
  <DomainObject.Predmet.SudioniciListAdressOIB>
    <izvorni_sadrzaj>
      <item>FINA, RC ZAGREB, Podružnica BJELOVAR, OIB 85821130368, F. Supila 4,43000 Bjelovar</item>
      <item>UDRUGA ANTIFAŠISTIČKIH BORACA I ANTIFAŠISTA SLATINE, OIB 45145272513, Braće Radića 13a,33520 Slatina</item>
    </izvorni_sadrzaj>
    <derivirana_varijabla naziv="DomainObject.Predmet.SudioniciListAdressOIB_1">
      <item>FINA, RC ZAGREB, Podružnica BJELOVAR, OIB 85821130368, F. Supila 4,43000 Bjelovar</item>
      <item>UDRUGA ANTIFAŠISTIČKIH BORACA I ANTIFAŠISTA SLATINE, OIB 45145272513, Braće Radića 13a,33520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6526E-2C78-4AFB-905C-C3E9D30D4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1656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2017-12-01T08:32:00Z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