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71d42" w14:paraId="7071d42" w:rsidRDefault="00F7005F" w:rsidP="00AA582A" w:rsidR="00F7005F" w:rsidRPr="00944341">
      <w:pPr>
        <w:tabs>
          <w:tab w:pos="1134" w:val="left"/>
          <w:tab w:pos="1418" w:val="left"/>
        </w:tabs>
        <w:ind w:firstLine="720"/>
        <w15:collapsed w:val="false"/>
        <w:rPr>
          <w:sz w:val="22"/>
          <w:szCs w:val="22"/>
        </w:rPr>
      </w:pPr>
      <w:bookmarkStart w:name="_GoBack" w:id="0"/>
      <w:bookmarkEnd w:id="0"/>
      <w:r w:rsidRPr="00DA7CE8">
        <w:rPr>
          <w:sz w:val="24"/>
          <w:szCs w:val="24"/>
        </w:rPr>
        <w:t xml:space="preserve">   </w:t>
      </w:r>
      <w:hyperlink r:id="rId9" w:history="true">
        <w:r w:rsidR="003C73C2">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3pt;height:56.5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10" type="#_x0000_t75">
              <v:fill o:detectmouseclick="t"/>
              <v:imagedata r:id="rId10" o:title=""/>
            </v:shape>
          </w:pict>
        </w:r>
      </w:hyperlink>
    </w:p>
    <w:p w:rsidRDefault="00F7005F" w:rsidP="00AA582A" w:rsidR="00F7005F" w:rsidRPr="00AA582A">
      <w:pPr>
        <w:rPr>
          <w:color w:val="000000"/>
        </w:rPr>
      </w:pPr>
      <w:r w:rsidRPr="00AA582A">
        <w:rPr>
          <w:b/>
        </w:rPr>
        <w:t>REPUBLIKA HRVATSKA</w:t>
      </w:r>
    </w:p>
    <w:p w:rsidRDefault="00F7005F" w:rsidP="00AA582A" w:rsidR="00F7005F" w:rsidRPr="00AA582A">
      <w:pPr>
        <w:rPr>
          <w:b/>
        </w:rPr>
      </w:pPr>
      <w:r w:rsidRPr="00AA582A">
        <w:rPr>
          <w:b/>
        </w:rPr>
        <w:t>TRGOVAČKI SUD U SPLITU</w:t>
      </w:r>
    </w:p>
    <w:p w:rsidRDefault="00F7005F" w:rsidP="00AA582A" w:rsidR="00F7005F" w:rsidRPr="00AA582A">
      <w:pPr>
        <w:rPr>
          <w:b/>
        </w:rPr>
      </w:pPr>
      <w:r w:rsidRPr="00AA582A">
        <w:rPr>
          <w:b/>
        </w:rPr>
        <w:t>STALNA SLUŽBA DUBROVNIK</w:t>
      </w:r>
    </w:p>
    <w:p w:rsidRDefault="00F7005F" w:rsidP="00AA582A" w:rsidR="00F7005F" w:rsidRPr="00AA582A">
      <w:pPr>
        <w:rPr>
          <w:b/>
        </w:rPr>
      </w:pPr>
      <w:r w:rsidRPr="00AA582A">
        <w:rPr>
          <w:b/>
        </w:rPr>
        <w:t>Dubrovnik, Dr. Ante Starčevića 23</w:t>
      </w:r>
      <w:r w:rsidRPr="00AA582A">
        <w:rPr>
          <w:b/>
        </w:rPr>
        <w:tab/>
      </w:r>
    </w:p>
    <w:p w:rsidRDefault="00F7005F" w:rsidR="00F7005F" w:rsidRPr="0079718D">
      <w:pPr>
        <w:pStyle w:val="Naslov1"/>
        <w:rPr>
          <w:sz w:val="22"/>
          <w:szCs w:val="22"/>
        </w:rPr>
      </w:pPr>
      <w:r w:rsidRPr="0079718D">
        <w:rPr>
          <w:sz w:val="22"/>
          <w:szCs w:val="22"/>
        </w:rPr>
        <w:t>Posl. br. 6-St.53/</w:t>
      </w:r>
      <w:r>
        <w:rPr>
          <w:sz w:val="22"/>
          <w:szCs w:val="22"/>
        </w:rPr>
        <w:t>20</w:t>
      </w:r>
      <w:r w:rsidRPr="0079718D">
        <w:rPr>
          <w:sz w:val="22"/>
          <w:szCs w:val="22"/>
        </w:rPr>
        <w:t>11</w:t>
      </w:r>
      <w:r>
        <w:rPr>
          <w:sz w:val="22"/>
          <w:szCs w:val="22"/>
        </w:rPr>
        <w:t>-2192</w:t>
      </w:r>
    </w:p>
    <w:p w:rsidRDefault="00F7005F" w:rsidR="00F7005F" w:rsidRPr="00AA582A">
      <w:pPr>
        <w:jc w:val="right"/>
        <w:rPr>
          <w:b/>
          <w:sz w:val="22"/>
          <w:szCs w:val="22"/>
        </w:rPr>
      </w:pPr>
    </w:p>
    <w:p w:rsidRDefault="00F7005F" w:rsidR="00F7005F" w:rsidRPr="0079718D">
      <w:pPr>
        <w:pStyle w:val="Naslov2"/>
        <w:rPr>
          <w:sz w:val="22"/>
          <w:szCs w:val="22"/>
        </w:rPr>
      </w:pPr>
      <w:r w:rsidRPr="0079718D">
        <w:rPr>
          <w:sz w:val="22"/>
          <w:szCs w:val="22"/>
        </w:rPr>
        <w:t>U  I M E   R E P U B L I K E   H R V A T S K E</w:t>
      </w:r>
    </w:p>
    <w:p w:rsidRDefault="00F7005F" w:rsidR="00F7005F" w:rsidRPr="0079718D">
      <w:pPr>
        <w:pStyle w:val="Naslov2"/>
        <w:rPr>
          <w:sz w:val="16"/>
          <w:szCs w:val="16"/>
        </w:rPr>
      </w:pPr>
    </w:p>
    <w:p w:rsidRDefault="00F7005F" w:rsidR="00F7005F" w:rsidRPr="0079718D">
      <w:pPr>
        <w:pStyle w:val="Naslov2"/>
        <w:rPr>
          <w:sz w:val="22"/>
          <w:szCs w:val="22"/>
        </w:rPr>
      </w:pPr>
      <w:r w:rsidRPr="0079718D">
        <w:rPr>
          <w:sz w:val="22"/>
          <w:szCs w:val="22"/>
        </w:rPr>
        <w:t>R J E Š E N J E</w:t>
      </w:r>
    </w:p>
    <w:p w:rsidRDefault="00F7005F" w:rsidR="00F7005F" w:rsidRPr="0079718D">
      <w:pPr>
        <w:jc w:val="center"/>
        <w:rPr>
          <w:b/>
          <w:sz w:val="22"/>
          <w:szCs w:val="22"/>
        </w:rPr>
      </w:pPr>
    </w:p>
    <w:p w:rsidRDefault="00F7005F" w:rsidR="00F7005F" w:rsidRPr="0079718D">
      <w:pPr>
        <w:pStyle w:val="Tijeloteksta"/>
        <w:rPr>
          <w:sz w:val="22"/>
          <w:szCs w:val="22"/>
        </w:rPr>
      </w:pPr>
      <w:r w:rsidRPr="0079718D">
        <w:rPr>
          <w:sz w:val="22"/>
          <w:szCs w:val="22"/>
        </w:rPr>
        <w:tab/>
        <w:t xml:space="preserve">Trgovački sud u Splitu, Stalna služba u Dubrovniku, po sucu tog suda Srđanu Gavraniću kao stečajnom sucu u stečajnom postupku nad stečajnim dužnikom GP DUBROVNIK, dioničko društvo za građevinarstvo i trgovinu "u stečaju" iz Dubrovnika, zastupano po stečajnom upravitelju Draganu Josipu Kneževiću iz Dubrovnika, nakon javnog ročišta za diobu kupovine održanog </w:t>
      </w:r>
      <w:r>
        <w:rPr>
          <w:sz w:val="22"/>
          <w:szCs w:val="22"/>
        </w:rPr>
        <w:t>28. siječnja</w:t>
      </w:r>
      <w:r w:rsidRPr="0079718D">
        <w:rPr>
          <w:sz w:val="22"/>
          <w:szCs w:val="22"/>
        </w:rPr>
        <w:t xml:space="preserve"> 201</w:t>
      </w:r>
      <w:r>
        <w:rPr>
          <w:sz w:val="22"/>
          <w:szCs w:val="22"/>
        </w:rPr>
        <w:t>6</w:t>
      </w:r>
      <w:r w:rsidRPr="0079718D">
        <w:rPr>
          <w:sz w:val="22"/>
          <w:szCs w:val="22"/>
        </w:rPr>
        <w:t xml:space="preserve">. godine u nazočnosti stečajnog upravitelja, </w:t>
      </w:r>
      <w:r>
        <w:rPr>
          <w:sz w:val="22"/>
          <w:szCs w:val="22"/>
        </w:rPr>
        <w:t xml:space="preserve">u odsutnosti  uredno pozvanih </w:t>
      </w:r>
      <w:r w:rsidRPr="0079718D">
        <w:rPr>
          <w:sz w:val="22"/>
          <w:szCs w:val="22"/>
        </w:rPr>
        <w:t xml:space="preserve">zastupnika razlučnog vjerovnika </w:t>
      </w:r>
      <w:r w:rsidRPr="00FB28A2">
        <w:rPr>
          <w:sz w:val="22"/>
          <w:szCs w:val="22"/>
        </w:rPr>
        <w:t>Republika Hrvatske Ministarstvo financija Tihana Hilje, zamjenika ŽDO Dubrovnik, Građansko-upravni odjel i OTP banka Hrvatska d.d., Zadar,</w:t>
      </w:r>
      <w:r w:rsidRPr="0079718D">
        <w:rPr>
          <w:sz w:val="22"/>
          <w:szCs w:val="22"/>
        </w:rPr>
        <w:t xml:space="preserve"> </w:t>
      </w:r>
      <w:r>
        <w:rPr>
          <w:sz w:val="22"/>
          <w:szCs w:val="22"/>
        </w:rPr>
        <w:t xml:space="preserve">zastupano po generalnom punomoćniku Viktoru Siništaju, diplomiranom pravniku zaposlenom kod vjerovnika, </w:t>
      </w:r>
      <w:r w:rsidRPr="0079718D">
        <w:rPr>
          <w:sz w:val="22"/>
          <w:szCs w:val="22"/>
        </w:rPr>
        <w:t>istog dana</w:t>
      </w:r>
    </w:p>
    <w:p w:rsidRDefault="00F7005F" w:rsidR="00F7005F" w:rsidRPr="00FB28A2">
      <w:pPr>
        <w:jc w:val="both"/>
        <w:rPr>
          <w:sz w:val="16"/>
          <w:szCs w:val="16"/>
        </w:rPr>
      </w:pPr>
    </w:p>
    <w:p w:rsidRDefault="00F7005F" w:rsidR="00F7005F" w:rsidRPr="00FB28A2">
      <w:pPr>
        <w:jc w:val="both"/>
        <w:rPr>
          <w:sz w:val="16"/>
          <w:szCs w:val="16"/>
        </w:rPr>
      </w:pPr>
    </w:p>
    <w:p w:rsidRDefault="00F7005F" w:rsidR="00F7005F" w:rsidRPr="0079718D">
      <w:pPr>
        <w:jc w:val="center"/>
        <w:rPr>
          <w:b/>
          <w:sz w:val="22"/>
          <w:szCs w:val="22"/>
        </w:rPr>
      </w:pPr>
      <w:r w:rsidRPr="0079718D">
        <w:rPr>
          <w:b/>
          <w:sz w:val="22"/>
          <w:szCs w:val="22"/>
        </w:rPr>
        <w:t>r i j e š i o    j e</w:t>
      </w:r>
    </w:p>
    <w:p w:rsidRDefault="00F7005F" w:rsidR="00F7005F" w:rsidRPr="0079718D">
      <w:pPr>
        <w:jc w:val="center"/>
        <w:rPr>
          <w:b/>
          <w:sz w:val="22"/>
          <w:szCs w:val="22"/>
        </w:rPr>
      </w:pPr>
    </w:p>
    <w:p w:rsidRDefault="00F7005F" w:rsidP="000F7052" w:rsidR="00F7005F" w:rsidRPr="0079718D">
      <w:pPr>
        <w:pStyle w:val="Naslov3"/>
        <w:rPr>
          <w:sz w:val="22"/>
          <w:szCs w:val="22"/>
        </w:rPr>
      </w:pPr>
      <w:r w:rsidRPr="0079718D">
        <w:rPr>
          <w:b/>
          <w:sz w:val="22"/>
          <w:szCs w:val="22"/>
        </w:rPr>
        <w:t>I.</w:t>
      </w:r>
      <w:r w:rsidRPr="0079718D">
        <w:rPr>
          <w:b/>
          <w:sz w:val="22"/>
          <w:szCs w:val="22"/>
        </w:rPr>
        <w:tab/>
      </w:r>
      <w:r w:rsidRPr="0079718D">
        <w:rPr>
          <w:sz w:val="22"/>
          <w:szCs w:val="22"/>
        </w:rPr>
        <w:t>Iz sredstava ostvarenih prodajom imovine stečajnog dužnika i to nekretnine oznake:</w:t>
      </w:r>
    </w:p>
    <w:p w:rsidRDefault="00F7005F" w:rsidP="009252DC" w:rsidR="00F7005F" w:rsidRPr="00EA7331">
      <w:pPr>
        <w:ind w:left="709"/>
        <w:jc w:val="both"/>
        <w:rPr>
          <w:sz w:val="22"/>
          <w:szCs w:val="22"/>
        </w:rPr>
      </w:pPr>
      <w:r w:rsidRPr="00EA7331">
        <w:rPr>
          <w:sz w:val="22"/>
          <w:szCs w:val="22"/>
        </w:rPr>
        <w:t xml:space="preserve">- 1065/73, šuma </w:t>
      </w:r>
      <w:smartTag w:element="metricconverter" w:uri="urn:schemas-microsoft-com:office:smarttags">
        <w:smartTagPr>
          <w:attr w:val="1.330 m2" w:name="ProductID"/>
        </w:smartTagPr>
        <w:r w:rsidRPr="00EA7331">
          <w:rPr>
            <w:sz w:val="22"/>
            <w:szCs w:val="22"/>
          </w:rPr>
          <w:t>1.330 m2</w:t>
        </w:r>
      </w:smartTag>
      <w:r w:rsidRPr="00EA7331">
        <w:rPr>
          <w:sz w:val="22"/>
          <w:szCs w:val="22"/>
        </w:rPr>
        <w:t>,</w:t>
      </w:r>
    </w:p>
    <w:p w:rsidRDefault="00F7005F" w:rsidP="009252DC" w:rsidR="00F7005F" w:rsidRPr="00EA7331">
      <w:pPr>
        <w:ind w:firstLine="709"/>
        <w:jc w:val="both"/>
        <w:rPr>
          <w:sz w:val="22"/>
          <w:szCs w:val="22"/>
        </w:rPr>
      </w:pPr>
      <w:r w:rsidRPr="00EA7331">
        <w:rPr>
          <w:sz w:val="22"/>
          <w:szCs w:val="22"/>
        </w:rPr>
        <w:t xml:space="preserve">- 1065/175, šuma </w:t>
      </w:r>
      <w:smartTag w:element="metricconverter" w:uri="urn:schemas-microsoft-com:office:smarttags">
        <w:smartTagPr>
          <w:attr w:val="69 m2" w:name="ProductID"/>
        </w:smartTagPr>
        <w:r w:rsidRPr="00EA7331">
          <w:rPr>
            <w:sz w:val="22"/>
            <w:szCs w:val="22"/>
          </w:rPr>
          <w:t>69 m2</w:t>
        </w:r>
      </w:smartTag>
      <w:r w:rsidRPr="00EA7331">
        <w:rPr>
          <w:sz w:val="22"/>
          <w:szCs w:val="22"/>
        </w:rPr>
        <w:t>,</w:t>
      </w:r>
    </w:p>
    <w:p w:rsidRDefault="00F7005F" w:rsidP="009252DC" w:rsidR="00F7005F" w:rsidRPr="00EA7331">
      <w:pPr>
        <w:ind w:firstLine="709"/>
        <w:jc w:val="both"/>
        <w:rPr>
          <w:sz w:val="22"/>
          <w:szCs w:val="22"/>
        </w:rPr>
      </w:pPr>
      <w:r w:rsidRPr="00EA7331">
        <w:rPr>
          <w:sz w:val="22"/>
          <w:szCs w:val="22"/>
        </w:rPr>
        <w:t xml:space="preserve">- 1065/176, šuma </w:t>
      </w:r>
      <w:smartTag w:element="metricconverter" w:uri="urn:schemas-microsoft-com:office:smarttags">
        <w:smartTagPr>
          <w:attr w:val="47 m2" w:name="ProductID"/>
        </w:smartTagPr>
        <w:r w:rsidRPr="00EA7331">
          <w:rPr>
            <w:sz w:val="22"/>
            <w:szCs w:val="22"/>
          </w:rPr>
          <w:t>47 m2</w:t>
        </w:r>
      </w:smartTag>
    </w:p>
    <w:p w:rsidRDefault="00F7005F" w:rsidP="009252DC" w:rsidR="00F7005F">
      <w:pPr>
        <w:ind w:left="705"/>
        <w:jc w:val="both"/>
        <w:rPr>
          <w:sz w:val="22"/>
          <w:szCs w:val="22"/>
        </w:rPr>
      </w:pPr>
      <w:r w:rsidRPr="00EA7331">
        <w:rPr>
          <w:sz w:val="22"/>
          <w:szCs w:val="22"/>
        </w:rPr>
        <w:t>sve z.ul. 3088 k.o. Gruž</w:t>
      </w:r>
    </w:p>
    <w:p w:rsidRDefault="00F7005F" w:rsidP="00096EAA" w:rsidR="00F7005F" w:rsidRPr="00487C6A">
      <w:pPr>
        <w:jc w:val="both"/>
        <w:rPr>
          <w:sz w:val="22"/>
          <w:szCs w:val="22"/>
          <w:lang w:val="en-AU"/>
        </w:rPr>
      </w:pPr>
      <w:r>
        <w:rPr>
          <w:sz w:val="22"/>
          <w:szCs w:val="22"/>
        </w:rPr>
        <w:t>sve z.ul. 3088 k.o. Gruž</w:t>
      </w:r>
      <w:r w:rsidRPr="00487C6A">
        <w:rPr>
          <w:sz w:val="22"/>
          <w:szCs w:val="22"/>
          <w:lang w:val="en-AU"/>
        </w:rPr>
        <w:t>,</w:t>
      </w:r>
    </w:p>
    <w:p w:rsidRDefault="00F7005F" w:rsidP="000F7052" w:rsidR="00F7005F" w:rsidRPr="0079718D">
      <w:pPr>
        <w:jc w:val="both"/>
        <w:rPr>
          <w:sz w:val="22"/>
          <w:szCs w:val="22"/>
        </w:rPr>
      </w:pPr>
      <w:r w:rsidRPr="0079718D">
        <w:rPr>
          <w:sz w:val="22"/>
          <w:szCs w:val="22"/>
        </w:rPr>
        <w:t xml:space="preserve">u ukupnom iznosu od </w:t>
      </w:r>
      <w:r>
        <w:rPr>
          <w:sz w:val="22"/>
          <w:szCs w:val="22"/>
        </w:rPr>
        <w:t>3.310</w:t>
      </w:r>
      <w:r w:rsidRPr="0079718D">
        <w:rPr>
          <w:sz w:val="22"/>
          <w:szCs w:val="22"/>
        </w:rPr>
        <w:t>.</w:t>
      </w:r>
      <w:r>
        <w:rPr>
          <w:sz w:val="22"/>
          <w:szCs w:val="22"/>
        </w:rPr>
        <w:t>000</w:t>
      </w:r>
      <w:r w:rsidRPr="0079718D">
        <w:rPr>
          <w:sz w:val="22"/>
          <w:szCs w:val="22"/>
        </w:rPr>
        <w:t>,0</w:t>
      </w:r>
      <w:r>
        <w:rPr>
          <w:sz w:val="22"/>
          <w:szCs w:val="22"/>
        </w:rPr>
        <w:t>0</w:t>
      </w:r>
      <w:r w:rsidRPr="0079718D">
        <w:rPr>
          <w:sz w:val="22"/>
          <w:szCs w:val="22"/>
        </w:rPr>
        <w:t xml:space="preserve"> kuna,</w:t>
      </w:r>
    </w:p>
    <w:p w:rsidRDefault="00F7005F" w:rsidP="000F7052" w:rsidR="00F7005F" w:rsidRPr="0079718D">
      <w:pPr>
        <w:jc w:val="both"/>
        <w:rPr>
          <w:sz w:val="22"/>
          <w:szCs w:val="22"/>
        </w:rPr>
      </w:pPr>
      <w:r w:rsidRPr="0079718D">
        <w:rPr>
          <w:sz w:val="22"/>
          <w:szCs w:val="22"/>
        </w:rPr>
        <w:t>namiruju se:</w:t>
      </w:r>
    </w:p>
    <w:p w:rsidRDefault="00F7005F" w:rsidP="000F7052" w:rsidR="00F7005F" w:rsidRPr="0079718D">
      <w:pPr>
        <w:pStyle w:val="Tijeloteksta"/>
        <w:rPr>
          <w:sz w:val="22"/>
          <w:szCs w:val="22"/>
        </w:rPr>
      </w:pPr>
      <w:r w:rsidRPr="0079718D">
        <w:rPr>
          <w:b/>
          <w:sz w:val="22"/>
          <w:szCs w:val="22"/>
        </w:rPr>
        <w:t>a)</w:t>
      </w:r>
      <w:r w:rsidRPr="0079718D">
        <w:rPr>
          <w:sz w:val="22"/>
          <w:szCs w:val="22"/>
        </w:rPr>
        <w:tab/>
        <w:t xml:space="preserve">Troškovi stečajnog postupka po čl. </w:t>
      </w:r>
      <w:smartTag w:element="metricconverter" w:uri="urn:schemas-microsoft-com:office:smarttags">
        <w:smartTagPr>
          <w:attr w:val="170. st" w:name="ProductID"/>
        </w:smartTagPr>
        <w:r w:rsidRPr="0079718D">
          <w:rPr>
            <w:sz w:val="22"/>
            <w:szCs w:val="22"/>
          </w:rPr>
          <w:t>170. st</w:t>
        </w:r>
      </w:smartTag>
      <w:r w:rsidRPr="0079718D">
        <w:rPr>
          <w:sz w:val="22"/>
          <w:szCs w:val="22"/>
        </w:rPr>
        <w:t xml:space="preserve">. 1. Stečajnog zakona u iznosu od </w:t>
      </w:r>
      <w:r>
        <w:rPr>
          <w:sz w:val="22"/>
          <w:szCs w:val="22"/>
        </w:rPr>
        <w:t>165.500</w:t>
      </w:r>
      <w:r w:rsidRPr="0079718D">
        <w:rPr>
          <w:sz w:val="22"/>
          <w:szCs w:val="22"/>
        </w:rPr>
        <w:t xml:space="preserve">,00 (slovima: </w:t>
      </w:r>
      <w:r>
        <w:rPr>
          <w:sz w:val="22"/>
          <w:szCs w:val="22"/>
        </w:rPr>
        <w:t>sto-šezdeset-pet</w:t>
      </w:r>
      <w:r w:rsidRPr="0079718D">
        <w:rPr>
          <w:sz w:val="22"/>
          <w:szCs w:val="22"/>
        </w:rPr>
        <w:t>-tisuć</w:t>
      </w:r>
      <w:r>
        <w:rPr>
          <w:sz w:val="22"/>
          <w:szCs w:val="22"/>
        </w:rPr>
        <w:t>a-petsto</w:t>
      </w:r>
      <w:r w:rsidRPr="0079718D">
        <w:rPr>
          <w:sz w:val="22"/>
          <w:szCs w:val="22"/>
        </w:rPr>
        <w:t>) kuna.</w:t>
      </w:r>
    </w:p>
    <w:p w:rsidRDefault="00F7005F" w:rsidP="003B7723" w:rsidR="00F7005F" w:rsidRPr="0079718D">
      <w:pPr>
        <w:pStyle w:val="Tijeloteksta"/>
        <w:rPr>
          <w:sz w:val="22"/>
          <w:szCs w:val="22"/>
        </w:rPr>
      </w:pPr>
      <w:r w:rsidRPr="0079718D">
        <w:rPr>
          <w:b/>
          <w:sz w:val="22"/>
          <w:szCs w:val="22"/>
        </w:rPr>
        <w:t>b)</w:t>
      </w:r>
      <w:r w:rsidRPr="0079718D">
        <w:rPr>
          <w:sz w:val="22"/>
          <w:szCs w:val="22"/>
        </w:rPr>
        <w:tab/>
        <w:t xml:space="preserve">Troškovi stečajnog postupka po čl. </w:t>
      </w:r>
      <w:smartTag w:element="metricconverter" w:uri="urn:schemas-microsoft-com:office:smarttags">
        <w:smartTagPr>
          <w:attr w:val="170. st" w:name="ProductID"/>
        </w:smartTagPr>
        <w:r w:rsidRPr="0079718D">
          <w:rPr>
            <w:sz w:val="22"/>
            <w:szCs w:val="22"/>
          </w:rPr>
          <w:t>170. st</w:t>
        </w:r>
      </w:smartTag>
      <w:r w:rsidRPr="0079718D">
        <w:rPr>
          <w:sz w:val="22"/>
          <w:szCs w:val="22"/>
        </w:rPr>
        <w:t xml:space="preserve">. 2. Stečajnog zakona u iznosu od </w:t>
      </w:r>
      <w:r w:rsidRPr="009252DC">
        <w:rPr>
          <w:sz w:val="22"/>
          <w:szCs w:val="22"/>
        </w:rPr>
        <w:t>165.500,00 (slovima: sto-šezdeset-pet-tisuća-petsto) kuna</w:t>
      </w:r>
      <w:r w:rsidRPr="0079718D">
        <w:rPr>
          <w:sz w:val="22"/>
          <w:szCs w:val="22"/>
        </w:rPr>
        <w:t>.</w:t>
      </w:r>
    </w:p>
    <w:p w:rsidRDefault="00F7005F" w:rsidP="000F7052" w:rsidR="00F7005F" w:rsidRPr="0079718D">
      <w:pPr>
        <w:pStyle w:val="Tijeloteksta"/>
        <w:rPr>
          <w:b/>
          <w:sz w:val="16"/>
          <w:szCs w:val="16"/>
        </w:rPr>
      </w:pPr>
    </w:p>
    <w:p w:rsidRDefault="00F7005F" w:rsidP="000F7052" w:rsidR="00F7005F" w:rsidRPr="0079718D">
      <w:pPr>
        <w:pStyle w:val="Tijeloteksta"/>
        <w:rPr>
          <w:sz w:val="22"/>
          <w:szCs w:val="22"/>
        </w:rPr>
      </w:pPr>
      <w:r w:rsidRPr="0079718D">
        <w:rPr>
          <w:b/>
          <w:sz w:val="22"/>
          <w:szCs w:val="22"/>
        </w:rPr>
        <w:t>II.</w:t>
      </w:r>
      <w:r w:rsidRPr="0079718D">
        <w:rPr>
          <w:sz w:val="22"/>
          <w:szCs w:val="22"/>
        </w:rPr>
        <w:tab/>
        <w:t>Po odbitku iznosa troškova stečajnog i ovršnog postupka navedenog u točki I. ovog rješenja iz ostvarenih sredstava namiruje se tražbina razlučnog vjerovnika:</w:t>
      </w:r>
    </w:p>
    <w:p w:rsidRDefault="00F7005F" w:rsidP="000F7052" w:rsidR="00F7005F" w:rsidRPr="0079718D">
      <w:pPr>
        <w:pStyle w:val="Tijeloteksta"/>
        <w:numPr>
          <w:ilvl w:val="0"/>
          <w:numId w:val="2"/>
        </w:numPr>
        <w:tabs>
          <w:tab w:pos="360" w:val="clear"/>
          <w:tab w:pos="720" w:val="num"/>
        </w:tabs>
        <w:ind w:firstLine="0" w:left="0"/>
        <w:rPr>
          <w:sz w:val="22"/>
          <w:szCs w:val="22"/>
        </w:rPr>
      </w:pPr>
      <w:r w:rsidRPr="0079718D">
        <w:rPr>
          <w:sz w:val="22"/>
          <w:szCs w:val="22"/>
        </w:rPr>
        <w:t xml:space="preserve">OTP banka Hrvatska d.d., Zadar, u iznosu od </w:t>
      </w:r>
      <w:r>
        <w:rPr>
          <w:sz w:val="22"/>
          <w:szCs w:val="22"/>
        </w:rPr>
        <w:t>2.979.000,00</w:t>
      </w:r>
      <w:r w:rsidRPr="0079718D">
        <w:rPr>
          <w:sz w:val="22"/>
          <w:szCs w:val="22"/>
        </w:rPr>
        <w:t xml:space="preserve">  kuna (slovima: d</w:t>
      </w:r>
      <w:r>
        <w:rPr>
          <w:sz w:val="22"/>
          <w:szCs w:val="22"/>
        </w:rPr>
        <w:t>va-milijuna-devet-stotina-sedamdeset-devet-tisuća kuna</w:t>
      </w:r>
      <w:r w:rsidRPr="0079718D">
        <w:rPr>
          <w:sz w:val="22"/>
          <w:szCs w:val="22"/>
        </w:rPr>
        <w:t>).</w:t>
      </w:r>
    </w:p>
    <w:p w:rsidRDefault="00F7005F" w:rsidP="000F7052" w:rsidR="00F7005F" w:rsidRPr="0079718D">
      <w:pPr>
        <w:pStyle w:val="Tijeloteksta"/>
        <w:rPr>
          <w:b/>
          <w:sz w:val="16"/>
          <w:szCs w:val="16"/>
        </w:rPr>
      </w:pPr>
    </w:p>
    <w:p w:rsidRDefault="00F7005F" w:rsidP="000F7052" w:rsidR="00F7005F" w:rsidRPr="0079718D">
      <w:pPr>
        <w:pStyle w:val="Tijeloteksta"/>
        <w:rPr>
          <w:sz w:val="22"/>
          <w:szCs w:val="22"/>
        </w:rPr>
      </w:pPr>
      <w:r w:rsidRPr="0079718D">
        <w:rPr>
          <w:b/>
          <w:sz w:val="22"/>
          <w:szCs w:val="22"/>
        </w:rPr>
        <w:t>III.</w:t>
      </w:r>
      <w:r w:rsidRPr="0079718D">
        <w:rPr>
          <w:sz w:val="22"/>
          <w:szCs w:val="22"/>
        </w:rPr>
        <w:t xml:space="preserve"> </w:t>
      </w:r>
      <w:r w:rsidRPr="0079718D">
        <w:rPr>
          <w:sz w:val="22"/>
          <w:szCs w:val="22"/>
        </w:rPr>
        <w:tab/>
        <w:t xml:space="preserve">Utvrđuje se da je tražbina razlučnog vjerovnika </w:t>
      </w:r>
    </w:p>
    <w:p w:rsidRDefault="00F7005F" w:rsidP="000F7052" w:rsidR="00F7005F" w:rsidRPr="0079718D">
      <w:pPr>
        <w:pStyle w:val="Tijeloteksta"/>
        <w:rPr>
          <w:iCs/>
          <w:sz w:val="22"/>
          <w:szCs w:val="22"/>
        </w:rPr>
      </w:pPr>
      <w:r w:rsidRPr="0079718D">
        <w:rPr>
          <w:sz w:val="22"/>
          <w:szCs w:val="22"/>
        </w:rPr>
        <w:t xml:space="preserve">- </w:t>
      </w:r>
      <w:r w:rsidRPr="0079718D">
        <w:rPr>
          <w:sz w:val="22"/>
          <w:szCs w:val="22"/>
        </w:rPr>
        <w:tab/>
        <w:t>REPUBLIKA HRVATSKA, MINISTARSTVO FINANCIJA, Porezna uprava,  nije namirena.</w:t>
      </w:r>
    </w:p>
    <w:p w:rsidRDefault="00F7005F" w:rsidP="000F7052" w:rsidR="00F7005F" w:rsidRPr="0079718D">
      <w:pPr>
        <w:pStyle w:val="Tijeloteksta"/>
        <w:rPr>
          <w:iCs/>
          <w:sz w:val="16"/>
          <w:szCs w:val="16"/>
        </w:rPr>
      </w:pPr>
    </w:p>
    <w:p w:rsidRDefault="00F7005F" w:rsidP="000F7052" w:rsidR="00F7005F" w:rsidRPr="0079718D">
      <w:pPr>
        <w:pStyle w:val="Tijeloteksta"/>
        <w:rPr>
          <w:sz w:val="22"/>
          <w:szCs w:val="22"/>
        </w:rPr>
      </w:pPr>
      <w:r>
        <w:rPr>
          <w:b/>
          <w:bCs/>
          <w:iCs/>
          <w:sz w:val="22"/>
          <w:szCs w:val="22"/>
        </w:rPr>
        <w:t>I</w:t>
      </w:r>
      <w:r w:rsidRPr="0079718D">
        <w:rPr>
          <w:b/>
          <w:bCs/>
          <w:iCs/>
          <w:sz w:val="22"/>
          <w:szCs w:val="22"/>
        </w:rPr>
        <w:t>V.</w:t>
      </w:r>
      <w:r w:rsidRPr="0079718D">
        <w:rPr>
          <w:iCs/>
          <w:sz w:val="22"/>
          <w:szCs w:val="22"/>
        </w:rPr>
        <w:tab/>
      </w:r>
      <w:r w:rsidRPr="0079718D">
        <w:rPr>
          <w:sz w:val="22"/>
          <w:szCs w:val="22"/>
        </w:rPr>
        <w:t>Nakon pravomoćnosti ovog rješenja isplatit će se iznosi navedeni ovom rješenju.</w:t>
      </w:r>
    </w:p>
    <w:p w:rsidRDefault="00F7005F" w:rsidP="006355B4" w:rsidR="00F7005F" w:rsidRPr="0079718D">
      <w:pPr>
        <w:pStyle w:val="Tijeloteksta"/>
        <w:rPr>
          <w:sz w:val="22"/>
          <w:szCs w:val="22"/>
        </w:rPr>
      </w:pPr>
    </w:p>
    <w:p w:rsidRDefault="00F7005F" w:rsidP="006355B4" w:rsidR="00F7005F" w:rsidRPr="0079718D">
      <w:pPr>
        <w:pStyle w:val="Naslov2"/>
        <w:rPr>
          <w:sz w:val="22"/>
          <w:szCs w:val="22"/>
        </w:rPr>
      </w:pPr>
      <w:r w:rsidRPr="0079718D">
        <w:rPr>
          <w:sz w:val="22"/>
          <w:szCs w:val="22"/>
        </w:rPr>
        <w:t>Obrazloženje</w:t>
      </w:r>
    </w:p>
    <w:p w:rsidRDefault="00F7005F" w:rsidP="006355B4" w:rsidR="00F7005F" w:rsidRPr="0079718D">
      <w:pPr>
        <w:jc w:val="center"/>
        <w:rPr>
          <w:b/>
          <w:sz w:val="22"/>
          <w:szCs w:val="22"/>
        </w:rPr>
      </w:pPr>
    </w:p>
    <w:p w:rsidRDefault="00F7005F" w:rsidP="00CD0530" w:rsidR="00F7005F" w:rsidRPr="0079718D">
      <w:pPr>
        <w:jc w:val="both"/>
        <w:rPr>
          <w:sz w:val="22"/>
          <w:szCs w:val="22"/>
        </w:rPr>
      </w:pPr>
      <w:r w:rsidRPr="0079718D">
        <w:rPr>
          <w:sz w:val="22"/>
          <w:szCs w:val="22"/>
        </w:rPr>
        <w:tab/>
        <w:t>Imovina stečajnog dužnika i to upravo imovina označen</w:t>
      </w:r>
      <w:r>
        <w:rPr>
          <w:sz w:val="22"/>
          <w:szCs w:val="22"/>
        </w:rPr>
        <w:t>a</w:t>
      </w:r>
      <w:r w:rsidRPr="0079718D">
        <w:rPr>
          <w:sz w:val="22"/>
          <w:szCs w:val="22"/>
        </w:rPr>
        <w:t xml:space="preserve"> u točki I. izreke ovog rješenja prodala se </w:t>
      </w:r>
      <w:r>
        <w:rPr>
          <w:sz w:val="22"/>
          <w:szCs w:val="22"/>
        </w:rPr>
        <w:t xml:space="preserve">na javnoj dražbi pred sudom i </w:t>
      </w:r>
      <w:r w:rsidRPr="0079718D">
        <w:rPr>
          <w:sz w:val="22"/>
          <w:szCs w:val="22"/>
        </w:rPr>
        <w:t>kupac koj</w:t>
      </w:r>
      <w:r>
        <w:rPr>
          <w:sz w:val="22"/>
          <w:szCs w:val="22"/>
        </w:rPr>
        <w:t xml:space="preserve">emu je </w:t>
      </w:r>
      <w:r w:rsidRPr="0079718D">
        <w:rPr>
          <w:sz w:val="22"/>
          <w:szCs w:val="22"/>
        </w:rPr>
        <w:t>i</w:t>
      </w:r>
      <w:r>
        <w:rPr>
          <w:sz w:val="22"/>
          <w:szCs w:val="22"/>
        </w:rPr>
        <w:t xml:space="preserve">movina dosuđena </w:t>
      </w:r>
      <w:r w:rsidRPr="0079718D">
        <w:rPr>
          <w:sz w:val="22"/>
          <w:szCs w:val="22"/>
        </w:rPr>
        <w:t>u cijelosti uplatio kupovninu</w:t>
      </w:r>
      <w:r>
        <w:rPr>
          <w:sz w:val="22"/>
          <w:szCs w:val="22"/>
        </w:rPr>
        <w:t xml:space="preserve"> u iznosu od 2.800.000,00 kuna. Uplaćenom iznosu kupovnine treba pridodati iznos dviju jamčevina plaćenih po ponuditeljima koji u  određenom roku nisu platiti u cijelosti iznos ponuđene kupovnine u iznosu od po 255.000,00 kuna ili ukupno </w:t>
      </w:r>
      <w:r>
        <w:rPr>
          <w:sz w:val="22"/>
          <w:szCs w:val="22"/>
        </w:rPr>
        <w:lastRenderedPageBreak/>
        <w:t xml:space="preserve">510.000,00 kuna, za koji iznos uplaćenih jamčevina je odlučeno pravomoćnim rješenjem ovog suda posl. br. st. 53/2011-2166 od 12. studenog 2015. godine, pa je </w:t>
      </w:r>
      <w:r w:rsidRPr="0079718D">
        <w:rPr>
          <w:sz w:val="22"/>
          <w:szCs w:val="22"/>
        </w:rPr>
        <w:t>za imovinu stečaj</w:t>
      </w:r>
      <w:r>
        <w:rPr>
          <w:sz w:val="22"/>
          <w:szCs w:val="22"/>
        </w:rPr>
        <w:t>nog dužnika ostvaren prihod od 3.310.000,00</w:t>
      </w:r>
      <w:r w:rsidRPr="0079718D">
        <w:rPr>
          <w:sz w:val="22"/>
          <w:szCs w:val="22"/>
        </w:rPr>
        <w:t>kuna.</w:t>
      </w:r>
    </w:p>
    <w:p w:rsidRDefault="00F7005F" w:rsidP="00CD0530" w:rsidR="00F7005F" w:rsidRPr="00590E6B">
      <w:pPr>
        <w:jc w:val="both"/>
        <w:rPr>
          <w:sz w:val="16"/>
          <w:szCs w:val="16"/>
        </w:rPr>
      </w:pPr>
    </w:p>
    <w:p w:rsidRDefault="00F7005F" w:rsidP="004B43DD" w:rsidR="00F7005F" w:rsidRPr="0079718D">
      <w:pPr>
        <w:ind w:firstLine="720"/>
        <w:jc w:val="both"/>
        <w:rPr>
          <w:sz w:val="22"/>
          <w:szCs w:val="22"/>
        </w:rPr>
      </w:pPr>
      <w:r w:rsidRPr="0079718D">
        <w:rPr>
          <w:sz w:val="22"/>
          <w:szCs w:val="22"/>
        </w:rPr>
        <w:t xml:space="preserve">Stečajni upravitelj predložio je izvršiti diobu kupovnine, te je u podnesku dostavljenom neposredno </w:t>
      </w:r>
      <w:r>
        <w:rPr>
          <w:sz w:val="22"/>
          <w:szCs w:val="22"/>
        </w:rPr>
        <w:t>19</w:t>
      </w:r>
      <w:r w:rsidRPr="0079718D">
        <w:rPr>
          <w:sz w:val="22"/>
          <w:szCs w:val="22"/>
        </w:rPr>
        <w:t xml:space="preserve">. </w:t>
      </w:r>
      <w:r>
        <w:rPr>
          <w:sz w:val="22"/>
          <w:szCs w:val="22"/>
        </w:rPr>
        <w:t>siječnja</w:t>
      </w:r>
      <w:r w:rsidRPr="0079718D">
        <w:rPr>
          <w:sz w:val="22"/>
          <w:szCs w:val="22"/>
        </w:rPr>
        <w:t xml:space="preserve"> 201</w:t>
      </w:r>
      <w:r>
        <w:rPr>
          <w:sz w:val="22"/>
          <w:szCs w:val="22"/>
        </w:rPr>
        <w:t>6</w:t>
      </w:r>
      <w:r w:rsidRPr="0079718D">
        <w:rPr>
          <w:sz w:val="22"/>
          <w:szCs w:val="22"/>
        </w:rPr>
        <w:t xml:space="preserve">. godine (list spisa </w:t>
      </w:r>
      <w:r>
        <w:rPr>
          <w:sz w:val="22"/>
          <w:szCs w:val="22"/>
        </w:rPr>
        <w:t>8186-8187</w:t>
      </w:r>
      <w:r w:rsidRPr="0079718D">
        <w:rPr>
          <w:sz w:val="22"/>
          <w:szCs w:val="22"/>
        </w:rPr>
        <w:t>) dostavio obračun troškova, kamata i glavnice</w:t>
      </w:r>
      <w:r>
        <w:rPr>
          <w:sz w:val="22"/>
          <w:szCs w:val="22"/>
        </w:rPr>
        <w:t xml:space="preserve">, predlažući da se po članku </w:t>
      </w:r>
      <w:smartTag w:element="metricconverter" w:uri="urn:schemas-microsoft-com:office:smarttags">
        <w:smartTagPr>
          <w:attr w:val="170. st" w:name="ProductID"/>
        </w:smartTagPr>
        <w:r>
          <w:rPr>
            <w:sz w:val="22"/>
            <w:szCs w:val="22"/>
          </w:rPr>
          <w:t>170. st</w:t>
        </w:r>
      </w:smartTag>
      <w:r>
        <w:rPr>
          <w:sz w:val="22"/>
          <w:szCs w:val="22"/>
        </w:rPr>
        <w:t xml:space="preserve">. 1. Stečajnog zakona </w:t>
      </w:r>
      <w:r w:rsidRPr="0079718D">
        <w:rPr>
          <w:sz w:val="22"/>
          <w:szCs w:val="22"/>
        </w:rPr>
        <w:t xml:space="preserve">(NN 44/96, 29/99, 129/00, 123/03, 197/03 i 82/06, 116/10, 25/12, 133/12, </w:t>
      </w:r>
      <w:r>
        <w:rPr>
          <w:sz w:val="22"/>
          <w:szCs w:val="22"/>
        </w:rPr>
        <w:t xml:space="preserve">15/13, </w:t>
      </w:r>
      <w:r w:rsidRPr="0079718D">
        <w:rPr>
          <w:sz w:val="22"/>
          <w:szCs w:val="22"/>
        </w:rPr>
        <w:t>dalje u tekstu: SZ)</w:t>
      </w:r>
      <w:r>
        <w:rPr>
          <w:sz w:val="22"/>
          <w:szCs w:val="22"/>
        </w:rPr>
        <w:t xml:space="preserve"> izdvoji iznos od 165.500,00 kuna koji predstavlja 5% od ostvarene kupovine i da se prema čl. </w:t>
      </w:r>
      <w:smartTag w:element="metricconverter" w:uri="urn:schemas-microsoft-com:office:smarttags">
        <w:smartTagPr>
          <w:attr w:val="170. st" w:name="ProductID"/>
        </w:smartTagPr>
        <w:r>
          <w:rPr>
            <w:sz w:val="22"/>
            <w:szCs w:val="22"/>
          </w:rPr>
          <w:t>170. st</w:t>
        </w:r>
      </w:smartTag>
      <w:r>
        <w:rPr>
          <w:sz w:val="22"/>
          <w:szCs w:val="22"/>
        </w:rPr>
        <w:t xml:space="preserve">. 2. SZ izdvoji iznos od 165.500,00 kuna što predstavlja 5% ostvarene kupovnine, budući da stvarni troškovi obračunati po čl. </w:t>
      </w:r>
      <w:smartTag w:element="metricconverter" w:uri="urn:schemas-microsoft-com:office:smarttags">
        <w:smartTagPr>
          <w:attr w:val="170. st" w:name="ProductID"/>
        </w:smartTagPr>
        <w:r>
          <w:rPr>
            <w:sz w:val="22"/>
            <w:szCs w:val="22"/>
          </w:rPr>
          <w:t>170. st</w:t>
        </w:r>
      </w:smartTag>
      <w:r>
        <w:rPr>
          <w:sz w:val="22"/>
          <w:szCs w:val="22"/>
        </w:rPr>
        <w:t xml:space="preserve">. 2. SZ iznose 169.786,39 kuna i nisu znatno veći od 5%, pa da se nakon toga namiri tražbina razlučnog vjerovnika OTP banka Hrvatska d.d. u iznosu od 2.979.000,00 kuna, dok za namiriti tražbinu razlučnog vjerovnika Republika Hrvatske nije ostvareno dovoljno sredstava, budući tražbina vjerovnika </w:t>
      </w:r>
      <w:r w:rsidRPr="00A1185D">
        <w:rPr>
          <w:sz w:val="22"/>
          <w:szCs w:val="22"/>
        </w:rPr>
        <w:t>OTP banka Hrvatska d.d.</w:t>
      </w:r>
      <w:r>
        <w:rPr>
          <w:sz w:val="22"/>
          <w:szCs w:val="22"/>
        </w:rPr>
        <w:t xml:space="preserve"> u cijelosti nije namirena.</w:t>
      </w:r>
    </w:p>
    <w:p w:rsidRDefault="00F7005F" w:rsidP="004B43DD" w:rsidR="00F7005F" w:rsidRPr="00590E6B">
      <w:pPr>
        <w:ind w:firstLine="720"/>
        <w:jc w:val="both"/>
        <w:rPr>
          <w:sz w:val="16"/>
          <w:szCs w:val="16"/>
        </w:rPr>
      </w:pPr>
    </w:p>
    <w:p w:rsidRDefault="00F7005F" w:rsidP="00CD0042" w:rsidR="00F7005F" w:rsidRPr="0079718D">
      <w:pPr>
        <w:ind w:firstLine="720"/>
        <w:jc w:val="both"/>
        <w:rPr>
          <w:sz w:val="22"/>
          <w:szCs w:val="22"/>
        </w:rPr>
      </w:pPr>
      <w:r w:rsidRPr="0079718D">
        <w:rPr>
          <w:sz w:val="22"/>
          <w:szCs w:val="22"/>
        </w:rPr>
        <w:t xml:space="preserve">Temeljem čl. </w:t>
      </w:r>
      <w:smartTag w:element="metricconverter" w:uri="urn:schemas-microsoft-com:office:smarttags">
        <w:smartTagPr>
          <w:attr w:val="170. st" w:name="ProductID"/>
        </w:smartTagPr>
        <w:r w:rsidRPr="0079718D">
          <w:rPr>
            <w:sz w:val="22"/>
            <w:szCs w:val="22"/>
          </w:rPr>
          <w:t>170. st</w:t>
        </w:r>
      </w:smartTag>
      <w:r w:rsidRPr="0079718D">
        <w:rPr>
          <w:sz w:val="22"/>
          <w:szCs w:val="22"/>
        </w:rPr>
        <w:t xml:space="preserve">. 1. Stečajnog zakona  u obračun troškova uzimaju se troškovi utvrđivanja tražbine, troškovi utvrđivanja istovjetnosti predmeta i prava na predmetu prodaje u paušalnom iznosu od 5% od utrška. Utržak koji pripada nekretnini koja je predmet prodaje na kojoj postoji pravo odvojenog iznosi </w:t>
      </w:r>
      <w:r>
        <w:rPr>
          <w:sz w:val="22"/>
          <w:szCs w:val="22"/>
        </w:rPr>
        <w:t>3.310.000,00</w:t>
      </w:r>
      <w:r w:rsidRPr="0079718D">
        <w:rPr>
          <w:sz w:val="22"/>
          <w:szCs w:val="22"/>
        </w:rPr>
        <w:t xml:space="preserve"> kuna, od kojeg iznosa 5% predstavlja iznos od </w:t>
      </w:r>
      <w:r>
        <w:rPr>
          <w:sz w:val="22"/>
          <w:szCs w:val="22"/>
        </w:rPr>
        <w:t>165.500</w:t>
      </w:r>
      <w:r w:rsidRPr="0079718D">
        <w:rPr>
          <w:sz w:val="22"/>
          <w:szCs w:val="22"/>
        </w:rPr>
        <w:t>,00 kuna.</w:t>
      </w:r>
    </w:p>
    <w:p w:rsidRDefault="00F7005F" w:rsidP="004B43DD" w:rsidR="00F7005F" w:rsidRPr="00590E6B">
      <w:pPr>
        <w:pStyle w:val="Tijeloteksta"/>
        <w:ind w:firstLine="720"/>
        <w:rPr>
          <w:sz w:val="16"/>
          <w:szCs w:val="16"/>
        </w:rPr>
      </w:pPr>
    </w:p>
    <w:p w:rsidRDefault="00F7005F" w:rsidP="00A34D50" w:rsidR="00F7005F">
      <w:pPr>
        <w:pStyle w:val="Tijeloteksta"/>
        <w:ind w:firstLine="720"/>
        <w:rPr>
          <w:sz w:val="22"/>
          <w:szCs w:val="22"/>
        </w:rPr>
      </w:pPr>
      <w:r w:rsidRPr="0079718D">
        <w:rPr>
          <w:sz w:val="22"/>
          <w:szCs w:val="22"/>
        </w:rPr>
        <w:t xml:space="preserve">Prema čl. </w:t>
      </w:r>
      <w:smartTag w:element="metricconverter" w:uri="urn:schemas-microsoft-com:office:smarttags">
        <w:smartTagPr>
          <w:attr w:val="170. st" w:name="ProductID"/>
        </w:smartTagPr>
        <w:r w:rsidRPr="0079718D">
          <w:rPr>
            <w:sz w:val="22"/>
            <w:szCs w:val="22"/>
          </w:rPr>
          <w:t>170. st</w:t>
        </w:r>
      </w:smartTag>
      <w:r w:rsidRPr="0079718D">
        <w:rPr>
          <w:sz w:val="22"/>
          <w:szCs w:val="22"/>
        </w:rPr>
        <w:t xml:space="preserve">. 2. SZ, troškovi unovčenja određuju se paušalno u iznosu od 5% od utrška, ako stvarni troškovi nisu znatno niži ili viši. Prema obračunu stečajnog upravitelja, troškovi prema čl. </w:t>
      </w:r>
      <w:smartTag w:element="metricconverter" w:uri="urn:schemas-microsoft-com:office:smarttags">
        <w:smartTagPr>
          <w:attr w:val="170. st" w:name="ProductID"/>
        </w:smartTagPr>
        <w:r w:rsidRPr="0079718D">
          <w:rPr>
            <w:sz w:val="22"/>
            <w:szCs w:val="22"/>
          </w:rPr>
          <w:t>170. st</w:t>
        </w:r>
      </w:smartTag>
      <w:r w:rsidRPr="0079718D">
        <w:rPr>
          <w:sz w:val="22"/>
          <w:szCs w:val="22"/>
        </w:rPr>
        <w:t xml:space="preserve">. 2. SZ su viši od 5% i iznose ukupno </w:t>
      </w:r>
      <w:r>
        <w:rPr>
          <w:sz w:val="22"/>
          <w:szCs w:val="22"/>
        </w:rPr>
        <w:t xml:space="preserve">169.786,39 kuna. Međutim, prema stajalištu ovog suda iznos od 169.786,39 kuna ne predstavlja znatno viši iznos od 5% ostvarene kupovnine. Ostvarena kupovnina je </w:t>
      </w:r>
      <w:r w:rsidRPr="000517DB">
        <w:rPr>
          <w:sz w:val="22"/>
          <w:szCs w:val="22"/>
        </w:rPr>
        <w:t>3.3</w:t>
      </w:r>
      <w:r>
        <w:rPr>
          <w:sz w:val="22"/>
          <w:szCs w:val="22"/>
        </w:rPr>
        <w:t>10</w:t>
      </w:r>
      <w:r w:rsidRPr="000517DB">
        <w:rPr>
          <w:sz w:val="22"/>
          <w:szCs w:val="22"/>
        </w:rPr>
        <w:t>.</w:t>
      </w:r>
      <w:r>
        <w:rPr>
          <w:sz w:val="22"/>
          <w:szCs w:val="22"/>
        </w:rPr>
        <w:t>0</w:t>
      </w:r>
      <w:r w:rsidRPr="000517DB">
        <w:rPr>
          <w:sz w:val="22"/>
          <w:szCs w:val="22"/>
        </w:rPr>
        <w:t xml:space="preserve">00,00 kuna, od kojeg iznosa 5% predstavlja iznos od </w:t>
      </w:r>
      <w:r>
        <w:rPr>
          <w:sz w:val="22"/>
          <w:szCs w:val="22"/>
        </w:rPr>
        <w:t>165.500</w:t>
      </w:r>
      <w:r w:rsidRPr="000517DB">
        <w:rPr>
          <w:sz w:val="22"/>
          <w:szCs w:val="22"/>
        </w:rPr>
        <w:t>,00 kuna</w:t>
      </w:r>
      <w:r>
        <w:rPr>
          <w:sz w:val="22"/>
          <w:szCs w:val="22"/>
        </w:rPr>
        <w:t xml:space="preserve">, pa je sud odredio troškove prema čl. </w:t>
      </w:r>
      <w:smartTag w:element="metricconverter" w:uri="urn:schemas-microsoft-com:office:smarttags">
        <w:smartTagPr>
          <w:attr w:val="170. st" w:name="ProductID"/>
        </w:smartTagPr>
        <w:r>
          <w:rPr>
            <w:sz w:val="22"/>
            <w:szCs w:val="22"/>
          </w:rPr>
          <w:t>170. st</w:t>
        </w:r>
      </w:smartTag>
      <w:r>
        <w:rPr>
          <w:sz w:val="22"/>
          <w:szCs w:val="22"/>
        </w:rPr>
        <w:t>. 2. SZ u visini 5% ostvarene kupovnine, kako je odlučeno u točki I.b) ovog rješenja.</w:t>
      </w:r>
    </w:p>
    <w:p w:rsidRDefault="00F7005F" w:rsidP="00A34D50" w:rsidR="00F7005F">
      <w:pPr>
        <w:pStyle w:val="Tijeloteksta"/>
        <w:ind w:firstLine="720"/>
        <w:rPr>
          <w:sz w:val="22"/>
          <w:szCs w:val="22"/>
        </w:rPr>
      </w:pPr>
    </w:p>
    <w:p w:rsidRDefault="00F7005F" w:rsidP="004B43DD" w:rsidR="00F7005F" w:rsidRPr="0079718D">
      <w:pPr>
        <w:pStyle w:val="Tijeloteksta"/>
        <w:tabs>
          <w:tab w:pos="720" w:val="num"/>
        </w:tabs>
        <w:rPr>
          <w:sz w:val="22"/>
          <w:szCs w:val="22"/>
        </w:rPr>
      </w:pPr>
      <w:r w:rsidRPr="0079718D">
        <w:rPr>
          <w:sz w:val="22"/>
          <w:szCs w:val="22"/>
        </w:rPr>
        <w:tab/>
        <w:t xml:space="preserve">Po odbitku iznosa troškova stečajnog postupka iz čl. </w:t>
      </w:r>
      <w:smartTag w:element="metricconverter" w:uri="urn:schemas-microsoft-com:office:smarttags">
        <w:smartTagPr>
          <w:attr w:val="170. st" w:name="ProductID"/>
        </w:smartTagPr>
        <w:r w:rsidRPr="0079718D">
          <w:rPr>
            <w:sz w:val="22"/>
            <w:szCs w:val="22"/>
          </w:rPr>
          <w:t>170. st</w:t>
        </w:r>
      </w:smartTag>
      <w:r w:rsidRPr="0079718D">
        <w:rPr>
          <w:sz w:val="22"/>
          <w:szCs w:val="22"/>
        </w:rPr>
        <w:t>. 1. (</w:t>
      </w:r>
      <w:r>
        <w:rPr>
          <w:sz w:val="22"/>
          <w:szCs w:val="22"/>
        </w:rPr>
        <w:t>165.500</w:t>
      </w:r>
      <w:r w:rsidRPr="0079718D">
        <w:rPr>
          <w:sz w:val="22"/>
          <w:szCs w:val="22"/>
        </w:rPr>
        <w:t>,00) i st. 2. (</w:t>
      </w:r>
      <w:r>
        <w:rPr>
          <w:sz w:val="22"/>
          <w:szCs w:val="22"/>
        </w:rPr>
        <w:t xml:space="preserve">165.500,00 </w:t>
      </w:r>
      <w:r w:rsidRPr="0079718D">
        <w:rPr>
          <w:sz w:val="22"/>
          <w:szCs w:val="22"/>
        </w:rPr>
        <w:t xml:space="preserve">kuna) SZ, što ukupno iznosi </w:t>
      </w:r>
      <w:r>
        <w:rPr>
          <w:sz w:val="22"/>
          <w:szCs w:val="22"/>
        </w:rPr>
        <w:t>331.000,00</w:t>
      </w:r>
      <w:r w:rsidRPr="0079718D">
        <w:rPr>
          <w:sz w:val="22"/>
          <w:szCs w:val="22"/>
        </w:rPr>
        <w:t xml:space="preserve"> kuna</w:t>
      </w:r>
      <w:r>
        <w:rPr>
          <w:sz w:val="22"/>
          <w:szCs w:val="22"/>
        </w:rPr>
        <w:t>,</w:t>
      </w:r>
      <w:r w:rsidRPr="0079718D">
        <w:rPr>
          <w:sz w:val="22"/>
          <w:szCs w:val="22"/>
        </w:rPr>
        <w:t xml:space="preserve"> namiruje se tražbina </w:t>
      </w:r>
      <w:r>
        <w:rPr>
          <w:sz w:val="22"/>
          <w:szCs w:val="22"/>
        </w:rPr>
        <w:t>r</w:t>
      </w:r>
      <w:r w:rsidRPr="0079718D">
        <w:rPr>
          <w:sz w:val="22"/>
          <w:szCs w:val="22"/>
        </w:rPr>
        <w:t>azlučnog vjerovnika</w:t>
      </w:r>
      <w:r>
        <w:rPr>
          <w:sz w:val="22"/>
          <w:szCs w:val="22"/>
        </w:rPr>
        <w:t xml:space="preserve"> OTP banka Hrvatska d.d.</w:t>
      </w:r>
      <w:r w:rsidRPr="0079718D">
        <w:rPr>
          <w:sz w:val="22"/>
          <w:szCs w:val="22"/>
        </w:rPr>
        <w:t xml:space="preserve"> Zadar,</w:t>
      </w:r>
      <w:r>
        <w:rPr>
          <w:sz w:val="22"/>
          <w:szCs w:val="22"/>
        </w:rPr>
        <w:t xml:space="preserve"> u iznosu od 2.979.000,00</w:t>
      </w:r>
      <w:r w:rsidRPr="0079718D">
        <w:rPr>
          <w:sz w:val="22"/>
          <w:szCs w:val="22"/>
        </w:rPr>
        <w:t xml:space="preserve"> </w:t>
      </w:r>
      <w:r>
        <w:rPr>
          <w:sz w:val="22"/>
          <w:szCs w:val="22"/>
        </w:rPr>
        <w:t xml:space="preserve"> kuna, </w:t>
      </w:r>
      <w:r w:rsidRPr="0079718D">
        <w:rPr>
          <w:sz w:val="22"/>
          <w:szCs w:val="22"/>
        </w:rPr>
        <w:t xml:space="preserve">što čini namirenje u visini od </w:t>
      </w:r>
      <w:r>
        <w:rPr>
          <w:sz w:val="22"/>
          <w:szCs w:val="22"/>
        </w:rPr>
        <w:t xml:space="preserve">oko 24,217596% </w:t>
      </w:r>
      <w:r w:rsidRPr="0079718D">
        <w:rPr>
          <w:sz w:val="22"/>
          <w:szCs w:val="22"/>
        </w:rPr>
        <w:t>ukupne tražbine razlučnog vjerovnika po ovom osnovu (s pripadajućim kamatama). Budući da tražbina razlučnog vjer</w:t>
      </w:r>
      <w:r>
        <w:rPr>
          <w:sz w:val="22"/>
          <w:szCs w:val="22"/>
        </w:rPr>
        <w:t xml:space="preserve">ovnika OTP banka Hrvatska d.d. </w:t>
      </w:r>
      <w:r w:rsidRPr="0079718D">
        <w:rPr>
          <w:sz w:val="22"/>
          <w:szCs w:val="22"/>
        </w:rPr>
        <w:t xml:space="preserve">Zadar zbog nedostatnog iznosa ostvarene kupovnine nije u cijelosti namirena, nije došlo do namirenja tražbine drugog po redu upisanog razlučnog vjerovnika REPUBLIKA HRVATSKA, MINISTARSTVO FINANCIJA, Porezna uprava.   </w:t>
      </w:r>
    </w:p>
    <w:p w:rsidRDefault="00F7005F" w:rsidP="004B43DD" w:rsidR="00F7005F" w:rsidRPr="00590E6B">
      <w:pPr>
        <w:pStyle w:val="Tijeloteksta"/>
        <w:tabs>
          <w:tab w:pos="720" w:val="num"/>
        </w:tabs>
        <w:rPr>
          <w:sz w:val="16"/>
          <w:szCs w:val="16"/>
        </w:rPr>
      </w:pPr>
    </w:p>
    <w:p w:rsidRDefault="00F7005F" w:rsidP="004B43DD" w:rsidR="00F7005F" w:rsidRPr="0079718D">
      <w:pPr>
        <w:ind w:firstLine="720"/>
        <w:jc w:val="both"/>
        <w:rPr>
          <w:sz w:val="22"/>
          <w:szCs w:val="22"/>
        </w:rPr>
      </w:pPr>
      <w:r w:rsidRPr="0079718D">
        <w:rPr>
          <w:sz w:val="22"/>
          <w:szCs w:val="22"/>
        </w:rPr>
        <w:t>Zbog navedenog, na temelju spomenutih propisa, odlučeno kao u izreci.</w:t>
      </w:r>
    </w:p>
    <w:p w:rsidRDefault="00F7005F" w:rsidP="00CD0530" w:rsidR="00F7005F" w:rsidRPr="00AA582A">
      <w:pPr>
        <w:jc w:val="both"/>
        <w:rPr>
          <w:sz w:val="16"/>
          <w:szCs w:val="16"/>
        </w:rPr>
      </w:pPr>
    </w:p>
    <w:p w:rsidRDefault="00F7005F" w:rsidP="006355B4" w:rsidR="00F7005F" w:rsidRPr="0079718D">
      <w:pPr>
        <w:pStyle w:val="Naslov2"/>
        <w:rPr>
          <w:sz w:val="22"/>
          <w:szCs w:val="22"/>
        </w:rPr>
      </w:pPr>
      <w:r w:rsidRPr="0079718D">
        <w:rPr>
          <w:sz w:val="22"/>
          <w:szCs w:val="22"/>
        </w:rPr>
        <w:t xml:space="preserve">U Dubrovniku, </w:t>
      </w:r>
      <w:r>
        <w:rPr>
          <w:sz w:val="22"/>
          <w:szCs w:val="22"/>
        </w:rPr>
        <w:t>28</w:t>
      </w:r>
      <w:r w:rsidRPr="0079718D">
        <w:rPr>
          <w:sz w:val="22"/>
          <w:szCs w:val="22"/>
        </w:rPr>
        <w:t xml:space="preserve">. </w:t>
      </w:r>
      <w:r>
        <w:rPr>
          <w:sz w:val="22"/>
          <w:szCs w:val="22"/>
        </w:rPr>
        <w:t>siječnja</w:t>
      </w:r>
      <w:r w:rsidRPr="0079718D">
        <w:rPr>
          <w:sz w:val="22"/>
          <w:szCs w:val="22"/>
        </w:rPr>
        <w:t xml:space="preserve"> 201</w:t>
      </w:r>
      <w:r>
        <w:rPr>
          <w:sz w:val="22"/>
          <w:szCs w:val="22"/>
        </w:rPr>
        <w:t>6</w:t>
      </w:r>
      <w:r w:rsidRPr="0079718D">
        <w:rPr>
          <w:sz w:val="22"/>
          <w:szCs w:val="22"/>
        </w:rPr>
        <w:t>. godine</w:t>
      </w:r>
    </w:p>
    <w:p w:rsidRDefault="00F7005F" w:rsidP="006355B4" w:rsidR="00F7005F" w:rsidRPr="00AA582A">
      <w:pPr>
        <w:jc w:val="center"/>
        <w:rPr>
          <w:b/>
          <w:sz w:val="16"/>
          <w:szCs w:val="16"/>
        </w:rPr>
      </w:pPr>
    </w:p>
    <w:p w:rsidRDefault="00F7005F" w:rsidP="006355B4" w:rsidR="00F7005F"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F7005F" w:rsidP="006355B4" w:rsidR="00F7005F" w:rsidRPr="00FB28A2">
      <w:pPr>
        <w:jc w:val="both"/>
        <w:rPr>
          <w:b/>
          <w:sz w:val="16"/>
          <w:szCs w:val="16"/>
        </w:rPr>
      </w:pPr>
    </w:p>
    <w:p w:rsidRDefault="00F7005F" w:rsidP="006355B4" w:rsidR="00F7005F"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r>
        <w:rPr>
          <w:b/>
          <w:sz w:val="22"/>
          <w:szCs w:val="22"/>
        </w:rPr>
        <w:t>, v.r.</w:t>
      </w:r>
    </w:p>
    <w:p w:rsidRDefault="00F7005F" w:rsidP="006355B4" w:rsidR="00F7005F" w:rsidRPr="0079718D">
      <w:pPr>
        <w:jc w:val="both"/>
        <w:rPr>
          <w:b/>
          <w:sz w:val="22"/>
          <w:szCs w:val="22"/>
        </w:rPr>
      </w:pPr>
    </w:p>
    <w:p w:rsidRDefault="00F7005F" w:rsidP="006355B4" w:rsidR="00F7005F" w:rsidRPr="0079718D">
      <w:pPr>
        <w:jc w:val="both"/>
        <w:rPr>
          <w:b/>
          <w:sz w:val="22"/>
          <w:szCs w:val="22"/>
        </w:rPr>
      </w:pPr>
    </w:p>
    <w:p w:rsidRDefault="00F7005F" w:rsidP="006355B4" w:rsidR="00F7005F" w:rsidRPr="0079718D">
      <w:pPr>
        <w:jc w:val="both"/>
        <w:rPr>
          <w:b/>
          <w:sz w:val="22"/>
          <w:szCs w:val="22"/>
        </w:rPr>
      </w:pPr>
      <w:r w:rsidRPr="0079718D">
        <w:rPr>
          <w:b/>
          <w:sz w:val="22"/>
          <w:szCs w:val="22"/>
        </w:rPr>
        <w:t>POUKA O PRAVNOM LIJEKU</w:t>
      </w:r>
    </w:p>
    <w:p w:rsidRDefault="00F7005F" w:rsidP="006355B4" w:rsidR="00F7005F" w:rsidRPr="0079718D">
      <w:pPr>
        <w:pStyle w:val="Tijeloteksta"/>
        <w:rPr>
          <w:sz w:val="22"/>
          <w:szCs w:val="22"/>
        </w:rPr>
      </w:pPr>
      <w:r w:rsidRPr="0079718D">
        <w:rPr>
          <w:sz w:val="22"/>
          <w:szCs w:val="22"/>
        </w:rPr>
        <w:t>Protiv ovog rješenja dopušteno je izjaviti žalbu. Žalba se izjavljuje Visokom trgovačkom sudu Republike Hrvatske u Zagrebu u roku od 8 dana putem ovog suda u 3 istovjetna primjerka pozivom na gornji poslovni broj spisa.</w:t>
      </w:r>
    </w:p>
    <w:p w:rsidRDefault="00F7005F" w:rsidP="006355B4" w:rsidR="00F7005F" w:rsidRPr="00AA582A">
      <w:pPr>
        <w:jc w:val="both"/>
        <w:rPr>
          <w:b/>
          <w:sz w:val="16"/>
          <w:szCs w:val="16"/>
        </w:rPr>
      </w:pPr>
    </w:p>
    <w:p w:rsidRDefault="00F7005F" w:rsidP="006355B4" w:rsidR="00F7005F" w:rsidRPr="0079718D">
      <w:pPr>
        <w:jc w:val="both"/>
        <w:rPr>
          <w:b/>
          <w:sz w:val="22"/>
          <w:szCs w:val="22"/>
        </w:rPr>
      </w:pPr>
      <w:r w:rsidRPr="0079718D">
        <w:rPr>
          <w:b/>
          <w:sz w:val="22"/>
          <w:szCs w:val="22"/>
        </w:rPr>
        <w:t xml:space="preserve">DN-a </w:t>
      </w:r>
      <w:r w:rsidRPr="0079718D">
        <w:rPr>
          <w:sz w:val="22"/>
          <w:szCs w:val="22"/>
        </w:rPr>
        <w:t>(</w:t>
      </w:r>
      <w:r>
        <w:rPr>
          <w:sz w:val="22"/>
          <w:szCs w:val="22"/>
        </w:rPr>
        <w:t>28</w:t>
      </w:r>
      <w:r w:rsidRPr="0079718D">
        <w:rPr>
          <w:sz w:val="22"/>
          <w:szCs w:val="22"/>
        </w:rPr>
        <w:t>.0</w:t>
      </w:r>
      <w:r>
        <w:rPr>
          <w:sz w:val="22"/>
          <w:szCs w:val="22"/>
        </w:rPr>
        <w:t>1</w:t>
      </w:r>
      <w:r w:rsidRPr="0079718D">
        <w:rPr>
          <w:sz w:val="22"/>
          <w:szCs w:val="22"/>
        </w:rPr>
        <w:t>.201</w:t>
      </w:r>
      <w:r>
        <w:rPr>
          <w:sz w:val="22"/>
          <w:szCs w:val="22"/>
        </w:rPr>
        <w:t>6</w:t>
      </w:r>
      <w:r w:rsidRPr="0079718D">
        <w:rPr>
          <w:sz w:val="22"/>
          <w:szCs w:val="22"/>
        </w:rPr>
        <w:t>.g.)</w:t>
      </w:r>
      <w:r w:rsidRPr="0079718D">
        <w:rPr>
          <w:b/>
          <w:sz w:val="22"/>
          <w:szCs w:val="22"/>
        </w:rPr>
        <w:t>:</w:t>
      </w:r>
    </w:p>
    <w:p w:rsidRDefault="00F7005F" w:rsidP="006355B4" w:rsidR="00F7005F" w:rsidRPr="0079718D">
      <w:pPr>
        <w:rPr>
          <w:sz w:val="22"/>
          <w:szCs w:val="22"/>
        </w:rPr>
      </w:pPr>
      <w:r w:rsidRPr="0079718D">
        <w:rPr>
          <w:sz w:val="22"/>
          <w:szCs w:val="22"/>
        </w:rPr>
        <w:t xml:space="preserve">- stečajnom upravitelju, </w:t>
      </w:r>
    </w:p>
    <w:p w:rsidRDefault="00F7005F" w:rsidP="006355B4" w:rsidR="00F7005F" w:rsidRPr="0079718D">
      <w:pPr>
        <w:rPr>
          <w:sz w:val="22"/>
          <w:szCs w:val="22"/>
        </w:rPr>
      </w:pPr>
      <w:r w:rsidRPr="0079718D">
        <w:rPr>
          <w:sz w:val="22"/>
          <w:szCs w:val="22"/>
        </w:rPr>
        <w:t xml:space="preserve">- OTP banka Hrvatska d.d., Zadar, po </w:t>
      </w:r>
      <w:r>
        <w:rPr>
          <w:sz w:val="22"/>
          <w:szCs w:val="22"/>
        </w:rPr>
        <w:t xml:space="preserve">generalnom </w:t>
      </w:r>
      <w:r w:rsidRPr="0079718D">
        <w:rPr>
          <w:sz w:val="22"/>
          <w:szCs w:val="22"/>
        </w:rPr>
        <w:t>punomoćniku,</w:t>
      </w:r>
    </w:p>
    <w:p w:rsidRDefault="00F7005F" w:rsidP="006355B4" w:rsidR="00F7005F" w:rsidRPr="0079718D">
      <w:pPr>
        <w:rPr>
          <w:sz w:val="22"/>
          <w:szCs w:val="22"/>
        </w:rPr>
      </w:pPr>
      <w:r w:rsidRPr="0079718D">
        <w:rPr>
          <w:sz w:val="22"/>
          <w:szCs w:val="22"/>
        </w:rPr>
        <w:t>- REPUBLIKA HRVATSKA po ŽDO Dubrovnik, Građansko-upravni odjel,</w:t>
      </w:r>
    </w:p>
    <w:p w:rsidRDefault="00F7005F" w:rsidP="00053CBB" w:rsidR="00F7005F" w:rsidRPr="0079718D">
      <w:pPr>
        <w:jc w:val="both"/>
        <w:rPr>
          <w:b/>
          <w:sz w:val="22"/>
          <w:szCs w:val="22"/>
        </w:rPr>
      </w:pPr>
      <w:r w:rsidRPr="0079718D">
        <w:rPr>
          <w:sz w:val="22"/>
          <w:szCs w:val="22"/>
        </w:rPr>
        <w:t>- oglasna ploča.</w:t>
      </w:r>
    </w:p>
    <w:sectPr w:rsidSect="00AA582A" w:rsidR="00F7005F" w:rsidRPr="0079718D">
      <w:headerReference w:type="even" r:id="rId11"/>
      <w:headerReference w:type="default" r:id="rId12"/>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005F" w:rsidR="00F7005F">
      <w:r>
        <w:separator/>
      </w:r>
    </w:p>
  </w:endnote>
  <w:endnote w:id="0" w:type="continuationSeparator">
    <w:p w:rsidRDefault="00F7005F" w:rsidR="00F700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005F" w:rsidR="00F7005F">
      <w:r>
        <w:separator/>
      </w:r>
    </w:p>
  </w:footnote>
  <w:footnote w:id="0" w:type="continuationSeparator">
    <w:p w:rsidRDefault="00F7005F" w:rsidR="00F700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005F" w:rsidP="00326099" w:rsidR="00F7005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005F" w:rsidR="00F7005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005F" w:rsidP="00326099" w:rsidR="00F7005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73C2">
      <w:rPr>
        <w:rStyle w:val="Brojstranice"/>
        <w:noProof/>
      </w:rPr>
      <w:t>2</w:t>
    </w:r>
    <w:r>
      <w:rPr>
        <w:rStyle w:val="Brojstranice"/>
      </w:rPr>
      <w:fldChar w:fldCharType="end"/>
    </w:r>
  </w:p>
  <w:p w:rsidRDefault="00F7005F" w:rsidP="005314D4" w:rsidR="00F7005F">
    <w:pPr>
      <w:pStyle w:val="Naslov1"/>
      <w:rPr>
        <w:sz w:val="22"/>
        <w:szCs w:val="22"/>
      </w:rPr>
    </w:pPr>
    <w:r w:rsidRPr="005314D4">
      <w:rPr>
        <w:sz w:val="22"/>
        <w:szCs w:val="22"/>
      </w:rPr>
      <w:t>Posl. br. 6-St.53/2011-</w:t>
    </w:r>
    <w:r>
      <w:rPr>
        <w:sz w:val="22"/>
        <w:szCs w:val="22"/>
      </w:rPr>
      <w:t>2192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C543E"/>
    <w:rsid w:val="00014A1F"/>
    <w:rsid w:val="0002542F"/>
    <w:rsid w:val="000517DB"/>
    <w:rsid w:val="000535D8"/>
    <w:rsid w:val="00053CBB"/>
    <w:rsid w:val="00065A9F"/>
    <w:rsid w:val="00070472"/>
    <w:rsid w:val="00071468"/>
    <w:rsid w:val="00073341"/>
    <w:rsid w:val="00096EAA"/>
    <w:rsid w:val="000A2C34"/>
    <w:rsid w:val="000A43A7"/>
    <w:rsid w:val="000A7F77"/>
    <w:rsid w:val="000C1F15"/>
    <w:rsid w:val="000C543E"/>
    <w:rsid w:val="000D631E"/>
    <w:rsid w:val="000F7052"/>
    <w:rsid w:val="001265BB"/>
    <w:rsid w:val="00146791"/>
    <w:rsid w:val="00161F99"/>
    <w:rsid w:val="001727DF"/>
    <w:rsid w:val="001A6620"/>
    <w:rsid w:val="001A68E8"/>
    <w:rsid w:val="001F2241"/>
    <w:rsid w:val="00222191"/>
    <w:rsid w:val="00233F8E"/>
    <w:rsid w:val="00257591"/>
    <w:rsid w:val="0027443B"/>
    <w:rsid w:val="002943AB"/>
    <w:rsid w:val="00295785"/>
    <w:rsid w:val="00296AC2"/>
    <w:rsid w:val="002A639C"/>
    <w:rsid w:val="002A75E0"/>
    <w:rsid w:val="002B64E2"/>
    <w:rsid w:val="002C3E0D"/>
    <w:rsid w:val="002D61B5"/>
    <w:rsid w:val="002F4C8B"/>
    <w:rsid w:val="00304175"/>
    <w:rsid w:val="003140B0"/>
    <w:rsid w:val="00326099"/>
    <w:rsid w:val="00335E63"/>
    <w:rsid w:val="00341CBE"/>
    <w:rsid w:val="0035089F"/>
    <w:rsid w:val="00350C07"/>
    <w:rsid w:val="00365ED6"/>
    <w:rsid w:val="00387E6B"/>
    <w:rsid w:val="00391290"/>
    <w:rsid w:val="00391EF6"/>
    <w:rsid w:val="003A133D"/>
    <w:rsid w:val="003B073B"/>
    <w:rsid w:val="003B3130"/>
    <w:rsid w:val="003B7014"/>
    <w:rsid w:val="003B7723"/>
    <w:rsid w:val="003C6676"/>
    <w:rsid w:val="003C73C2"/>
    <w:rsid w:val="003F0C36"/>
    <w:rsid w:val="00402F6B"/>
    <w:rsid w:val="0041076E"/>
    <w:rsid w:val="004174AF"/>
    <w:rsid w:val="004219A2"/>
    <w:rsid w:val="00426783"/>
    <w:rsid w:val="004275D6"/>
    <w:rsid w:val="00445B0C"/>
    <w:rsid w:val="004508A9"/>
    <w:rsid w:val="00472D16"/>
    <w:rsid w:val="0047599F"/>
    <w:rsid w:val="004831BB"/>
    <w:rsid w:val="00487C6A"/>
    <w:rsid w:val="004B43DD"/>
    <w:rsid w:val="004B7C7B"/>
    <w:rsid w:val="004C5238"/>
    <w:rsid w:val="004D0F89"/>
    <w:rsid w:val="004D507F"/>
    <w:rsid w:val="004D6025"/>
    <w:rsid w:val="004D719C"/>
    <w:rsid w:val="00501E7D"/>
    <w:rsid w:val="0051305B"/>
    <w:rsid w:val="005155FE"/>
    <w:rsid w:val="005314D4"/>
    <w:rsid w:val="005430BB"/>
    <w:rsid w:val="0054528F"/>
    <w:rsid w:val="00556FF6"/>
    <w:rsid w:val="00560390"/>
    <w:rsid w:val="00576F8A"/>
    <w:rsid w:val="00590E6B"/>
    <w:rsid w:val="00595E29"/>
    <w:rsid w:val="00604287"/>
    <w:rsid w:val="006355B4"/>
    <w:rsid w:val="00643274"/>
    <w:rsid w:val="006470FD"/>
    <w:rsid w:val="00652059"/>
    <w:rsid w:val="00675EF0"/>
    <w:rsid w:val="00692078"/>
    <w:rsid w:val="00692905"/>
    <w:rsid w:val="006B6607"/>
    <w:rsid w:val="006D11CD"/>
    <w:rsid w:val="007007BB"/>
    <w:rsid w:val="007228D3"/>
    <w:rsid w:val="0073634E"/>
    <w:rsid w:val="00736D8C"/>
    <w:rsid w:val="00753DB4"/>
    <w:rsid w:val="00753FE7"/>
    <w:rsid w:val="00764214"/>
    <w:rsid w:val="0079718D"/>
    <w:rsid w:val="007A7CD5"/>
    <w:rsid w:val="007C214B"/>
    <w:rsid w:val="007E4729"/>
    <w:rsid w:val="007F6266"/>
    <w:rsid w:val="007F72C4"/>
    <w:rsid w:val="00852008"/>
    <w:rsid w:val="00854FD6"/>
    <w:rsid w:val="00865A56"/>
    <w:rsid w:val="00870A9E"/>
    <w:rsid w:val="00881727"/>
    <w:rsid w:val="008823E3"/>
    <w:rsid w:val="008C2987"/>
    <w:rsid w:val="008D1111"/>
    <w:rsid w:val="008D2F53"/>
    <w:rsid w:val="008D46B8"/>
    <w:rsid w:val="008E65B1"/>
    <w:rsid w:val="008E76BC"/>
    <w:rsid w:val="009055DC"/>
    <w:rsid w:val="00910259"/>
    <w:rsid w:val="00912F3C"/>
    <w:rsid w:val="00924E83"/>
    <w:rsid w:val="009252DC"/>
    <w:rsid w:val="00926CD5"/>
    <w:rsid w:val="00936BE3"/>
    <w:rsid w:val="00944341"/>
    <w:rsid w:val="009443AF"/>
    <w:rsid w:val="00947DEA"/>
    <w:rsid w:val="0095656D"/>
    <w:rsid w:val="0095729C"/>
    <w:rsid w:val="00967669"/>
    <w:rsid w:val="009A092E"/>
    <w:rsid w:val="009C0A9F"/>
    <w:rsid w:val="009D0D13"/>
    <w:rsid w:val="009F3846"/>
    <w:rsid w:val="00A1185D"/>
    <w:rsid w:val="00A306DB"/>
    <w:rsid w:val="00A34D50"/>
    <w:rsid w:val="00A6112C"/>
    <w:rsid w:val="00A6186F"/>
    <w:rsid w:val="00A72314"/>
    <w:rsid w:val="00A72DBF"/>
    <w:rsid w:val="00AA1C27"/>
    <w:rsid w:val="00AA582A"/>
    <w:rsid w:val="00AB21CE"/>
    <w:rsid w:val="00AC74BF"/>
    <w:rsid w:val="00AE7A41"/>
    <w:rsid w:val="00AF14C7"/>
    <w:rsid w:val="00B07930"/>
    <w:rsid w:val="00B10E5F"/>
    <w:rsid w:val="00B15B4F"/>
    <w:rsid w:val="00B548B9"/>
    <w:rsid w:val="00B64B75"/>
    <w:rsid w:val="00B94619"/>
    <w:rsid w:val="00B95BE4"/>
    <w:rsid w:val="00BC034F"/>
    <w:rsid w:val="00BC5B7A"/>
    <w:rsid w:val="00BC5BED"/>
    <w:rsid w:val="00BD21AB"/>
    <w:rsid w:val="00C045B3"/>
    <w:rsid w:val="00C159E6"/>
    <w:rsid w:val="00C50D9B"/>
    <w:rsid w:val="00C61CA7"/>
    <w:rsid w:val="00C666A2"/>
    <w:rsid w:val="00C93F50"/>
    <w:rsid w:val="00C97BDA"/>
    <w:rsid w:val="00CB70FE"/>
    <w:rsid w:val="00CC0095"/>
    <w:rsid w:val="00CC09F3"/>
    <w:rsid w:val="00CD0042"/>
    <w:rsid w:val="00CD0530"/>
    <w:rsid w:val="00CF26AB"/>
    <w:rsid w:val="00CF7C7F"/>
    <w:rsid w:val="00D02D7E"/>
    <w:rsid w:val="00D03AE5"/>
    <w:rsid w:val="00D063E0"/>
    <w:rsid w:val="00D150DA"/>
    <w:rsid w:val="00D20E9F"/>
    <w:rsid w:val="00D27435"/>
    <w:rsid w:val="00D60A1A"/>
    <w:rsid w:val="00D637B2"/>
    <w:rsid w:val="00DA18D8"/>
    <w:rsid w:val="00DA4831"/>
    <w:rsid w:val="00DA53C9"/>
    <w:rsid w:val="00DA7CE8"/>
    <w:rsid w:val="00DB4F90"/>
    <w:rsid w:val="00DD772E"/>
    <w:rsid w:val="00DE097D"/>
    <w:rsid w:val="00DE1DAB"/>
    <w:rsid w:val="00DE78A5"/>
    <w:rsid w:val="00DF45EB"/>
    <w:rsid w:val="00E06E01"/>
    <w:rsid w:val="00E10046"/>
    <w:rsid w:val="00E11117"/>
    <w:rsid w:val="00E21EBE"/>
    <w:rsid w:val="00E25D1E"/>
    <w:rsid w:val="00E518D9"/>
    <w:rsid w:val="00E70CE3"/>
    <w:rsid w:val="00E82BFA"/>
    <w:rsid w:val="00EA7331"/>
    <w:rsid w:val="00EA79C1"/>
    <w:rsid w:val="00EB49C4"/>
    <w:rsid w:val="00ED6E96"/>
    <w:rsid w:val="00F023EE"/>
    <w:rsid w:val="00F07C71"/>
    <w:rsid w:val="00F339AF"/>
    <w:rsid w:val="00F361BF"/>
    <w:rsid w:val="00F555F9"/>
    <w:rsid w:val="00F659B3"/>
    <w:rsid w:val="00F7005F"/>
    <w:rsid w:val="00F744E2"/>
    <w:rsid w:val="00FA366D"/>
    <w:rsid w:val="00FB28A2"/>
    <w:rsid w:val="00FB63FD"/>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52059"/>
    <w:rPr>
      <w:sz w:val="20"/>
      <w:szCs w:val="20"/>
    </w:rPr>
  </w:style>
  <w:style w:styleId="Naslov1" w:type="paragraph">
    <w:name w:val="heading 1"/>
    <w:basedOn w:val="Normal"/>
    <w:next w:val="Normal"/>
    <w:link w:val="Naslov1Char"/>
    <w:uiPriority w:val="99"/>
    <w:qFormat/>
    <w:rsid w:val="00652059"/>
    <w:pPr>
      <w:keepNext/>
      <w:jc w:val="right"/>
      <w:outlineLvl w:val="0"/>
    </w:pPr>
    <w:rPr>
      <w:b/>
    </w:rPr>
  </w:style>
  <w:style w:styleId="Naslov2" w:type="paragraph">
    <w:name w:val="heading 2"/>
    <w:basedOn w:val="Normal"/>
    <w:next w:val="Normal"/>
    <w:link w:val="Naslov2Char"/>
    <w:uiPriority w:val="99"/>
    <w:qFormat/>
    <w:rsid w:val="00652059"/>
    <w:pPr>
      <w:keepNext/>
      <w:jc w:val="center"/>
      <w:outlineLvl w:val="1"/>
    </w:pPr>
    <w:rPr>
      <w:b/>
    </w:rPr>
  </w:style>
  <w:style w:styleId="Naslov3" w:type="paragraph">
    <w:name w:val="heading 3"/>
    <w:basedOn w:val="Normal"/>
    <w:next w:val="Normal"/>
    <w:link w:val="Naslov3Char"/>
    <w:uiPriority w:val="99"/>
    <w:qFormat/>
    <w:rsid w:val="00652059"/>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691A60"/>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691A60"/>
    <w:rPr>
      <w:rFonts w:cstheme="majorBidi"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691A60"/>
    <w:rPr>
      <w:rFonts w:cstheme="majorBidi" w:eastAsiaTheme="majorEastAsia" w:hAnsiTheme="majorHAnsi" w:asciiTheme="majorHAnsi"/>
      <w:b/>
      <w:bCs/>
      <w:sz w:val="26"/>
      <w:szCs w:val="26"/>
    </w:rPr>
  </w:style>
  <w:style w:styleId="Tijeloteksta" w:type="paragraph">
    <w:name w:val="Body Text"/>
    <w:basedOn w:val="Normal"/>
    <w:link w:val="TijelotekstaChar"/>
    <w:uiPriority w:val="99"/>
    <w:rsid w:val="00652059"/>
    <w:pPr>
      <w:jc w:val="both"/>
    </w:pPr>
  </w:style>
  <w:style w:customStyle="true" w:styleId="TijelotekstaChar" w:type="character">
    <w:name w:val="Tijelo teksta Char"/>
    <w:basedOn w:val="Zadanifontodlomka"/>
    <w:link w:val="Tijeloteksta"/>
    <w:uiPriority w:val="99"/>
    <w:semiHidden/>
    <w:rsid w:val="00691A60"/>
    <w:rPr>
      <w:sz w:val="20"/>
      <w:szCs w:val="20"/>
    </w:rPr>
  </w:style>
  <w:style w:styleId="Zaglavlje" w:type="paragraph">
    <w:name w:val="header"/>
    <w:basedOn w:val="Normal"/>
    <w:link w:val="ZaglavljeChar"/>
    <w:uiPriority w:val="99"/>
    <w:rsid w:val="00652059"/>
    <w:pPr>
      <w:tabs>
        <w:tab w:pos="4153" w:val="center"/>
        <w:tab w:pos="8306" w:val="right"/>
      </w:tabs>
    </w:pPr>
  </w:style>
  <w:style w:customStyle="true" w:styleId="ZaglavljeChar" w:type="character">
    <w:name w:val="Zaglavlje Char"/>
    <w:basedOn w:val="Zadanifontodlomka"/>
    <w:link w:val="Zaglavlje"/>
    <w:uiPriority w:val="99"/>
    <w:semiHidden/>
    <w:rsid w:val="00691A60"/>
    <w:rPr>
      <w:sz w:val="20"/>
      <w:szCs w:val="20"/>
    </w:rPr>
  </w:style>
  <w:style w:styleId="Podnoje" w:type="paragraph">
    <w:name w:val="footer"/>
    <w:basedOn w:val="Normal"/>
    <w:link w:val="PodnojeChar"/>
    <w:uiPriority w:val="99"/>
    <w:rsid w:val="00652059"/>
    <w:pPr>
      <w:tabs>
        <w:tab w:pos="4153" w:val="center"/>
        <w:tab w:pos="8306" w:val="right"/>
      </w:tabs>
    </w:pPr>
  </w:style>
  <w:style w:customStyle="true" w:styleId="PodnojeChar" w:type="character">
    <w:name w:val="Podnožje Char"/>
    <w:basedOn w:val="Zadanifontodlomka"/>
    <w:link w:val="Podnoje"/>
    <w:uiPriority w:val="99"/>
    <w:semiHidden/>
    <w:rsid w:val="00691A60"/>
    <w:rPr>
      <w:sz w:val="20"/>
      <w:szCs w:val="20"/>
    </w:rPr>
  </w:style>
  <w:style w:styleId="Tijeloteksta2" w:type="paragraph">
    <w:name w:val="Body Text 2"/>
    <w:basedOn w:val="Normal"/>
    <w:link w:val="Tijeloteksta2Char"/>
    <w:uiPriority w:val="99"/>
    <w:rsid w:val="00652059"/>
    <w:pPr>
      <w:jc w:val="both"/>
    </w:pPr>
    <w:rPr>
      <w:sz w:val="24"/>
    </w:rPr>
  </w:style>
  <w:style w:customStyle="true" w:styleId="Tijeloteksta2Char" w:type="character">
    <w:name w:val="Tijelo teksta 2 Char"/>
    <w:basedOn w:val="Zadanifontodlomka"/>
    <w:link w:val="Tijeloteksta2"/>
    <w:uiPriority w:val="99"/>
    <w:semiHidden/>
    <w:rsid w:val="00691A60"/>
    <w:rPr>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1A60"/>
    <w:rPr>
      <w:sz w:val="0"/>
      <w:szCs w:val="0"/>
    </w:rPr>
  </w:style>
  <w:style w:styleId="Istaknuto" w:type="character">
    <w:name w:val="Emphasis"/>
    <w:basedOn w:val="Zadanifontodlomka"/>
    <w:uiPriority w:val="99"/>
    <w:qFormat/>
    <w:rsid w:val="006355B4"/>
    <w:rPr>
      <w:rFonts w:cs="Times New Roman"/>
      <w:b/>
    </w:rPr>
  </w:style>
  <w:style w:styleId="Tekstrezerviranogmjesta" w:type="character">
    <w:name w:val="Placeholder Text"/>
    <w:basedOn w:val="Zadanifontodlomka"/>
    <w:uiPriority w:val="99"/>
    <w:semiHidden/>
    <w:rsid w:val="003C73C2"/>
    <w:rPr>
      <w:color w:val="808080"/>
      <w:bdr w:space="0" w:sz="0" w:color="auto" w:val="none"/>
      <w:shd w:fill="auto" w:color="auto" w:val="clear"/>
    </w:rPr>
  </w:style>
  <w:style w:customStyle="true" w:styleId="eSPISCCParagraphDefaultFont" w:type="character">
    <w:name w:val="eSPIS_CC_Paragraph Default Font"/>
    <w:basedOn w:val="Zadanifontodlomka"/>
    <w:rsid w:val="003C73C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73C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73C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73C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St-53/2011</izvorni_sadrzaj>
    <derivirana_varijabla naziv="DomainObject.Predmet.OznakaBroj_1">St-53/2011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GP DUBROVNIK d.d. Dubrovnik</izvorni_sadrzaj>
    <derivirana_varijabla naziv="DomainObject.Predmet.ProtustrankaFormated_1">  GP DUBROVNIK d.d. Dubrovnik</derivirana_varijabla>
  </DomainObject.Predmet.ProtustrankaFormated>
  <DomainObject.Predmet.ProtustrankaFormatedOIB>
    <izvorni_sadrzaj>  GP DUBROVNIK d.d. Dubrovnik, OIB 03999116831</izvorni_sadrzaj>
    <derivirana_varijabla naziv="DomainObject.Predmet.ProtustrankaFormatedOIB_1">  GP DUBROVNIK d.d. Dubrovnik, OIB 03999116831</derivirana_varijabla>
  </DomainObject.Predmet.ProtustrankaFormatedOIB>
  <DomainObject.Predmet.ProtustrankaFormatedWithAdress>
    <izvorni_sadrzaj> GP DUBROVNIK d.d. Dubrovnik, Điva Natali 7, 20000 Dubrovnik</izvorni_sadrzaj>
    <derivirana_varijabla naziv="DomainObject.Predmet.ProtustrankaFormatedWithAdress_1"> GP DUBROVNIK d.d. Dubrovnik, Điva Natali 7, 20000 Dubrovnik</derivirana_varijabla>
  </DomainObject.Predmet.ProtustrankaFormatedWithAdress>
  <DomainObject.Predmet.ProtustrankaFormatedWithAdressOIB>
    <izvorni_sadrzaj> GP DUBROVNIK d.d. Dubrovnik, OIB 03999116831, Điva Natali 7, 20000 Dubrovnik</izvorni_sadrzaj>
    <derivirana_varijabla naziv="DomainObject.Predmet.ProtustrankaFormatedWithAdressOIB_1"> GP DUBROVNIK d.d. Dubrovnik, OIB 03999116831, Điva Natali 7, 20000 Dubrovnik</derivirana_varijabla>
  </DomainObject.Predmet.ProtustrankaFormatedWithAdressOIB>
  <DomainObject.Predmet.ProtustrankaWithAdress>
    <izvorni_sadrzaj>GP DUBROVNIK d.d. Dubrovnik Điva Natali 7, 20000 Dubrovnik</izvorni_sadrzaj>
    <derivirana_varijabla naziv="DomainObject.Predmet.ProtustrankaWithAdress_1">GP DUBROVNIK d.d. Dubrovnik Điva Natali 7, 20000 Dubrovnik</derivirana_varijabla>
  </DomainObject.Predmet.ProtustrankaWithAdress>
  <DomainObject.Predmet.ProtustrankaWithAdressOIB>
    <izvorni_sadrzaj>GP DUBROVNIK d.d. Dubrovnik, OIB 03999116831, Điva Natali 7, 20000 Dubrovnik</izvorni_sadrzaj>
    <derivirana_varijabla naziv="DomainObject.Predmet.ProtustrankaWithAdressOIB_1">GP DUBROVNIK d.d. Dubrovnik, OIB 03999116831, Điva Natali 7, 20000 Dubrovnik</derivirana_varijabla>
  </DomainObject.Predmet.ProtustrankaWithAdressOIB>
  <DomainObject.Predmet.ProtustrankaNazivFormated>
    <izvorni_sadrzaj>GP DUBROVNIK d.d. Dubrovnik</izvorni_sadrzaj>
    <derivirana_varijabla naziv="DomainObject.Predmet.ProtustrankaNazivFormated_1">GP DUBROVNIK d.d. Dubrovnik</derivirana_varijabla>
  </DomainObject.Predmet.ProtustrankaNazivFormated>
  <DomainObject.Predmet.ProtustrankaNazivFormatedOIB>
    <izvorni_sadrzaj>GP DUBROVNIK d.d. Dubrovnik, OIB 03999116831</izvorni_sadrzaj>
    <derivirana_varijabla naziv="DomainObject.Predmet.ProtustrankaNazivFormatedOIB_1">GP DUBROVNIK d.d. Dubrovnik, OIB 03999116831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OTP banka Hrvatska dioničko društvo; Stipo Gabrić; DUBROVNIK GRADNJA d.o.o.; Goran Vidović; HYPO ALPE-ADRIA-BANK dioničko društvo; Mirko Bilandžija, Dubrovnik; Damir Vlahinić, Dubrovnik; EUROHERC osiguranje - dioničko društvo za osiguranje imovine i osoba i druge poslove osiguranja zastupanog po punomoćniku Marijana Temali; Jadranka Oberan, Dubrovnik; Andrija Golemac, Dubrovnik; Vinko Raguž, Dubrovnik; Maro Duper, Dubrovnik; Ivan Pavlović, Dubrovnik; Mato Monković, Dubrovnik; Marko Pjević, Dubrovnik; Gordan Cvitanović, Dubrovnik; Jelena Marušić, Dubrovnik; Igor Dobroslavić, Dubrovnik; Igor Centelege, Dubrovnik; Antun Knego, Dubrovnik; Niko Pošak, Dubrovnik; Ivan Radoš, Dubrovnik; Ante Kriste, Dubrovnik; Niko Škoro, Dubrovnik; Andrija Beljo, Dubrovnik; Luka Franjić, Dubrovnik; Safet Elezović, Dubrovnik; Petar Banušić, Dubrovnik; Mario Papak, Dubrovnik; CEMEX Hrvatska dioničko društvo za proizvodnju i prodaju cementa i drugih građevinskih materijala zastupanog po punomoćniku Marina Maslek; Stipe Jeličić, Dubrovnik; Mario Topić, Dubrovnik; Slavko Bošnjak, Dubrovnik; Stipo Topić, Dubrovnik; Mijo Brković, Dubrovnik; Nezir Mujkić, Dubrovnik; Marko Kudrić, Dubrovnik; Dražen Topić, Dubrovnik; Mario Perić, Dubrovnik; Miroslav Ivandić, Dubrovnik; Marko Lovrić, Dubrovnik; Građevinski obrt TIM; Mile Jeličić, Dubrovnik; Zoran Vukoja, Dubrovnik; Danijel Vidović, Dubrovnik; Ivica Radić, Dubrovnik; Antun Žabić, Dubrovnik; Srećko Kriste, Dubrovnik; Jovo Krunić, Dubrovnik; Stjepan Drljo, Dubrovnik; Ivan Perić, Dubrovnik; Joško Vučićević, Dubrovnik; Franjo Džano, Dubrovnik; Amel Ahmović, Dubrovnik; Damir Vladić, Dubrovnik; Predrag Breljaš,  Dubrovnik; Dinko Biokšić, Dubrovnik; Ivica Topić, Dubrovnik; Mijo Papić, Dubrovnik; Stipe Miličević, Dubrovnik; Dinko Pušić, Dubrovnik; Zdravko Merdžan, Dubrovnik; Marijo Pušić, Dubrovnik; Pavo Sentić, Dubrovnik; Ivica Miletić, Dubrovnik; Ivan Krešić, Dubrovnik; Mate Jurković, Dubrovnik; Zoran Kapetanović, Dubrovnik; Mijodrag Vitković, Dubrovnik; Ivan Dobroslavić, Dubrovnik; Stijepo Majkovica, Dubrovnik; Vlaho Cumeljan, Dubrovnik; Dragan Šanta, Dubrovnik; Josip Čuvalo, Dubrovnik; Pero Perović, Dubrovnik; AB KERAMIKA d.o.o.; Stjepan Barušić, Dubrovnik; Ilija Zadrić, Dubrovnik; Darko Topić, Dubrovnik; Smiljko Šitum, Dubrovnik; Mile Sičaja, Dubrovnik; Ivan Zadro, Dubrovnik; Ivica Milinović, Dubrovnik; Mijo Bošnjak, Dubrovnik; Niko Sašilo, Dubrovnik; Jure Grozdić, Dubrovnik; Nikola Jurić, Dubrovnik; Marinko Lučić, Dubrovnik; Slavko Lučić, Dubrovnik; Branko Jeličić, Dubrovnik; Marko Perković, Dubrovnik; Ivo Miletić, Dubrovnik; Zvonko Šijaković, Dubrovnik; Ramo Hodžić, Dubrovnik; Nikša Škrabo, Dubrovnik; Ivan Papk, Dubrovnik; Ivan Pavličević, Dubrovnik; Milenko Miletić, Dubrovnik; Miroslav Jeličić, Dubrovnik; Franj Laco, Dubrovnik; Mato Ivanika, Dubrovnik; Šimun Cvitanović, Dubrovnik; Božo Kvorić, Dubrovnik; Anto Beljo, Dubrovnik; Ivan Bendre, Dubrovnik; Nikša Jeljenić, Dubrovnik; Nikša Škrabo, Dubrovnik; Jozo Papak, Dubrovnik; Šinan Bošnjaković, Dubrovnik; Zoran Vodopija, Dubrovnik; Antun Njirić, Dubrovnik; Ivan Potrebica, Dubrovnik; Miloslav Kokošar, Dubrovnik; Zičrija Hasanspahić, Dubrovnik; Goran Vladić, Dubrovnik; Vojko Smoljanović, Dubrovnik; Ivan Miličević, Dubrovnik; Ante Majić, Dubrovnik; Jozo Morić, Dubrovnik; Ervin Nukić, Dubrovnik; Marko Kristić, Dubrovnik; Dragan Ivandić, Dubrovnik; Jospi Topić, Dubrovnik; Dubravko Mage, Dubrovnik; Milenko Ivanika,Dubrovnik; Robert Maras, Dubrovnik; Nikša Brajević, Dubrovnik; Renejo Ćorsuljić, Dubrovnik; Željko Crepulja, Dubrovnik; Slavko Krisitć, Dubrovnik; Jerko Budimir, Dubrovnik; Izet Zelentrović, Dubrovnik; Lenka Sentić, Dubrovnik; Ivica Pušić, Dubrovnik; Maro Lujo, Dubrovnik; Zdenka Ivanović, Dubrovnik; Tereza Lakić, Dubrovnik; Vlasta Lončarić, Dubrovnik; Marina Osmić, Dubrovnik; Mato Đurović, Dubrovnik; Zoran Tomašević, Dubrovnik; Marija Kokošar, Dubrovnik; Pero Andrić, Dubrovnik; Marin Srijemse, Dubrovnik; Marija Đurđević, Dubrovnik; Ante Kljusurić, Dubrovnik; Petar Kovačević, Dubrovnik; Ivan Biskup, Dubrovnik; Ante Topić, Dubrovnik; Vladimir Ivičević, Dubrovnik; Josip Radić, Dubrovnik; Ivan Zlatić, Dubrovnik; Željko Bošnjak, Dubrovnik; Pero Raić, Dubrovnik; Ivan Lovrić, Dubrovnik; Ivan Bender, Dubrovnik; Zdravko Bošnjak, Dubrovnik; Ivan Džidžić, Dubrovnik; Pero Tomašević, Dubrovnik; Jakov Balarin, Dubrovnik; Pero Asanović, Dubrovnik; Milo Nožica, Dubrovnik; Stipo Franjić, Dubrovnik; Tihomir Trče, Dubrovnik; Viktor Majić, Dubrovnik; Tonći Medi, Dubrovnik; Jasmin Zelentrović, Dubrovnik; Davor Radivojević, Dubrovnik; Boris Centelege, Dubrovnik; Ardo Petko, Dubrovnik; KONAVLE METAL d.o.o. za proizvodnju, trgovinu i usluge zastupanog po punomoćniku Amir Alijagić; Stjepan Lakić, Dubrovnik; Milan Pemdo, Dubrovnik; Robert Popović, Dubrovnik; Pero Jović, Dubrovnik; Branislav Filipović, Dubrovnik; Dragan Litrica, Dubrovnik; Mato Lovrić, Dubrovnik; Aldin Hajdarović, Dubrovnik; Halim Dedović, Dubrovnik; Ivica Abaz, Dubrovnik; Zulfo Ćotović, Dubrovnik; LIBERTAS - DUBROVNIK d.o.o. za prijevoz putnika zastupanog po punomoćniku Nikolina Zvjerković; Antun Vukas, Dubrovnik; Husein Odobašić, Dubrovnik; Ante Marić, Dubrovnik; Ivan Zvono, Dubrovnik; Katica Mašković, Dubrovnik; Ivan Oberan, Dubrovnik; Ivko Vide, Dubrovnik; Ante Kljusurić, Dubrovnik; Nade Matijaši, Dubrovnik; Mujsira Majišević, Dubrovnik; Mare Jerković, Dubrovnik; LIFT MODUS d.o.o. za poizvodnju, trgovinu i usluge zastupanog po punomoćniku Zdravko Balenović; Rudolf Klečak, Dubrovnik; Mato Kevo, Dubrovnik; Mato Topić, Dubrovnik; Boško Rojević, Dubrovnik; Nikola Oberan, Dubronvik; Andrija Zvono, Dubrovnik; Dragan Bender, Dubrovnik; Esad Čokljat, Dubrovnik zastupanog po punomoćniku Želimir Par, odvjetnik; Martin Žeravica, Dubrovnik; Slavko Garić, Dubrovnik; Vlaho Bukvić, Dubrovnik; IMPULS-LEASING društvo s ograničenom odgovornošću za leasing zastupanog po punomoćniku Kate Galić; Zoran Radetić, Dubrovnik; Niko Pavlović, Dubrovnik; Franjo Vnučec, Dubrovnik; Predrag Tokmakčija, Dubrovnik; Goran Škrabo, Dubrovnik; Miho Kevo, Dubrovnik; Munib Aganović, Dubrovnik; Slavko Bošnjak, Dubrovnik; Ivko Jović, Dubrovnik; Ivica Hladilo, Dubrovnik; Nikola Mlinarić, Dubrovnik; ZARAKOP društvo s ograničenom odgovornošću za građevinarstvo i geoinženjering; Mario Sole, Dubrovnik; Danijel Zvijerković, Dubrovnik; Marinko Bradić, Dubrovnik; Mirko Kolar, Dubrovnik; Žarko Rajković, Dubrovnik; Krešimir Drinovac, Dubrovnik; Vitomir Milanić, Dubrovnik; Marko Čerlek, Dubrovnik; Ivica Car, Dubrovnik; Dragan Mendeš, Dubrovnik; Antun Marinović, Dubrovnik; VIAM društvo za građevinarstvo, trgovinu i projektiranje d.o.o.; Vlaho Lepeš, Dubrovnik; Berislav Bartulović, Dubrovnik; Danijel Ravić, Dubrovnik; Tomislav Topić, Dubrovnik; Ivica Prkačin, Dubrovnik; Pavo Lukić, Dubrovnik; Dane Grubeša, Dubrovnik; Vlaho Vatović, Dubrovnik; Ivo Šimunović, Dubrovnik; Stjepan Matić, Dubrovnik; Ivan Šijalović, Dubrovnik; ELEKTRO-TEAM d.o.o. za elektroinstalacije zastupanog po punomoćniku Anita Tomašević; Almir Pelko, Dubrovnik; Neđo Mijović, Dubrovnik; Vide Vuletić, Dubrovnik; Jozo Dedov, Dubrovnik; Ivo Andrić, Dubrovnik; Ivo Mišura, Dubrovnik; Mišo Previšić, Dubrovnik; Božo Maslać, Dubrovnik; Salko Sejdin, Dubrovnik; Mirko Šimunović, Dubrovnik; Tomas Pavlović, Dubrovnik; Antun Knežević; Andrija Fabris; IVAN KOVAČ; Dragan Baketarić</izvorni_sadrzaj>
    <derivirana_varijabla naziv="DomainObject.Predmet.StrankaFormated_1">  OTP banka Hrvatska dioničko društvo; Stipo Gabrić; DUBROVNIK GRADNJA d.o.o.; Goran Vidović; HYPO ALPE-ADRIA-BANK dioničko društvo; Mirko Bilandžija, Dubrovnik; Damir Vlahinić, Dubrovnik; EUROHERC osiguranje - dioničko društvo za osiguranje imovine i osoba i druge poslove osiguranja zastupanog po punomoćniku Marijana Temali; Jadranka Oberan, Dubrovnik; Andrija Golemac, Dubrovnik; Vinko Raguž, Dubrovnik; Maro Duper, Dubrovnik; Ivan Pavlović, Dubrovnik; Mato Monković, Dubrovnik; Marko Pjević, Dubrovnik; Gordan Cvitanović, Dubrovnik; Jelena Marušić, Dubrovnik; Igor Dobroslavić, Dubrovnik; Igor Centelege, Dubrovnik; Antun Knego, Dubrovnik; Niko Pošak, Dubrovnik; Ivan Radoš, Dubrovnik; Ante Kriste, Dubrovnik; Niko Škoro, Dubrovnik; Andrija Beljo, Dubrovnik; Luka Franjić, Dubrovnik; Safet Elezović, Dubrovnik; Petar Banušić, Dubrovnik; Mario Papak, Dubrovnik; CEMEX Hrvatska dioničko društvo za proizvodnju i prodaju cementa i drugih građevinskih materijala zastupanog po punomoćniku Marina Maslek; Stipe Jeličić, Dubrovnik; Mario Topić, Dubrovnik; Slavko Bošnjak, Dubrovnik; Stipo Topić, Dubrovnik; Mijo Brković, Dubrovnik; Nezir Mujkić, Dubrovnik; Marko Kudrić, Dubrovnik; Dražen Topić, Dubrovnik; Mario Perić, Dubrovnik; Miroslav Ivandić, Dubrovnik; Marko Lovrić, Dubrovnik; Građevinski obrt TIM; Mile Jeličić, Dubrovnik; Zoran Vukoja, Dubrovnik; Danijel Vidović, Dubrovnik; Ivica Radić, Dubrovnik; Antun Žabić, Dubrovnik; Srećko Kriste, Dubrovnik; Jovo Krunić, Dubrovnik; Stjepan Drljo, Dubrovnik; Ivan Perić, Dubrovnik; Joško Vučićević, Dubrovnik; Franjo Džano, Dubrovnik; Amel Ahmović, Dubrovnik; Damir Vladić, Dubrovnik; Predrag Breljaš,  Dubrovnik; Dinko Biokšić, Dubrovnik; Ivica Topić, Dubrovnik; Mijo Papić, Dubrovnik; Stipe Miličević, Dubrovnik; Dinko Pušić, Dubrovnik; Zdravko Merdžan, Dubrovnik; Marijo Pušić, Dubrovnik; Pavo Sentić, Dubrovnik; Ivica Miletić, Dubrovnik; Ivan Krešić, Dubrovnik; Mate Jurković, Dubrovnik; Zoran Kapetanović, Dubrovnik; Mijodrag Vitković, Dubrovnik; Ivan Dobroslavić, Dubrovnik; Stijepo Majkovica, Dubrovnik; Vlaho Cumeljan, Dubrovnik; Dragan Šanta, Dubrovnik; Josip Čuvalo, Dubrovnik; Pero Perović, Dubrovnik; AB KERAMIKA d.o.o.; Stjepan Barušić, Dubrovnik; Ilija Zadrić, Dubrovnik; Darko Topić, Dubrovnik; Smiljko Šitum, Dubrovnik; Mile Sičaja, Dubrovnik; Ivan Zadro, Dubrovnik; Ivica Milinović, Dubrovnik; Mijo Bošnjak, Dubrovnik; Niko Sašilo, Dubrovnik; Jure Grozdić, Dubrovnik; Nikola Jurić, Dubrovnik; Marinko Lučić, Dubrovnik; Slavko Lučić, Dubrovnik; Branko Jeličić, Dubrovnik; Marko Perković, Dubrovnik; Ivo Miletić, Dubrovnik; Zvonko Šijaković, Dubrovnik; Ramo Hodžić, Dubrovnik; Nikša Škrabo, Dubrovnik; Ivan Papk, Dubrovnik; Ivan Pavličević, Dubrovnik; Milenko Miletić, Dubrovnik; Miroslav Jeličić, Dubrovnik; Franj Laco, Dubrovnik; Mato Ivanika, Dubrovnik; Šimun Cvitanović, Dubrovnik; Božo Kvorić, Dubrovnik; Anto Beljo, Dubrovnik; Ivan Bendre, Dubrovnik; Nikša Jeljenić, Dubrovnik; Nikša Škrabo, Dubrovnik; Jozo Papak, Dubrovnik; Šinan Bošnjaković, Dubrovnik; Zoran Vodopija, Dubrovnik; Antun Njirić, Dubrovnik; Ivan Potrebica, Dubrovnik; Miloslav Kokošar, Dubrovnik; Zičrija Hasanspahić, Dubrovnik; Goran Vladić, Dubrovnik; Vojko Smoljanović, Dubrovnik; Ivan Miličević, Dubrovnik; Ante Majić, Dubrovnik; Jozo Morić, Dubrovnik; Ervin Nukić, Dubrovnik; Marko Kristić, Dubrovnik; Dragan Ivandić, Dubrovnik; Jospi Topić, Dubrovnik; Dubravko Mage, Dubrovnik; Milenko Ivanika,Dubrovnik; Robert Maras, Dubrovnik; Nikša Brajević, Dubrovnik; Renejo Ćorsuljić, Dubrovnik; Željko Crepulja, Dubrovnik; Slavko Krisitć, Dubrovnik; Jerko Budimir, Dubrovnik; Izet Zelentrović, Dubrovnik; Lenka Sentić, Dubrovnik; Ivica Pušić, Dubrovnik; Maro Lujo, Dubrovnik; Zdenka Ivanović, Dubrovnik; Tereza Lakić, Dubrovnik; Vlasta Lončarić, Dubrovnik; Marina Osmić, Dubrovnik; Mato Đurović, Dubrovnik; Zoran Tomašević, Dubrovnik; Marija Kokošar, Dubrovnik; Pero Andrić, Dubrovnik; Marin Srijemse, Dubrovnik; Marija Đurđević, Dubrovnik; Ante Kljusurić, Dubrovnik; Petar Kovačević, Dubrovnik; Ivan Biskup, Dubrovnik; Ante Topić, Dubrovnik; Vladimir Ivičević, Dubrovnik; Josip Radić, Dubrovnik; Ivan Zlatić, Dubrovnik; Željko Bošnjak, Dubrovnik; Pero Raić, Dubrovnik; Ivan Lovrić, Dubrovnik; Ivan Bender, Dubrovnik; Zdravko Bošnjak, Dubrovnik; Ivan Džidžić, Dubrovnik; Pero Tomašević, Dubrovnik; Jakov Balarin, Dubrovnik; Pero Asanović, Dubrovnik; Milo Nožica, Dubrovnik; Stipo Franjić, Dubrovnik; Tihomir Trče, Dubrovnik; Viktor Majić, Dubrovnik; Tonći Medi, Dubrovnik; Jasmin Zelentrović, Dubrovnik; Davor Radivojević, Dubrovnik; Boris Centelege, Dubrovnik; Ardo Petko, Dubrovnik; KONAVLE METAL d.o.o. za proizvodnju, trgovinu i usluge zastupanog po punomoćniku Amir Alijagić; Stjepan Lakić, Dubrovnik; Milan Pemdo, Dubrovnik; Robert Popović, Dubrovnik; Pero Jović, Dubrovnik; Branislav Filipović, Dubrovnik; Dragan Litrica, Dubrovnik; Mato Lovrić, Dubrovnik; Aldin Hajdarović, Dubrovnik; Halim Dedović, Dubrovnik; Ivica Abaz, Dubrovnik; Zulfo Ćotović, Dubrovnik; LIBERTAS - DUBROVNIK d.o.o. za prijevoz putnika zastupanog po punomoćniku Nikolina Zvjerković; Antun Vukas, Dubrovnik; Husein Odobašić, Dubrovnik; Ante Marić, Dubrovnik; Ivan Zvono, Dubrovnik; Katica Mašković, Dubrovnik; Ivan Oberan, Dubrovnik; Ivko Vide, Dubrovnik; Ante Kljusurić, Dubrovnik; Nade Matijaši, Dubrovnik; Mujsira Majišević, Dubrovnik; Mare Jerković, Dubrovnik; LIFT MODUS d.o.o. za poizvodnju, trgovinu i usluge zastupanog po punomoćniku Zdravko Balenović; Rudolf Klečak, Dubrovnik; Mato Kevo, Dubrovnik; Mato Topić, Dubrovnik; Boško Rojević, Dubrovnik; Nikola Oberan, Dubronvik; Andrija Zvono, Dubrovnik; Dragan Bender, Dubrovnik; Esad Čokljat, Dubrovnik zastupanog po punomoćniku Želimir Par, odvjetnik; Martin Žeravica, Dubrovnik; Slavko Garić, Dubrovnik; Vlaho Bukvić, Dubrovnik; IMPULS-LEASING društvo s ograničenom odgovornošću za leasing zastupanog po punomoćniku Kate Galić; Zoran Radetić, Dubrovnik; Niko Pavlović, Dubrovnik; Franjo Vnučec, Dubrovnik; Predrag Tokmakčija, Dubrovnik; Goran Škrabo, Dubrovnik; Miho Kevo, Dubrovnik; Munib Aganović, Dubrovnik; Slavko Bošnjak, Dubrovnik; Ivko Jović, Dubrovnik; Ivica Hladilo, Dubrovnik; Nikola Mlinarić, Dubrovnik; ZARAKOP društvo s ograničenom odgovornošću za građevinarstvo i geoinženjering; Mario Sole, Dubrovnik; Danijel Zvijerković, Dubrovnik; Marinko Bradić, Dubrovnik; Mirko Kolar, Dubrovnik; Žarko Rajković, Dubrovnik; Krešimir Drinovac, Dubrovnik; Vitomir Milanić, Dubrovnik; Marko Čerlek, Dubrovnik; Ivica Car, Dubrovnik; Dragan Mendeš, Dubrovnik; Antun Marinović, Dubrovnik; VIAM društvo za građevinarstvo, trgovinu i projektiranje d.o.o.; Vlaho Lepeš, Dubrovnik; Berislav Bartulović, Dubrovnik; Danijel Ravić, Dubrovnik; Tomislav Topić, Dubrovnik; Ivica Prkačin, Dubrovnik; Pavo Lukić, Dubrovnik; Dane Grubeša, Dubrovnik; Vlaho Vatović, Dubrovnik; Ivo Šimunović, Dubrovnik; Stjepan Matić, Dubrovnik; Ivan Šijalović, Dubrovnik; ELEKTRO-TEAM d.o.o. za elektroinstalacije zastupanog po punomoćniku Anita Tomašević; Almir Pelko, Dubrovnik; Neđo Mijović, Dubrovnik; Vide Vuletić, Dubrovnik; Jozo Dedov, Dubrovnik; Ivo Andrić, Dubrovnik; Ivo Mišura, Dubrovnik; Mišo Previšić, Dubrovnik; Božo Maslać, Dubrovnik; Salko Sejdin, Dubrovnik; Mirko Šimunović, Dubrovnik; Tomas Pavlović, Dubrovnik; Antun Knežević; Andrija Fabris; IVAN KOVAČ; Dragan Baketarić</derivirana_varijabla>
  </DomainObject.Predmet.StrankaFormated>
  <DomainObject.Predmet.StrankaFormatedOIB>
    <izvorni_sadrzaj>  OTP banka Hrvatska dioničko društvo, OIB 52508873833; Stipo Gabrić, OIB 36026452457; DUBROVNIK GRADNJA d.o.o.; Goran Vidović; HYPO ALPE-ADRIA-BANK dioničko društvo, OIB 14036333877; Mirko Bilandžija, Dubrovnik; Damir Vlahinić, Dubrovnik; EUROHERC osiguranje - dioničko društvo za osiguranje imovine i osoba i druge poslove osiguranja, OIB 22694857747 zastupanog po punomoćniku Marijana Temali; Jadranka Oberan, Dubrovnik; Andrija Golemac, Dubrovnik; Vinko Raguž, Dubrovnik; Maro Duper, Dubrovnik; Ivan Pavlović, Dubrovnik; Mato Monković, Dubrovnik; Marko Pjević, Dubrovnik; Gordan Cvitanović, Dubrovnik; Jelena Marušić, Dubrovnik; Igor Dobroslavić, Dubrovnik; Igor Centelege, Dubrovnik; Antun Knego, Dubrovnik; Niko Pošak, Dubrovnik; Ivan Radoš, Dubrovnik; Ante Kriste, Dubrovnik; Niko Škoro, Dubrovnik; Andrija Beljo, Dubrovnik; Luka Franjić, Dubrovnik; Safet Elezović, Dubrovnik; Petar Banušić, Dubrovnik; Mario Papak, Dubrovnik; CEMEX Hrvatska dioničko društvo za proizvodnju i prodaju cementa i drugih građevinskih materijala, OIB 94136335132 zastupanog po punomoćniku Marina Maslek; Stipe Jeličić, Dubrovnik; Mario Topić, Dubrovnik; Slavko Bošnjak, Dubrovnik; Stipo Topić, Dubrovnik; Mijo Brković, Dubrovnik; Nezir Mujkić, Dubrovnik; Marko Kudrić, Dubrovnik; Dražen Topić, Dubrovnik; Mario Perić, Dubrovnik; Miroslav Ivandić, Dubrovnik; Marko Lovrić, Dubrovnik; Građevinski obrt TIM; Mile Jeličić, Dubrovnik; Zoran Vukoja, Dubrovnik; Danijel Vidović, Dubrovnik; Ivica Radić, Dubrovnik; Antun Žabić, Dubrovnik; Srećko Kriste, Dubrovnik; Jovo Krunić, Dubrovnik; Stjepan Drljo, Dubrovnik; Ivan Perić, Dubrovnik; Joško Vučićević, Dubrovnik; Franjo Džano, Dubrovnik; Amel Ahmović, Dubrovnik; Damir Vladić, Dubrovnik; Predrag Breljaš,  Dubrovnik; Dinko Biokšić, Dubrovnik; Ivica Topić, Dubrovnik; Mijo Papić, Dubrovnik; Stipe Miličević, Dubrovnik; Dinko Pušić, Dubrovnik; Zdravko Merdžan, Dubrovnik; Marijo Pušić, Dubrovnik; Pavo Sentić, Dubrovnik; Ivica Miletić, Dubrovnik; Ivan Krešić, Dubrovnik; Mate Jurković, Dubrovnik; Zoran Kapetanović, Dubrovnik; Mijodrag Vitković, Dubrovnik; Ivan Dobroslavić, Dubrovnik; Stijepo Majkovica, Dubrovnik; Vlaho Cumeljan, Dubrovnik; Dragan Šanta, Dubrovnik; Josip Čuvalo, Dubrovnik; Pero Perović, Dubrovnik; AB KERAMIKA d.o.o., OIB 77285179745; Stjepan Barušić, Dubrovnik; Ilija Zadrić, Dubrovnik; Darko Topić, Dubrovnik; Smiljko Šitum, Dubrovnik; Mile Sičaja, Dubrovnik; Ivan Zadro, Dubrovnik; Ivica Milinović, Dubrovnik; Mijo Bošnjak, Dubrovnik; Niko Sašilo, Dubrovnik; Jure Grozdić, Dubrovnik; Nikola Jurić, Dubrovnik; Marinko Lučić, Dubrovnik; Slavko Lučić, Dubrovnik; Branko Jeličić, Dubrovnik; Marko Perković, Dubrovnik; Ivo Miletić, Dubrovnik; Zvonko Šijaković, Dubrovnik; Ramo Hodžić, Dubrovnik; Nikša Škrabo, Dubrovnik; Ivan Papk, Dubrovnik; Ivan Pavličević, Dubrovnik; Milenko Miletić, Dubrovnik; Miroslav Jeličić, Dubrovnik; Franj Laco, Dubrovnik; Mato Ivanika, Dubrovnik; Šimun Cvitanović, Dubrovnik; Božo Kvorić, Dubrovnik; Anto Beljo, Dubrovnik; Ivan Bendre, Dubrovnik; Nikša Jeljenić, Dubrovnik; Nikša Škrabo, Dubrovnik; Jozo Papak, Dubrovnik; Šinan Bošnjaković, Dubrovnik; Zoran Vodopija, Dubrovnik; Antun Njirić, Dubrovnik; Ivan Potrebica, Dubrovnik; Miloslav Kokošar, Dubrovnik; Zičrija Hasanspahić, Dubrovnik; Goran Vladić, Dubrovnik; Vojko Smoljanović, Dubrovnik; Ivan Miličević, Dubrovnik; Ante Majić, Dubrovnik; Jozo Morić, Dubrovnik; Ervin Nukić, Dubrovnik; Marko Kristić, Dubrovnik; Dragan Ivandić, Dubrovnik; Jospi Topić, Dubrovnik; Dubravko Mage, Dubrovnik; Milenko Ivanika,Dubrovnik; Robert Maras, Dubrovnik; Nikša Brajević, Dubrovnik; Renejo Ćorsuljić, Dubrovnik; Željko Crepulja, Dubrovnik; Slavko Krisitć, Dubrovnik; Jerko Budimir, Dubrovnik; Izet Zelentrović, Dubrovnik; Lenka Sentić, Dubrovnik; Ivica Pušić, Dubrovnik; Maro Lujo, Dubrovnik; Zdenka Ivanović, Dubrovnik; Tereza Lakić, Dubrovnik; Vlasta Lončarić, Dubrovnik; Marina Osmić, Dubrovnik; Mato Đurović, Dubrovnik; Zoran Tomašević, Dubrovnik; Marija Kokošar, Dubrovnik; Pero Andrić, Dubrovnik; Marin Srijemse, Dubrovnik; Marija Đurđević, Dubrovnik; Ante Kljusurić, Dubrovnik; Petar Kovačević, Dubrovnik; Ivan Biskup, Dubrovnik; Ante Topić, Dubrovnik; Vladimir Ivičević, Dubrovnik; Josip Radić, Dubrovnik; Ivan Zlatić, Dubrovnik; Željko Bošnjak, Dubrovnik; Pero Raić, Dubrovnik; Ivan Lovrić, Dubrovnik; Ivan Bender, Dubrovnik; Zdravko Bošnjak, Dubrovnik; Ivan Džidžić, Dubrovnik; Pero Tomašević, Dubrovnik; Jakov Balarin, Dubrovnik; Pero Asanović, Dubrovnik; Milo Nožica, Dubrovnik; Stipo Franjić, Dubrovnik; Tihomir Trče, Dubrovnik; Viktor Majić, Dubrovnik; Tonći Medi, Dubrovnik; Jasmin Zelentrović, Dubrovnik; Davor Radivojević, Dubrovnik; Boris Centelege, Dubrovnik; Ardo Petko, Dubrovnik; KONAVLE METAL d.o.o. za proizvodnju, trgovinu i usluge, OIB 55470127232 zastupanog po punomoćniku Amir Alijagić; Stjepan Lakić, Dubrovnik; Milan Pemdo, Dubrovnik; Robert Popović, Dubrovnik; Pero Jović, Dubrovnik; Branislav Filipović, Dubrovnik; Dragan Litrica, Dubrovnik; Mato Lovrić, Dubrovnik; Aldin Hajdarović, Dubrovnik; Halim Dedović, Dubrovnik; Ivica Abaz, Dubrovnik; Zulfo Ćotović, Dubrovnik; LIBERTAS - DUBROVNIK d.o.o. za prijevoz putnika, OIB 36411681446 zastupanog po punomoćniku Nikolina Zvjerković; Antun Vukas, Dubrovnik; Husein Odobašić, Dubrovnik; Ante Marić, Dubrovnik; Ivan Zvono, Dubrovnik; Katica Mašković, Dubrovnik; Ivan Oberan, Dubrovnik; Ivko Vide, Dubrovnik; Ante Kljusurić, Dubrovnik; Nade Matijaši, Dubrovnik; Mujsira Majišević, Dubrovnik; Mare Jerković, Dubrovnik; LIFT MODUS d.o.o. za poizvodnju, trgovinu i usluge, OIB 15526597734 zastupanog po punomoćniku Zdravko Balenović; Rudolf Klečak, Dubrovnik; Mato Kevo, Dubrovnik; Mato Topić, Dubrovnik; Boško Rojević, Dubrovnik; Nikola Oberan, Dubronvik; Andrija Zvono, Dubrovnik; Dragan Bender, Dubrovnik; Esad Čokljat, Dubrovnik zastupanog po punomoćniku Želimir Par, odvjetnik; Martin Žeravica, Dubrovnik; Slavko Garić, Dubrovnik; Vlaho Bukvić, Dubrovnik; IMPULS-LEASING društvo s ograničenom odgovornošću za leasing, OIB 65918029671 zastupanog po punomoćniku Kate Galić; Zoran Radetić, Dubrovnik; Niko Pavlović, Dubrovnik; Franjo Vnučec, Dubrovnik; Predrag Tokmakčija, Dubrovnik; Goran Škrabo, Dubrovnik; Miho Kevo, Dubrovnik; Munib Aganović, Dubrovnik; Slavko Bošnjak, Dubrovnik; Ivko Jović, Dubrovnik; Ivica Hladilo, Dubrovnik; Nikola Mlinarić, Dubrovnik; ZARAKOP društvo s ograničenom odgovornošću za građevinarstvo i geoinženjering, OIB 47945843315; Mario Sole, Dubrovnik; Danijel Zvijerković, Dubrovnik; Marinko Bradić, Dubrovnik; Mirko Kolar, Dubrovnik; Žarko Rajković, Dubrovnik; Krešimir Drinovac, Dubrovnik; Vitomir Milanić, Dubrovnik; Marko Čerlek, Dubrovnik; Ivica Car, Dubrovnik; Dragan Mendeš, Dubrovnik; Antun Marinović, Dubrovnik; VIAM društvo za građevinarstvo, trgovinu i projektiranje d.o.o., OIB 61581848671; Vlaho Lepeš, Dubrovnik; Berislav Bartulović, Dubrovnik; Danijel Ravić, Dubrovnik; Tomislav Topić, Dubrovnik; Ivica Prkačin, Dubrovnik; Pavo Lukić, Dubrovnik; Dane Grubeša, Dubrovnik; Vlaho Vatović, Dubrovnik; Ivo Šimunović, Dubrovnik; Stjepan Matić, Dubrovnik; Ivan Šijalović, Dubrovnik; ELEKTRO-TEAM d.o.o. za elektroinstalacije, OIB 26176974494 zastupanog po punomoćniku Anita Tomašević; Almir Pelko, Dubrovnik; Neđo Mijović, Dubrovnik; Vide Vuletić, Dubrovnik; Jozo Dedov, Dubrovnik; Ivo Andrić, Dubrovnik; Ivo Mišura, Dubrovnik; Mišo Previšić, Dubrovnik; Božo Maslać, Dubrovnik; Salko Sejdin, Dubrovnik; Mirko Šimunović, Dubrovnik; Tomas Pavlović, Dubrovnik; Antun Knežević; Andrija Fabris; IVAN KOVAČ; Dragan Baketarić</izvorni_sadrzaj>
    <derivirana_varijabla naziv="DomainObject.Predmet.StrankaFormatedOIB_1">  OTP banka Hrvatska dioničko društvo, OIB 52508873833; Stipo Gabrić, OIB 36026452457; DUBROVNIK GRADNJA d.o.o.; Goran Vidović; HYPO ALPE-ADRIA-BANK dioničko društvo, OIB 14036333877; Mirko Bilandžija, Dubrovnik; Damir Vlahinić, Dubrovnik; EUROHERC osiguranje - dioničko društvo za osiguranje imovine i osoba i druge poslove osiguranja, OIB 22694857747 zastupanog po punomoćniku Marijana Temali; Jadranka Oberan, Dubrovnik; Andrija Golemac, Dubrovnik; Vinko Raguž, Dubrovnik; Maro Duper, Dubrovnik; Ivan Pavlović, Dubrovnik; Mato Monković, Dubrovnik; Marko Pjević, Dubrovnik; Gordan Cvitanović, Dubrovnik; Jelena Marušić, Dubrovnik; Igor Dobroslavić, Dubrovnik; Igor Centelege, Dubrovnik; Antun Knego, Dubrovnik; Niko Pošak, Dubrovnik; Ivan Radoš, Dubrovnik; Ante Kriste, Dubrovnik; Niko Škoro, Dubrovnik; Andrija Beljo, Dubrovnik; Luka Franjić, Dubrovnik; Safet Elezović, Dubrovnik; Petar Banušić, Dubrovnik; Mario Papak, Dubrovnik; CEMEX Hrvatska dioničko društvo za proizvodnju i prodaju cementa i drugih građevinskih materijala, OIB 94136335132 zastupanog po punomoćniku Marina Maslek; Stipe Jeličić, Dubrovnik; Mario Topić, Dubrovnik; Slavko Bošnjak, Dubrovnik; Stipo Topić, Dubrovnik; Mijo Brković, Dubrovnik; Nezir Mujkić, Dubrovnik; Marko Kudrić, Dubrovnik; Dražen Topić, Dubrovnik; Mario Perić, Dubrovnik; Miroslav Ivandić, Dubrovnik; Marko Lovrić, Dubrovnik; Građevinski obrt TIM; Mile Jeličić, Dubrovnik; Zoran Vukoja, Dubrovnik; Danijel Vidović, Dubrovnik; Ivica Radić, Dubrovnik; Antun Žabić, Dubrovnik; Srećko Kriste, Dubrovnik; Jovo Krunić, Dubrovnik; Stjepan Drljo, Dubrovnik; Ivan Perić, Dubrovnik; Joško Vučićević, Dubrovnik; Franjo Džano, Dubrovnik; Amel Ahmović, Dubrovnik; Damir Vladić, Dubrovnik; Predrag Breljaš,  Dubrovnik; Dinko Biokšić, Dubrovnik; Ivica Topić, Dubrovnik; Mijo Papić, Dubrovnik; Stipe Miličević, Dubrovnik; Dinko Pušić, Dubrovnik; Zdravko Merdžan, Dubrovnik; Marijo Pušić, Dubrovnik; Pavo Sentić, Dubrovnik; Ivica Miletić, Dubrovnik; Ivan Krešić, Dubrovnik; Mate Jurković, Dubrovnik; Zoran Kapetanović, Dubrovnik; Mijodrag Vitković, Dubrovnik; Ivan Dobroslavić, Dubrovnik; Stijepo Majkovica, Dubrovnik; Vlaho Cumeljan, Dubrovnik; Dragan Šanta, Dubrovnik; Josip Čuvalo, Dubrovnik; Pero Perović, Dubrovnik; AB KERAMIKA d.o.o., OIB 77285179745; Stjepan Barušić, Dubrovnik; Ilija Zadrić, Dubrovnik; Darko Topić, Dubrovnik; Smiljko Šitum, Dubrovnik; Mile Sičaja, Dubrovnik; Ivan Zadro, Dubrovnik; Ivica Milinović, Dubrovnik; Mijo Bošnjak, Dubrovnik; Niko Sašilo, Dubrovnik; Jure Grozdić, Dubrovnik; Nikola Jurić, Dubrovnik; Marinko Lučić, Dubrovnik; Slavko Lučić, Dubrovnik; Branko Jeličić, Dubrovnik; Marko Perković, Dubrovnik; Ivo Miletić, Dubrovnik; Zvonko Šijaković, Dubrovnik; Ramo Hodžić, Dubrovnik; Nikša Škrabo, Dubrovnik; Ivan Papk, Dubrovnik; Ivan Pavličević, Dubrovnik; Milenko Miletić, Dubrovnik; Miroslav Jeličić, Dubrovnik; Franj Laco, Dubrovnik; Mato Ivanika, Dubrovnik; Šimun Cvitanović, Dubrovnik; Božo Kvorić, Dubrovnik; Anto Beljo, Dubrovnik; Ivan Bendre, Dubrovnik; Nikša Jeljenić, Dubrovnik; Nikša Škrabo, Dubrovnik; Jozo Papak, Dubrovnik; Šinan Bošnjaković, Dubrovnik; Zoran Vodopija, Dubrovnik; Antun Njirić, Dubrovnik; Ivan Potrebica, Dubrovnik; Miloslav Kokošar, Dubrovnik; Zičrija Hasanspahić, Dubrovnik; Goran Vladić, Dubrovnik; Vojko Smoljanović, Dubrovnik; Ivan Miličević, Dubrovnik; Ante Majić, Dubrovnik; Jozo Morić, Dubrovnik; Ervin Nukić, Dubrovnik; Marko Kristić, Dubrovnik; Dragan Ivandić, Dubrovnik; Jospi Topić, Dubrovnik; Dubravko Mage, Dubrovnik; Milenko Ivanika,Dubrovnik; Robert Maras, Dubrovnik; Nikša Brajević, Dubrovnik; Renejo Ćorsuljić, Dubrovnik; Željko Crepulja, Dubrovnik; Slavko Krisitć, Dubrovnik; Jerko Budimir, Dubrovnik; Izet Zelentrović, Dubrovnik; Lenka Sentić, Dubrovnik; Ivica Pušić, Dubrovnik; Maro Lujo, Dubrovnik; Zdenka Ivanović, Dubrovnik; Tereza Lakić, Dubrovnik; Vlasta Lončarić, Dubrovnik; Marina Osmić, Dubrovnik; Mato Đurović, Dubrovnik; Zoran Tomašević, Dubrovnik; Marija Kokošar, Dubrovnik; Pero Andrić, Dubrovnik; Marin Srijemse, Dubrovnik; Marija Đurđević, Dubrovnik; Ante Kljusurić, Dubrovnik; Petar Kovačević, Dubrovnik; Ivan Biskup, Dubrovnik; Ante Topić, Dubrovnik; Vladimir Ivičević, Dubrovnik; Josip Radić, Dubrovnik; Ivan Zlatić, Dubrovnik; Željko Bošnjak, Dubrovnik; Pero Raić, Dubrovnik; Ivan Lovrić, Dubrovnik; Ivan Bender, Dubrovnik; Zdravko Bošnjak, Dubrovnik; Ivan Džidžić, Dubrovnik; Pero Tomašević, Dubrovnik; Jakov Balarin, Dubrovnik; Pero Asanović, Dubrovnik; Milo Nožica, Dubrovnik; Stipo Franjić, Dubrovnik; Tihomir Trče, Dubrovnik; Viktor Majić, Dubrovnik; Tonći Medi, Dubrovnik; Jasmin Zelentrović, Dubrovnik; Davor Radivojević, Dubrovnik; Boris Centelege, Dubrovnik; Ardo Petko, Dubrovnik; KONAVLE METAL d.o.o. za proizvodnju, trgovinu i usluge, OIB 55470127232 zastupanog po punomoćniku Amir Alijagić; Stjepan Lakić, Dubrovnik; Milan Pemdo, Dubrovnik; Robert Popović, Dubrovnik; Pero Jović, Dubrovnik; Branislav Filipović, Dubrovnik; Dragan Litrica, Dubrovnik; Mato Lovrić, Dubrovnik; Aldin Hajdarović, Dubrovnik; Halim Dedović, Dubrovnik; Ivica Abaz, Dubrovnik; Zulfo Ćotović, Dubrovnik; LIBERTAS - DUBROVNIK d.o.o. za prijevoz putnika, OIB 36411681446 zastupanog po punomoćniku Nikolina Zvjerković; Antun Vukas, Dubrovnik; Husein Odobašić, Dubrovnik; Ante Marić, Dubrovnik; Ivan Zvono, Dubrovnik; Katica Mašković, Dubrovnik; Ivan Oberan, Dubrovnik; Ivko Vide, Dubrovnik; Ante Kljusurić, Dubrovnik; Nade Matijaši, Dubrovnik; Mujsira Majišević, Dubrovnik; Mare Jerković, Dubrovnik; LIFT MODUS d.o.o. za poizvodnju, trgovinu i usluge, OIB 15526597734 zastupanog po punomoćniku Zdravko Balenović; Rudolf Klečak, Dubrovnik; Mato Kevo, Dubrovnik; Mato Topić, Dubrovnik; Boško Rojević, Dubrovnik; Nikola Oberan, Dubronvik; Andrija Zvono, Dubrovnik; Dragan Bender, Dubrovnik; Esad Čokljat, Dubrovnik zastupanog po punomoćniku Želimir Par, odvjetnik; Martin Žeravica, Dubrovnik; Slavko Garić, Dubrovnik; Vlaho Bukvić, Dubrovnik; IMPULS-LEASING društvo s ograničenom odgovornošću za leasing, OIB 65918029671 zastupanog po punomoćniku Kate Galić; Zoran Radetić, Dubrovnik; Niko Pavlović, Dubrovnik; Franjo Vnučec, Dubrovnik; Predrag Tokmakčija, Dubrovnik; Goran Škrabo, Dubrovnik; Miho Kevo, Dubrovnik; Munib Aganović, Dubrovnik; Slavko Bošnjak, Dubrovnik; Ivko Jović, Dubrovnik; Ivica Hladilo, Dubrovnik; Nikola Mlinarić, Dubrovnik; ZARAKOP društvo s ograničenom odgovornošću za građevinarstvo i geoinženjering, OIB 47945843315; Mario Sole, Dubrovnik; Danijel Zvijerković, Dubrovnik; Marinko Bradić, Dubrovnik; Mirko Kolar, Dubrovnik; Žarko Rajković, Dubrovnik; Krešimir Drinovac, Dubrovnik; Vitomir Milanić, Dubrovnik; Marko Čerlek, Dubrovnik; Ivica Car, Dubrovnik; Dragan Mendeš, Dubrovnik; Antun Marinović, Dubrovnik; VIAM društvo za građevinarstvo, trgovinu i projektiranje d.o.o., OIB 61581848671; Vlaho Lepeš, Dubrovnik; Berislav Bartulović, Dubrovnik; Danijel Ravić, Dubrovnik; Tomislav Topić, Dubrovnik; Ivica Prkačin, Dubrovnik; Pavo Lukić, Dubrovnik; Dane Grubeša, Dubrovnik; Vlaho Vatović, Dubrovnik; Ivo Šimunović, Dubrovnik; Stjepan Matić, Dubrovnik; Ivan Šijalović, Dubrovnik; ELEKTRO-TEAM d.o.o. za elektroinstalacije, OIB 26176974494 zastupanog po punomoćniku Anita Tomašević; Almir Pelko, Dubrovnik; Neđo Mijović, Dubrovnik; Vide Vuletić, Dubrovnik; Jozo Dedov, Dubrovnik; Ivo Andrić, Dubrovnik; Ivo Mišura, Dubrovnik; Mišo Previšić, Dubrovnik; Božo Maslać, Dubrovnik; Salko Sejdin, Dubrovnik; Mirko Šimunović, Dubrovnik; Tomas Pavlović, Dubrovnik; Antun Knežević; Andrija Fabris; IVAN KOVAČ; Dragan Baketarić</derivirana_varijabla>
  </DomainObject.Predmet.StrankaFormatedOIB>
  <DomainObject.Predmet.StrankaFormatedWithAdress>
    <izvorni_sadrzaj> OTP banka Hrvatska dioničko društvo, Ulica Domovinskog rata 3, Zadar; Stipo Gabrić, Petra Krešimira IV/59, 20350 Metković; DUBROVNIK GRADNJA d.o.o.; Goran Vidović; HYPO ALPE-ADRIA-BANK dioničko društvo, Slavonska avenija 6, 10000 Zagreb; Mirko Bilandžija, Dubrovnik, 20000 Dubrovnik; Damir Vlahinić, Dubrovnik, Điva Natali 7 (GP Dubrovnik d.d.), 20000 Dubrovnik; EUROHERC osiguranje - dioničko društvo za osiguranje imovine i osoba i druge poslove osiguranja, Ulica grada Vukovara 282, 10000 Zagreb zastupanog po punomoćniku Marijana Temali; Jadranka Oberan, Dubrovnik, 20000 Dubrovnik; Andrija Golemac, Dubrovnik, 20000 Dubrovnik; Vinko Raguž, Dubrovnik, 20000 Dubrovnik; Maro Duper, Dubrovnik, 20000 Dubrovnik; Ivan Pavlović, Dubrovnik, 20000 Dubrovnik; Mato Monković, Dubrovnik, 20000 Dubrovnik; Marko Pjević, Dubrovnik, 20000 Dubrovnik; Gordan Cvitanović, Dubrovnik, 20000 Dubrovnik; Jelena Marušić, Dubrovnik, 20000 Dubrovnik; Igor Dobroslavić, Dubrovnik, 20000 Dubrovnik; Igor Centelege, Dubrovnik, 20000 Dubrovnik; Antun Knego, Dubrovnik, 20000 Dubrovnik; Niko Pošak, Dubrovnik, 20000 Dubrovnik; Ivan Radoš, Dubrovnik, 20000 Dubrovnik; Ante Kriste, Dubrovnik, 20000 Dubrovnik; Niko Škoro, Dubrovnik, 20000 Dubrovnik; Andrija Beljo, Dubrovnik, 20000 Dubrovnik; Luka Franjić, Dubrovnik, 20000 Dubrovnik; Safet Elezović, Dubrovnik, 20000 Dubrovnik; Petar Banušić, Dubrovnik, 20000 Dubrovnik; Mario Papak, Dubrovnik, 20000 Dubrovnik; CEMEX Hrvatska dioničko društvo za proizvodnju i prodaju cementa i drugih građevinskih materijala, F. Tuđmana 45, Kaštel Sućurac zastupanog po punomoćniku Marina Maslek; Stipe Jeličić, Dubrovnik, 20000 Dubrovnik; Mario Topić, Dubrovnik, 20000 Dubrovnik; Slavko Bošnjak, Dubrovnik, 20000 Dubrovnik; Stipo Topić, Dubrovnik, 20000 Dubrovnik; Mijo Brković, Dubrovnik, 20000 Dubrovnik; Nezir Mujkić, Dubrovnik, 20000 Dubrovnik; Marko Kudrić, Dubrovnik, 20000 Dubrovnik; Dražen Topić, Dubrovnik, 20000 Dubrovnik; Mario Perić, Dubrovnik, 20000 Dubrovnik; Miroslav Ivandić, Dubrovnik, 20000 Dubrovnik; Marko Lovrić, Dubrovnik, 20000 Dubrovnik; Građevinski obrt TIM; Mile Jeličić, Dubrovnik, 20000 Dubrovnik; Zoran Vukoja, Dubrovnik, 20000 Dubrovnik; Danijel Vidović, Dubrovnik, 20000 Dubrovnik; Ivica Radić, Dubrovnik, 20000 Dubrovnik; Antun Žabić, Dubrovnik, 20000 Dubrovnik; Srećko Kriste, Dubrovnik, 20000 Dubrovnik; Jovo Krunić, Dubrovnik, 20000 Dubrovnik; Stjepan Drljo, Dubrovnik, 20000 Dubrovnik; Ivan Perić, Dubrovnik, 20000 Dubrovnik; Joško Vučićević, Dubrovnik, 20000 Dubrovnik; Franjo Džano, Dubrovnik, 20000 Dubrovnik; Amel Ahmović, Dubrovnik, 20000 Dubrovnik; Damir Vladić, Dubrovnik, 20000 Dubrovnik; Predrag Breljaš,  Dubrovnik, 20000 Dubrovnik; Dinko Biokšić, Dubrovnik, 20000 Dubrovnik; Ivica Topić, Dubrovnik, 20000 Dubrovnik; Mijo Papić, Dubrovnik, 20000 Dubrovnik; Stipe Miličević, Dubrovnik, 20000 Dubrovnik; Dinko Pušić, Dubrovnik, 20000 Dubrovnik; Zdravko Merdžan, Dubrovnik, 20000 Dubrovnik; Marijo Pušić, Dubrovnik, 20000 Dubrovnik; Pavo Sentić, Dubrovnik, 20000 Dubrovnik; Ivica Miletić, Dubrovnik, 20000 Dubrovnik; Ivan Krešić, Dubrovnik, 20000 Dubrovnik; Mate Jurković, Dubrovnik, 20000 Dubrovnik; Zoran Kapetanović, Dubrovnik, 20000 Dubrovnik; Mijodrag Vitković, Dubrovnik, 20000 Dubrovnik; Ivan Dobroslavić, Dubrovnik, 20000 Dubrovnik; Stijepo Majkovica, Dubrovnik, 20000 Dubrovnik; Vlaho Cumeljan, Dubrovnik, 20000 Dubrovnik; Dragan Šanta, Dubrovnik, 20000 Dubrovnik; Josip Čuvalo, Dubrovnik, 20000 Dubrovnik; Pero Perović, Dubrovnik, 20000 Dubrovnik; AB KERAMIKA d.o.o.; Stjepan Barušić, Dubrovnik, 20000 Dubrovnik; Ilija Zadrić, Dubrovnik, 20000 Dubrovnik; Darko Topić, Dubrovnik, 20000 Dubrovnik; Smiljko Šitum, Dubrovnik, 20000 Dubrovnik; Mile Sičaja, Dubrovnik, 20000 Dubrovnik; Ivan Zadro, Dubrovnik, 20000 Dubrovnik; Ivica Milinović, Dubrovnik, 20000 Dubrovnik; Mijo Bošnjak, Dubrovnik, 20000 Dubrovnik; Niko Sašilo, Dubrovnik, 20000 Dubrovnik; Jure Grozdić, Dubrovnik, 20000 Dubrovnik; Nikola Jurić, Dubrovnik, 20000 Dubrovnik; Marinko Lučić, Dubrovnik, 20000 Dubrovnik; Slavko Lučić, Dubrovnik, 20000 Dubrovnik; Branko Jeličić, Dubrovnik, 20000 Dubrovnik; Marko Perković, Dubrovnik, 20000 Dubrovnik; Ivo Miletić, Dubrovnik, 20000 Dubrovnik; Zvonko Šijaković, Dubrovnik, 20000 Dubrovnik; Ramo Hodžić, Dubrovnik, 20000 Dubrovnik; Nikša Škrabo, Dubrovnik, 20000 Dubrovnik; Ivan Papk, Dubrovnik, 20000 Dubrovnik; Ivan Pavličević, Dubrovnik, 20000 Dubrovnik; Milenko Miletić, Dubrovnik, 20000 Dubrovnik; Miroslav Jeličić, Dubrovnik, 20000 Dubrovnik; Franj Laco, Dubrovnik, 20000 Dubrovnik; Mato Ivanika, Dubrovnik, 20000 Dubrovnik; Šimun Cvitanović, Dubrovnik, 20000 Dubrovnik; Božo Kvorić, Dubrovnik, 20000 Dubrovnik; Anto Beljo, Dubrovnik, 20000 Dubrovnik; Ivan Bendre, Dubrovnik, 20000 Dubrovnik; Nikša Jeljenić, Dubrovnik, 20000 Dubrovnik; Nikša Škrabo, Dubrovnik, 20000 Dubrovnik; Jozo Papak, Dubrovnik, 20000 Dubrovnik; Šinan Bošnjaković, Dubrovnik, 20000 Dubrovnik; Zoran Vodopija, Dubrovnik, 20000 Dubrovnik; Antun Njirić, Dubrovnik, 20000 Dubrovnik; Ivan Potrebica, Dubrovnik, 20000 Dubrovnik; Miloslav Kokošar, Dubrovnik, 20000 Dubrovnik; Zičrija Hasanspahić, Dubrovnik, 20000 Dubrovnik; Goran Vladić, Dubrovnik, 20000 Dubrovnik; Vojko Smoljanović, Dubrovnik, 20000 Dubrovnik; Ivan Miličević, Dubrovnik, 20000 Dubrovnik; Ante Majić, Dubrovnik, 20000 Dubrovnik; Jozo Morić, Dubrovnik, 20000 Dubrovnik; Ervin Nukić, Dubrovnik, 20000 Dubrovnik; Marko Kristić, Dubrovnik, 20000 Dubrovnik; Dragan Ivandić, Dubrovnik, 20000 Dubrovnik; Jospi Topić, Dubrovnik, 20000 Dubrovnik; Dubravko Mage, Dubrovnik, 20000 Dubrovnik; Milenko Ivanika,Dubrovnik, 20000 Dubrovnik; Robert Maras, Dubrovnik, 20000 Dubrovnik; Nikša Brajević, Dubrovnik, 20000 Dubrovnik; Renejo Ćorsuljić, Dubrovnik, 20000 Dubrovnik; Željko Crepulja, Dubrovnik, 20000 Dubrovnik; Slavko Krisitć, Dubrovnik, 20000 Dubrovnik; Jerko Budimir, Dubrovnik, 20000 Dubrovnik; Izet Zelentrović, Dubrovnik, 20000 Dubrovnik; Lenka Sentić, Dubrovnik, 20000 Dubrovnik; Ivica Pušić, Dubrovnik, 20000 Dubrovnik; Maro Lujo, Dubrovnik, 20000 Dubrovnik; Zdenka Ivanović, Dubrovnik, 20000 Dubrovnik; Tereza Lakić, Dubrovnik, 20000 Dubrovnik; Vlasta Lončarić, Dubrovnik, 20000 Dubrovnik; Marina Osmić, Dubrovnik, 20000 Dubrovnik; Mato Đurović, Dubrovnik, 20000 Dubrovnik; Zoran Tomašević, Dubrovnik, 20000 Dubrovnik; Marija Kokošar, Dubrovnik, 20000 Dubrovnik; Pero Andrić, Dubrovnik, 20000 Dubrovnik; Marin Srijemse, Dubrovnik, 20000 Dubrovnik; Marija Đurđević, Dubrovnik, 20000 Dubrovnik; Ante Kljusurić, Dubrovnik, 20000 Dubrovnik; Petar Kovačević, Dubrovnik, 20000 Dubrovnik; Ivan Biskup, Dubrovnik, 20000 Dubrovnik; Ante Topić, Dubrovnik, 20000 Dubrovnik; Vladimir Ivičević, Dubrovnik, 20000 Dubrovnik; Josip Radić, Dubrovnik, 20000 Dubrovnik; Ivan Zlatić, Dubrovnik, 20000 Dubrovnik; Željko Bošnjak, Dubrovnik, 20000 Dubrovnik; Pero Raić, Dubrovnik, 20000 Dubrovnik; Ivan Lovrić, Dubrovnik, 20000 Dubrovnik; Ivan Bender, Dubrovnik, 20000 Dubrovnik; Zdravko Bošnjak, Dubrovnik, 20000 Dubrovnik; Ivan Džidžić, Dubrovnik, 20000 Dubrovnik; Pero Tomašević, Dubrovnik, 20000 Dubrovnik; Jakov Balarin, Dubrovnik, 20000 Dubrovnik; Pero Asanović, Dubrovnik, 20000 Dubrovnik; Milo Nožica, Dubrovnik, 20000 Dubrovnik; Stipo Franjić, Dubrovnik, 20000 Dubrovnik; Tihomir Trče, Dubrovnik, 20000 Dubrovnik; Viktor Majić, Dubrovnik, 20000 Dubrovnik; Tonći Medi, Dubrovnik, 20000 Dubrovnik; Jasmin Zelentrović, Dubrovnik, 20000 Dubrovnik; Davor Radivojević, Dubrovnik, 20000 Dubrovnik; Boris Centelege, Dubrovnik, 20000 Dubrovnik; Ardo Petko, Dubrovnik, 20000 Dubrovnik; KONAVLE METAL d.o.o. za proizvodnju, trgovinu i usluge, Gruda 4, Gruda zastupanog po punomoćniku Amir Alijagić; Stjepan Lakić, Dubrovnik, 20000 Dubrovnik; Milan Pemdo, Dubrovnik, 20000 Dubrovnik; Robert Popović, Dubrovnik, 20000 Dubrovnik; Pero Jović, Dubrovnik, 20000 Dubrovnik; Branislav Filipović, Dubrovnik, 20000 Dubrovnik; Dragan Litrica, Dubrovnik, 20000 Dubrovnik; Mato Lovrić, Dubrovnik, 20000 Dubrovnik; Aldin Hajdarović, Dubrovnik, 20000 Dubrovnik; Halim Dedović, Dubrovnik, 20000 Dubrovnik; Ivica Abaz, Dubrovnik, 20000 Dubrovnik; Zulfo Ćotović, Dubrovnik, 20000 Dubrovnik; LIBERTAS - DUBROVNIK d.o.o. za prijevoz putnika, Ogarići 12, Komolac zastupanog po punomoćniku Nikolina Zvjerković; Antun Vukas, Dubrovnik, 20000 Dubrovnik; Husein Odobašić, Dubrovnik, 20000 Dubrovnik; Ante Marić, Dubrovnik, 20000 Dubrovnik; Ivan Zvono, Dubrovnik, 20000 Dubrovnik; Katica Mašković, Dubrovnik, 20000 Dubrovnik; Ivan Oberan, Dubrovnik, 20000 Dubrovnik; Ivko Vide, Dubrovnik, 20000 Dubrovnik; Ante Kljusurić, Dubrovnik, 20000 Dubrovnik; Nade Matijaši, Dubrovnik, 20000 Dubrovnik; Mujsira Majišević, Dubrovnik, 20000 Dubrovnik; Mare Jerković, Dubrovnik, 20000 Dubrovnik; LIFT MODUS d.o.o. za poizvodnju, trgovinu i usluge, Zagrebačka cesta 145 A/III, 10000 Zagreb zastupanog po punomoćniku Zdravko Balenović; Rudolf Klečak, Dubrovnik, 20000 Dubrovnik; Mato Kevo, Dubrovnik, 20000 Dubrovnik; Mato Topić, Dubrovnik, 20000 Dubrovnik; Boško Rojević, Dubrovnik, 20000 Dubrovnik; Nikola Oberan, Dubronvik, 20000 Dubrovnik; Andrija Zvono, Dubrovnik, 20000 Dubrovnik; Dragan Bender, Dubrovnik, 20000 Dubrovnik; Esad Čokljat, Dubrovnik, 20000 Dubrovnik zastupanog po punomoćniku Želimir Par, odvjetnik; Martin Žeravica, Dubrovnik, 20000 Dubrovnik; Slavko Garić, Dubrovnik, 20000 Dubrovnik; Vlaho Bukvić, Dubrovnik, 20000 Dubrovnik; IMPULS-LEASING društvo s ograničenom odgovornošću za leasing, Velimira Škorpika 24/1, 10000 Zagreb zastupanog po punomoćniku Kate Galić; Zoran Radetić, Dubrovnik, 20000 Dubrovnik; Niko Pavlović, Dubrovnik, 20000 Dubrovnik; Franjo Vnučec, Dubrovnik, 20000 Dubrovnik; Predrag Tokmakčija, Dubrovnik, 20000 Dubrovnik; Goran Škrabo, Dubrovnik, 20000 Dubrovnik; Miho Kevo, Dubrovnik, 20000 Dubrovnik; Munib Aganović, Dubrovnik, 20000 Dubrovnik; Slavko Bošnjak, Dubrovnik, 20000 Dubrovnik; Ivko Jović, Dubrovnik, 20000 Dubrovnik; Ivica Hladilo, Dubrovnik, 20000 Dubrovnik; Nikola Mlinarić, Dubrovnik, 20000 Dubrovnik; ZARAKOP društvo s ograničenom odgovornošću za građevinarstvo i geoinženjering, Baričevići 26, Murvica; Mario Sole, Dubrovnik, 20000 Dubrovnik; Danijel Zvijerković, Dubrovnik, 20000 Dubrovnik; Marinko Bradić, Dubrovnik, 20000 Dubrovnik; Mirko Kolar, Dubrovnik, 20000 Dubrovnik; Žarko Rajković, Dubrovnik, 20000 Dubrovnik; Krešimir Drinovac, Dubrovnik, 20000 Dubrovnik; Vitomir Milanić, Dubrovnik, 20000 Dubrovnik; Marko Čerlek, Dubrovnik, 20000 Dubrovnik; Ivica Car, Dubrovnik, 20000 Dubrovnik; Dragan Mendeš, Dubrovnik, 20000 Dubrovnik; Antun Marinović, Dubrovnik, 20000 Dubrovnik; VIAM društvo za građevinarstvo, trgovinu i projektiranje d.o.o., Josipa Kosora 40, Dubrovnik; Vlaho Lepeš, Dubrovnik, 20000 Dubrovnik; Berislav Bartulović, Dubrovnik, 20000 Dubrovnik; Danijel Ravić, Dubrovnik, 20000 Dubrovnik; Tomislav Topić, Dubrovnik, 20000 Dubrovnik; Ivica Prkačin, Dubrovnik, 20000 Dubrovnik; Pavo Lukić, Dubrovnik, 20000 Dubrovnik; Dane Grubeša, Dubrovnik, 20000 Dubrovnik; Vlaho Vatović, Dubrovnik, 20000 Dubrovnik; Ivo Šimunović, Dubrovnik, 20000 Dubrovnik; Stjepan Matić, Dubrovnik, 20000 Dubrovnik; Ivan Šijalović, Dubrovnik, 20000 Dubrovnik; ELEKTRO-TEAM d.o.o. za elektroinstalacije, Riječka 16/A, Dubrovnik zastupanog po punomoćniku Anita Tomašević; Almir Pelko, Dubrovnik, 20000 Dubrovnik; Neđo Mijović, Dubrovnik, 20000 Dubrovnik; Vide Vuletić, Dubrovnik, 20000 Dubrovnik; Jozo Dedov, Dubrovnik, 20000 Dubrovnik; Ivo Andrić, Dubrovnik, 20000 Dubrovnik; Ivo Mišura, Dubrovnik, 20000 Dubrovnik; Mišo Previšić, Dubrovnik, 20000 Dubrovnik; Božo Maslać, Dubrovnik, 20000 Dubrovnik; Salko Sejdin, Dubrovnik, 20000 Dubrovnik; Mirko Šimunović, Dubrovnik, 20000 Dubrovnik; Tomas Pavlović, Dubrovnik, 20000 Dubrovnik; Antun Knežević, 20000 Dubrovnik; Andrija Fabris; IVAN KOVAČ; Dragan Baketarić, Put Dragovoljaca Domovinskog rata 136 Kod Đive Kesovija, 20207 Mlini</izvorni_sadrzaj>
    <derivirana_varijabla naziv="DomainObject.Predmet.StrankaFormatedWithAdress_1"> OTP banka Hrvatska dioničko društvo, Ulica Domovinskog rata 3, Zadar; Stipo Gabrić, Petra Krešimira IV/59, 20350 Metković; DUBROVNIK GRADNJA d.o.o.; Goran Vidović; HYPO ALPE-ADRIA-BANK dioničko društvo, Slavonska avenija 6, 10000 Zagreb; Mirko Bilandžija, Dubrovnik, 20000 Dubrovnik; Damir Vlahinić, Dubrovnik, Điva Natali 7 (GP Dubrovnik d.d.), 20000 Dubrovnik; EUROHERC osiguranje - dioničko društvo za osiguranje imovine i osoba i druge poslove osiguranja, Ulica grada Vukovara 282, 10000 Zagreb zastupanog po punomoćniku Marijana Temali; Jadranka Oberan, Dubrovnik, 20000 Dubrovnik; Andrija Golemac, Dubrovnik, 20000 Dubrovnik; Vinko Raguž, Dubrovnik, 20000 Dubrovnik; Maro Duper, Dubrovnik, 20000 Dubrovnik; Ivan Pavlović, Dubrovnik, 20000 Dubrovnik; Mato Monković, Dubrovnik, 20000 Dubrovnik; Marko Pjević, Dubrovnik, 20000 Dubrovnik; Gordan Cvitanović, Dubrovnik, 20000 Dubrovnik; Jelena Marušić, Dubrovnik, 20000 Dubrovnik; Igor Dobroslavić, Dubrovnik, 20000 Dubrovnik; Igor Centelege, Dubrovnik, 20000 Dubrovnik; Antun Knego, Dubrovnik, 20000 Dubrovnik; Niko Pošak, Dubrovnik, 20000 Dubrovnik; Ivan Radoš, Dubrovnik, 20000 Dubrovnik; Ante Kriste, Dubrovnik, 20000 Dubrovnik; Niko Škoro, Dubrovnik, 20000 Dubrovnik; Andrija Beljo, Dubrovnik, 20000 Dubrovnik; Luka Franjić, Dubrovnik, 20000 Dubrovnik; Safet Elezović, Dubrovnik, 20000 Dubrovnik; Petar Banušić, Dubrovnik, 20000 Dubrovnik; Mario Papak, Dubrovnik, 20000 Dubrovnik; CEMEX Hrvatska dioničko društvo za proizvodnju i prodaju cementa i drugih građevinskih materijala, F. Tuđmana 45, Kaštel Sućurac zastupanog po punomoćniku Marina Maslek; Stipe Jeličić, Dubrovnik, 20000 Dubrovnik; Mario Topić, Dubrovnik, 20000 Dubrovnik; Slavko Bošnjak, Dubrovnik, 20000 Dubrovnik; Stipo Topić, Dubrovnik, 20000 Dubrovnik; Mijo Brković, Dubrovnik, 20000 Dubrovnik; Nezir Mujkić, Dubrovnik, 20000 Dubrovnik; Marko Kudrić, Dubrovnik, 20000 Dubrovnik; Dražen Topić, Dubrovnik, 20000 Dubrovnik; Mario Perić, Dubrovnik, 20000 Dubrovnik; Miroslav Ivandić, Dubrovnik, 20000 Dubrovnik; Marko Lovrić, Dubrovnik, 20000 Dubrovnik; Građevinski obrt TIM; Mile Jeličić, Dubrovnik, 20000 Dubrovnik; Zoran Vukoja, Dubrovnik, 20000 Dubrovnik; Danijel Vidović, Dubrovnik, 20000 Dubrovnik; Ivica Radić, Dubrovnik, 20000 Dubrovnik; Antun Žabić, Dubrovnik, 20000 Dubrovnik; Srećko Kriste, Dubrovnik, 20000 Dubrovnik; Jovo Krunić, Dubrovnik, 20000 Dubrovnik; Stjepan Drljo, Dubrovnik, 20000 Dubrovnik; Ivan Perić, Dubrovnik, 20000 Dubrovnik; Joško Vučićević, Dubrovnik, 20000 Dubrovnik; Franjo Džano, Dubrovnik, 20000 Dubrovnik; Amel Ahmović, Dubrovnik, 20000 Dubrovnik; Damir Vladić, Dubrovnik, 20000 Dubrovnik; Predrag Breljaš,  Dubrovnik, 20000 Dubrovnik; Dinko Biokšić, Dubrovnik, 20000 Dubrovnik; Ivica Topić, Dubrovnik, 20000 Dubrovnik; Mijo Papić, Dubrovnik, 20000 Dubrovnik; Stipe Miličević, Dubrovnik, 20000 Dubrovnik; Dinko Pušić, Dubrovnik, 20000 Dubrovnik; Zdravko Merdžan, Dubrovnik, 20000 Dubrovnik; Marijo Pušić, Dubrovnik, 20000 Dubrovnik; Pavo Sentić, Dubrovnik, 20000 Dubrovnik; Ivica Miletić, Dubrovnik, 20000 Dubrovnik; Ivan Krešić, Dubrovnik, 20000 Dubrovnik; Mate Jurković, Dubrovnik, 20000 Dubrovnik; Zoran Kapetanović, Dubrovnik, 20000 Dubrovnik; Mijodrag Vitković, Dubrovnik, 20000 Dubrovnik; Ivan Dobroslavić, Dubrovnik, 20000 Dubrovnik; Stijepo Majkovica, Dubrovnik, 20000 Dubrovnik; Vlaho Cumeljan, Dubrovnik, 20000 Dubrovnik; Dragan Šanta, Dubrovnik, 20000 Dubrovnik; Josip Čuvalo, Dubrovnik, 20000 Dubrovnik; Pero Perović, Dubrovnik, 20000 Dubrovnik; AB KERAMIKA d.o.o.; Stjepan Barušić, Dubrovnik, 20000 Dubrovnik; Ilija Zadrić, Dubrovnik, 20000 Dubrovnik; Darko Topić, Dubrovnik, 20000 Dubrovnik; Smiljko Šitum, Dubrovnik, 20000 Dubrovnik; Mile Sičaja, Dubrovnik, 20000 Dubrovnik; Ivan Zadro, Dubrovnik, 20000 Dubrovnik; Ivica Milinović, Dubrovnik, 20000 Dubrovnik; Mijo Bošnjak, Dubrovnik, 20000 Dubrovnik; Niko Sašilo, Dubrovnik, 20000 Dubrovnik; Jure Grozdić, Dubrovnik, 20000 Dubrovnik; Nikola Jurić, Dubrovnik, 20000 Dubrovnik; Marinko Lučić, Dubrovnik, 20000 Dubrovnik; Slavko Lučić, Dubrovnik, 20000 Dubrovnik; Branko Jeličić, Dubrovnik, 20000 Dubrovnik; Marko Perković, Dubrovnik, 20000 Dubrovnik; Ivo Miletić, Dubrovnik, 20000 Dubrovnik; Zvonko Šijaković, Dubrovnik, 20000 Dubrovnik; Ramo Hodžić, Dubrovnik, 20000 Dubrovnik; Nikša Škrabo, Dubrovnik, 20000 Dubrovnik; Ivan Papk, Dubrovnik, 20000 Dubrovnik; Ivan Pavličević, Dubrovnik, 20000 Dubrovnik; Milenko Miletić, Dubrovnik, 20000 Dubrovnik; Miroslav Jeličić, Dubrovnik, 20000 Dubrovnik; Franj Laco, Dubrovnik, 20000 Dubrovnik; Mato Ivanika, Dubrovnik, 20000 Dubrovnik; Šimun Cvitanović, Dubrovnik, 20000 Dubrovnik; Božo Kvorić, Dubrovnik, 20000 Dubrovnik; Anto Beljo, Dubrovnik, 20000 Dubrovnik; Ivan Bendre, Dubrovnik, 20000 Dubrovnik; Nikša Jeljenić, Dubrovnik, 20000 Dubrovnik; Nikša Škrabo, Dubrovnik, 20000 Dubrovnik; Jozo Papak, Dubrovnik, 20000 Dubrovnik; Šinan Bošnjaković, Dubrovnik, 20000 Dubrovnik; Zoran Vodopija, Dubrovnik, 20000 Dubrovnik; Antun Njirić, Dubrovnik, 20000 Dubrovnik; Ivan Potrebica, Dubrovnik, 20000 Dubrovnik; Miloslav Kokošar, Dubrovnik, 20000 Dubrovnik; Zičrija Hasanspahić, Dubrovnik, 20000 Dubrovnik; Goran Vladić, Dubrovnik, 20000 Dubrovnik; Vojko Smoljanović, Dubrovnik, 20000 Dubrovnik; Ivan Miličević, Dubrovnik, 20000 Dubrovnik; Ante Majić, Dubrovnik, 20000 Dubrovnik; Jozo Morić, Dubrovnik, 20000 Dubrovnik; Ervin Nukić, Dubrovnik, 20000 Dubrovnik; Marko Kristić, Dubrovnik, 20000 Dubrovnik; Dragan Ivandić, Dubrovnik, 20000 Dubrovnik; Jospi Topić, Dubrovnik, 20000 Dubrovnik; Dubravko Mage, Dubrovnik, 20000 Dubrovnik; Milenko Ivanika,Dubrovnik, 20000 Dubrovnik; Robert Maras, Dubrovnik, 20000 Dubrovnik; Nikša Brajević, Dubrovnik, 20000 Dubrovnik; Renejo Ćorsuljić, Dubrovnik, 20000 Dubrovnik; Željko Crepulja, Dubrovnik, 20000 Dubrovnik; Slavko Krisitć, Dubrovnik, 20000 Dubrovnik; Jerko Budimir, Dubrovnik, 20000 Dubrovnik; Izet Zelentrović, Dubrovnik, 20000 Dubrovnik; Lenka Sentić, Dubrovnik, 20000 Dubrovnik; Ivica Pušić, Dubrovnik, 20000 Dubrovnik; Maro Lujo, Dubrovnik, 20000 Dubrovnik; Zdenka Ivanović, Dubrovnik, 20000 Dubrovnik; Tereza Lakić, Dubrovnik, 20000 Dubrovnik; Vlasta Lončarić, Dubrovnik, 20000 Dubrovnik; Marina Osmić, Dubrovnik, 20000 Dubrovnik; Mato Đurović, Dubrovnik, 20000 Dubrovnik; Zoran Tomašević, Dubrovnik, 20000 Dubrovnik; Marija Kokošar, Dubrovnik, 20000 Dubrovnik; Pero Andrić, Dubrovnik, 20000 Dubrovnik; Marin Srijemse, Dubrovnik, 20000 Dubrovnik; Marija Đurđević, Dubrovnik, 20000 Dubrovnik; Ante Kljusurić, Dubrovnik, 20000 Dubrovnik; Petar Kovačević, Dubrovnik, 20000 Dubrovnik; Ivan Biskup, Dubrovnik, 20000 Dubrovnik; Ante Topić, Dubrovnik, 20000 Dubrovnik; Vladimir Ivičević, Dubrovnik, 20000 Dubrovnik; Josip Radić, Dubrovnik, 20000 Dubrovnik; Ivan Zlatić, Dubrovnik, 20000 Dubrovnik; Željko Bošnjak, Dubrovnik, 20000 Dubrovnik; Pero Raić, Dubrovnik, 20000 Dubrovnik; Ivan Lovrić, Dubrovnik, 20000 Dubrovnik; Ivan Bender, Dubrovnik, 20000 Dubrovnik; Zdravko Bošnjak, Dubrovnik, 20000 Dubrovnik; Ivan Džidžić, Dubrovnik, 20000 Dubrovnik; Pero Tomašević, Dubrovnik, 20000 Dubrovnik; Jakov Balarin, Dubrovnik, 20000 Dubrovnik; Pero Asanović, Dubrovnik, 20000 Dubrovnik; Milo Nožica, Dubrovnik, 20000 Dubrovnik; Stipo Franjić, Dubrovnik, 20000 Dubrovnik; Tihomir Trče, Dubrovnik, 20000 Dubrovnik; Viktor Majić, Dubrovnik, 20000 Dubrovnik; Tonći Medi, Dubrovnik, 20000 Dubrovnik; Jasmin Zelentrović, Dubrovnik, 20000 Dubrovnik; Davor Radivojević, Dubrovnik, 20000 Dubrovnik; Boris Centelege, Dubrovnik, 20000 Dubrovnik; Ardo Petko, Dubrovnik, 20000 Dubrovnik; KONAVLE METAL d.o.o. za proizvodnju, trgovinu i usluge, Gruda 4, Gruda zastupanog po punomoćniku Amir Alijagić; Stjepan Lakić, Dubrovnik, 20000 Dubrovnik; Milan Pemdo, Dubrovnik, 20000 Dubrovnik; Robert Popović, Dubrovnik, 20000 Dubrovnik; Pero Jović, Dubrovnik, 20000 Dubrovnik; Branislav Filipović, Dubrovnik, 20000 Dubrovnik; Dragan Litrica, Dubrovnik, 20000 Dubrovnik; Mato Lovrić, Dubrovnik, 20000 Dubrovnik; Aldin Hajdarović, Dubrovnik, 20000 Dubrovnik; Halim Dedović, Dubrovnik, 20000 Dubrovnik; Ivica Abaz, Dubrovnik, 20000 Dubrovnik; Zulfo Ćotović, Dubrovnik, 20000 Dubrovnik; LIBERTAS - DUBROVNIK d.o.o. za prijevoz putnika, Ogarići 12, Komolac zastupanog po punomoćniku Nikolina Zvjerković; Antun Vukas, Dubrovnik, 20000 Dubrovnik; Husein Odobašić, Dubrovnik, 20000 Dubrovnik; Ante Marić, Dubrovnik, 20000 Dubrovnik; Ivan Zvono, Dubrovnik, 20000 Dubrovnik; Katica Mašković, Dubrovnik, 20000 Dubrovnik; Ivan Oberan, Dubrovnik, 20000 Dubrovnik; Ivko Vide, Dubrovnik, 20000 Dubrovnik; Ante Kljusurić, Dubrovnik, 20000 Dubrovnik; Nade Matijaši, Dubrovnik, 20000 Dubrovnik; Mujsira Majišević, Dubrovnik, 20000 Dubrovnik; Mare Jerković, Dubrovnik, 20000 Dubrovnik; LIFT MODUS d.o.o. za poizvodnju, trgovinu i usluge, Zagrebačka cesta 145 A/III, 10000 Zagreb zastupanog po punomoćniku Zdravko Balenović; Rudolf Klečak, Dubrovnik, 20000 Dubrovnik; Mato Kevo, Dubrovnik, 20000 Dubrovnik; Mato Topić, Dubrovnik, 20000 Dubrovnik; Boško Rojević, Dubrovnik, 20000 Dubrovnik; Nikola Oberan, Dubronvik, 20000 Dubrovnik; Andrija Zvono, Dubrovnik, 20000 Dubrovnik; Dragan Bender, Dubrovnik, 20000 Dubrovnik; Esad Čokljat, Dubrovnik, 20000 Dubrovnik zastupanog po punomoćniku Želimir Par, odvjetnik; Martin Žeravica, Dubrovnik, 20000 Dubrovnik; Slavko Garić, Dubrovnik, 20000 Dubrovnik; Vlaho Bukvić, Dubrovnik, 20000 Dubrovnik; IMPULS-LEASING društvo s ograničenom odgovornošću za leasing, Velimira Škorpika 24/1, 10000 Zagreb zastupanog po punomoćniku Kate Galić; Zoran Radetić, Dubrovnik, 20000 Dubrovnik; Niko Pavlović, Dubrovnik, 20000 Dubrovnik; Franjo Vnučec, Dubrovnik, 20000 Dubrovnik; Predrag Tokmakčija, Dubrovnik, 20000 Dubrovnik; Goran Škrabo, Dubrovnik, 20000 Dubrovnik; Miho Kevo, Dubrovnik, 20000 Dubrovnik; Munib Aganović, Dubrovnik, 20000 Dubrovnik; Slavko Bošnjak, Dubrovnik, 20000 Dubrovnik; Ivko Jović, Dubrovnik, 20000 Dubrovnik; Ivica Hladilo, Dubrovnik, 20000 Dubrovnik; Nikola Mlinarić, Dubrovnik, 20000 Dubrovnik; ZARAKOP društvo s ograničenom odgovornošću za građevinarstvo i geoinženjering, Baričevići 26, Murvica; Mario Sole, Dubrovnik, 20000 Dubrovnik; Danijel Zvijerković, Dubrovnik, 20000 Dubrovnik; Marinko Bradić, Dubrovnik, 20000 Dubrovnik; Mirko Kolar, Dubrovnik, 20000 Dubrovnik; Žarko Rajković, Dubrovnik, 20000 Dubrovnik; Krešimir Drinovac, Dubrovnik, 20000 Dubrovnik; Vitomir Milanić, Dubrovnik, 20000 Dubrovnik; Marko Čerlek, Dubrovnik, 20000 Dubrovnik; Ivica Car, Dubrovnik, 20000 Dubrovnik; Dragan Mendeš, Dubrovnik, 20000 Dubrovnik; Antun Marinović, Dubrovnik, 20000 Dubrovnik; VIAM društvo za građevinarstvo, trgovinu i projektiranje d.o.o., Josipa Kosora 40, Dubrovnik; Vlaho Lepeš, Dubrovnik, 20000 Dubrovnik; Berislav Bartulović, Dubrovnik, 20000 Dubrovnik; Danijel Ravić, Dubrovnik, 20000 Dubrovnik; Tomislav Topić, Dubrovnik, 20000 Dubrovnik; Ivica Prkačin, Dubrovnik, 20000 Dubrovnik; Pavo Lukić, Dubrovnik, 20000 Dubrovnik; Dane Grubeša, Dubrovnik, 20000 Dubrovnik; Vlaho Vatović, Dubrovnik, 20000 Dubrovnik; Ivo Šimunović, Dubrovnik, 20000 Dubrovnik; Stjepan Matić, Dubrovnik, 20000 Dubrovnik; Ivan Šijalović, Dubrovnik, 20000 Dubrovnik; ELEKTRO-TEAM d.o.o. za elektroinstalacije, Riječka 16/A, Dubrovnik zastupanog po punomoćniku Anita Tomašević; Almir Pelko, Dubrovnik, 20000 Dubrovnik; Neđo Mijović, Dubrovnik, 20000 Dubrovnik; Vide Vuletić, Dubrovnik, 20000 Dubrovnik; Jozo Dedov, Dubrovnik, 20000 Dubrovnik; Ivo Andrić, Dubrovnik, 20000 Dubrovnik; Ivo Mišura, Dubrovnik, 20000 Dubrovnik; Mišo Previšić, Dubrovnik, 20000 Dubrovnik; Božo Maslać, Dubrovnik, 20000 Dubrovnik; Salko Sejdin, Dubrovnik, 20000 Dubrovnik; Mirko Šimunović, Dubrovnik, 20000 Dubrovnik; Tomas Pavlović, Dubrovnik, 20000 Dubrovnik; Antun Knežević, 20000 Dubrovnik; Andrija Fabris; IVAN KOVAČ; Dragan Baketarić, Put Dragovoljaca Domovinskog rata 136 Kod Đive Kesovija, 20207 Mlini</derivirana_varijabla>
  </DomainObject.Predmet.StrankaFormatedWithAdress>
  <DomainObject.Predmet.StrankaFormatedWithAdressOIB>
    <izvorni_sadrzaj> OTP banka Hrvatska dioničko društvo, OIB 52508873833, Ulica Domovinskog rata 3, Zadar; Stipo Gabrić, OIB 36026452457, Petra Krešimira IV/59, 20350 Metković; DUBROVNIK GRADNJA d.o.o.; Goran Vidović; HYPO ALPE-ADRIA-BANK dioničko društvo, OIB 14036333877, Slavonska avenija 6, 10000 Zagreb; Mirko Bilandžija, Dubrovnik, 20000 Dubrovnik; Damir Vlahinić, Dubrovnik, Điva Natali 7 (GP Dubrovnik d.d.), 20000 Dubrovnik; EUROHERC osiguranje - dioničko društvo za osiguranje imovine i osoba i druge poslove osiguranja, OIB 22694857747, Ulica grada Vukovara 282, 10000 Zagreb zastupanog po punomoćniku Marijana Temali; Jadranka Oberan, Dubrovnik, 20000 Dubrovnik; Andrija Golemac, Dubrovnik, 20000 Dubrovnik; Vinko Raguž, Dubrovnik, 20000 Dubrovnik; Maro Duper, Dubrovnik, 20000 Dubrovnik; Ivan Pavlović, Dubrovnik, 20000 Dubrovnik; Mato Monković, Dubrovnik, 20000 Dubrovnik; Marko Pjević, Dubrovnik, 20000 Dubrovnik; Gordan Cvitanović, Dubrovnik, 20000 Dubrovnik; Jelena Marušić, Dubrovnik, 20000 Dubrovnik; Igor Dobroslavić, Dubrovnik, 20000 Dubrovnik; Igor Centelege, Dubrovnik, 20000 Dubrovnik; Antun Knego, Dubrovnik, 20000 Dubrovnik; Niko Pošak, Dubrovnik, 20000 Dubrovnik; Ivan Radoš, Dubrovnik, 20000 Dubrovnik; Ante Kriste, Dubrovnik, 20000 Dubrovnik; Niko Škoro, Dubrovnik, 20000 Dubrovnik; Andrija Beljo, Dubrovnik, 20000 Dubrovnik; Luka Franjić, Dubrovnik, 20000 Dubrovnik; Safet Elezović, Dubrovnik, 20000 Dubrovnik; Petar Banušić, Dubrovnik, 20000 Dubrovnik; Mario Papak, Dubrovnik, 20000 Dubrovnik; CEMEX Hrvatska dioničko društvo za proizvodnju i prodaju cementa i drugih građevinskih materijala, OIB 94136335132, F. Tuđmana 45, Kaštel Sućurac zastupanog po punomoćniku Marina Maslek; Stipe Jeličić, Dubrovnik, 20000 Dubrovnik; Mario Topić, Dubrovnik, 20000 Dubrovnik; Slavko Bošnjak, Dubrovnik, 20000 Dubrovnik; Stipo Topić, Dubrovnik, 20000 Dubrovnik; Mijo Brković, Dubrovnik, 20000 Dubrovnik; Nezir Mujkić, Dubrovnik, 20000 Dubrovnik; Marko Kudrić, Dubrovnik, 20000 Dubrovnik; Dražen Topić, Dubrovnik, 20000 Dubrovnik; Mario Perić, Dubrovnik, 20000 Dubrovnik; Miroslav Ivandić, Dubrovnik, 20000 Dubrovnik; Marko Lovrić, Dubrovnik, 20000 Dubrovnik; Građevinski obrt TIM; Mile Jeličić, Dubrovnik, 20000 Dubrovnik; Zoran Vukoja, Dubrovnik, 20000 Dubrovnik; Danijel Vidović, Dubrovnik, 20000 Dubrovnik; Ivica Radić, Dubrovnik, 20000 Dubrovnik; Antun Žabić, Dubrovnik, 20000 Dubrovnik; Srećko Kriste, Dubrovnik, 20000 Dubrovnik; Jovo Krunić, Dubrovnik, 20000 Dubrovnik; Stjepan Drljo, Dubrovnik, 20000 Dubrovnik; Ivan Perić, Dubrovnik, 20000 Dubrovnik; Joško Vučićević, Dubrovnik, 20000 Dubrovnik; Franjo Džano, Dubrovnik, 20000 Dubrovnik; Amel Ahmović, Dubrovnik, 20000 Dubrovnik; Damir Vladić, Dubrovnik, 20000 Dubrovnik; Predrag Breljaš,  Dubrovnik, 20000 Dubrovnik; Dinko Biokšić, Dubrovnik, 20000 Dubrovnik; Ivica Topić, Dubrovnik, 20000 Dubrovnik; Mijo Papić, Dubrovnik, 20000 Dubrovnik; Stipe Miličević, Dubrovnik, 20000 Dubrovnik; Dinko Pušić, Dubrovnik, 20000 Dubrovnik; Zdravko Merdžan, Dubrovnik, 20000 Dubrovnik; Marijo Pušić, Dubrovnik, 20000 Dubrovnik; Pavo Sentić, Dubrovnik, 20000 Dubrovnik; Ivica Miletić, Dubrovnik, 20000 Dubrovnik; Ivan Krešić, Dubrovnik, 20000 Dubrovnik; Mate Jurković, Dubrovnik, 20000 Dubrovnik; Zoran Kapetanović, Dubrovnik, 20000 Dubrovnik; Mijodrag Vitković, Dubrovnik, 20000 Dubrovnik; Ivan Dobroslavić, Dubrovnik, 20000 Dubrovnik; Stijepo Majkovica, Dubrovnik, 20000 Dubrovnik; Vlaho Cumeljan, Dubrovnik, 20000 Dubrovnik; Dragan Šanta, Dubrovnik, 20000 Dubrovnik; Josip Čuvalo, Dubrovnik, 20000 Dubrovnik; Pero Perović, Dubrovnik, 20000 Dubrovnik; AB KERAMIKA d.o.o., OIB 77285179745; Stjepan Barušić, Dubrovnik, 20000 Dubrovnik; Ilija Zadrić, Dubrovnik, 20000 Dubrovnik; Darko Topić, Dubrovnik, 20000 Dubrovnik; Smiljko Šitum, Dubrovnik, 20000 Dubrovnik; Mile Sičaja, Dubrovnik, 20000 Dubrovnik; Ivan Zadro, Dubrovnik, 20000 Dubrovnik; Ivica Milinović, Dubrovnik, 20000 Dubrovnik; Mijo Bošnjak, Dubrovnik, 20000 Dubrovnik; Niko Sašilo, Dubrovnik, 20000 Dubrovnik; Jure Grozdić, Dubrovnik, 20000 Dubrovnik; Nikola Jurić, Dubrovnik, 20000 Dubrovnik; Marinko Lučić, Dubrovnik, 20000 Dubrovnik; Slavko Lučić, Dubrovnik, 20000 Dubrovnik; Branko Jeličić, Dubrovnik, 20000 Dubrovnik; Marko Perković, Dubrovnik, 20000 Dubrovnik; Ivo Miletić, Dubrovnik, 20000 Dubrovnik; Zvonko Šijaković, Dubrovnik, 20000 Dubrovnik; Ramo Hodžić, Dubrovnik, 20000 Dubrovnik; Nikša Škrabo, Dubrovnik, 20000 Dubrovnik; Ivan Papk, Dubrovnik, 20000 Dubrovnik; Ivan Pavličević, Dubrovnik, 20000 Dubrovnik; Milenko Miletić, Dubrovnik, 20000 Dubrovnik; Miroslav Jeličić, Dubrovnik, 20000 Dubrovnik; Franj Laco, Dubrovnik, 20000 Dubrovnik; Mato Ivanika, Dubrovnik, 20000 Dubrovnik; Šimun Cvitanović, Dubrovnik, 20000 Dubrovnik; Božo Kvorić, Dubrovnik, 20000 Dubrovnik; Anto Beljo, Dubrovnik, 20000 Dubrovnik; Ivan Bendre, Dubrovnik, 20000 Dubrovnik; Nikša Jeljenić, Dubrovnik, 20000 Dubrovnik; Nikša Škrabo, Dubrovnik, 20000 Dubrovnik; Jozo Papak, Dubrovnik, 20000 Dubrovnik; Šinan Bošnjaković, Dubrovnik, 20000 Dubrovnik; Zoran Vodopija, Dubrovnik, 20000 Dubrovnik; Antun Njirić, Dubrovnik, 20000 Dubrovnik; Ivan Potrebica, Dubrovnik, 20000 Dubrovnik; Miloslav Kokošar, Dubrovnik, 20000 Dubrovnik; Zičrija Hasanspahić, Dubrovnik, 20000 Dubrovnik; Goran Vladić, Dubrovnik, 20000 Dubrovnik; Vojko Smoljanović, Dubrovnik, 20000 Dubrovnik; Ivan Miličević, Dubrovnik, 20000 Dubrovnik; Ante Majić, Dubrovnik, 20000 Dubrovnik; Jozo Morić, Dubrovnik, 20000 Dubrovnik; Ervin Nukić, Dubrovnik, 20000 Dubrovnik; Marko Kristić, Dubrovnik, 20000 Dubrovnik; Dragan Ivandić, Dubrovnik, 20000 Dubrovnik; Jospi Topić, Dubrovnik, 20000 Dubrovnik; Dubravko Mage, Dubrovnik, 20000 Dubrovnik; Milenko Ivanika,Dubrovnik, 20000 Dubrovnik; Robert Maras, Dubrovnik, 20000 Dubrovnik; Nikša Brajević, Dubrovnik, 20000 Dubrovnik; Renejo Ćorsuljić, Dubrovnik, 20000 Dubrovnik; Željko Crepulja, Dubrovnik, 20000 Dubrovnik; Slavko Krisitć, Dubrovnik, 20000 Dubrovnik; Jerko Budimir, Dubrovnik, 20000 Dubrovnik; Izet Zelentrović, Dubrovnik, 20000 Dubrovnik; Lenka Sentić, Dubrovnik, 20000 Dubrovnik; Ivica Pušić, Dubrovnik, 20000 Dubrovnik; Maro Lujo, Dubrovnik, 20000 Dubrovnik; Zdenka Ivanović, Dubrovnik, 20000 Dubrovnik; Tereza Lakić, Dubrovnik, 20000 Dubrovnik; Vlasta Lončarić, Dubrovnik, 20000 Dubrovnik; Marina Osmić, Dubrovnik, 20000 Dubrovnik; Mato Đurović, Dubrovnik, 20000 Dubrovnik; Zoran Tomašević, Dubrovnik, 20000 Dubrovnik; Marija Kokošar, Dubrovnik, 20000 Dubrovnik; Pero Andrić, Dubrovnik, 20000 Dubrovnik; Marin Srijemse, Dubrovnik, 20000 Dubrovnik; Marija Đurđević, Dubrovnik, 20000 Dubrovnik; Ante Kljusurić, Dubrovnik, 20000 Dubrovnik; Petar Kovačević, Dubrovnik, 20000 Dubrovnik; Ivan Biskup, Dubrovnik, 20000 Dubrovnik; Ante Topić, Dubrovnik, 20000 Dubrovnik; Vladimir Ivičević, Dubrovnik, 20000 Dubrovnik; Josip Radić, Dubrovnik, 20000 Dubrovnik; Ivan Zlatić, Dubrovnik, 20000 Dubrovnik; Željko Bošnjak, Dubrovnik, 20000 Dubrovnik; Pero Raić, Dubrovnik, 20000 Dubrovnik; Ivan Lovrić, Dubrovnik, 20000 Dubrovnik; Ivan Bender, Dubrovnik, 20000 Dubrovnik; Zdravko Bošnjak, Dubrovnik, 20000 Dubrovnik; Ivan Džidžić, Dubrovnik, 20000 Dubrovnik; Pero Tomašević, Dubrovnik, 20000 Dubrovnik; Jakov Balarin, Dubrovnik, 20000 Dubrovnik; Pero Asanović, Dubrovnik, 20000 Dubrovnik; Milo Nožica, Dubrovnik, 20000 Dubrovnik; Stipo Franjić, Dubrovnik, 20000 Dubrovnik; Tihomir Trče, Dubrovnik, 20000 Dubrovnik; Viktor Majić, Dubrovnik, 20000 Dubrovnik; Tonći Medi, Dubrovnik, 20000 Dubrovnik; Jasmin Zelentrović, Dubrovnik, 20000 Dubrovnik; Davor Radivojević, Dubrovnik, 20000 Dubrovnik; Boris Centelege, Dubrovnik, 20000 Dubrovnik; Ardo Petko, Dubrovnik, 20000 Dubrovnik; KONAVLE METAL d.o.o. za proizvodnju, trgovinu i usluge, OIB 55470127232, Gruda 4, Gruda zastupanog po punomoćniku Amir Alijagić; Stjepan Lakić, Dubrovnik, 20000 Dubrovnik; Milan Pemdo, Dubrovnik, 20000 Dubrovnik; Robert Popović, Dubrovnik, 20000 Dubrovnik; Pero Jović, Dubrovnik, 20000 Dubrovnik; Branislav Filipović, Dubrovnik, 20000 Dubrovnik; Dragan Litrica, Dubrovnik, 20000 Dubrovnik; Mato Lovrić, Dubrovnik, 20000 Dubrovnik; Aldin Hajdarović, Dubrovnik, 20000 Dubrovnik; Halim Dedović, Dubrovnik, 20000 Dubrovnik; Ivica Abaz, Dubrovnik, 20000 Dubrovnik; Zulfo Ćotović, Dubrovnik, 20000 Dubrovnik; LIBERTAS - DUBROVNIK d.o.o. za prijevoz putnika, OIB 36411681446, Ogarići 12, Komolac zastupanog po punomoćniku Nikolina Zvjerković; Antun Vukas, Dubrovnik, 20000 Dubrovnik; Husein Odobašić, Dubrovnik, 20000 Dubrovnik; Ante Marić, Dubrovnik, 20000 Dubrovnik; Ivan Zvono, Dubrovnik, 20000 Dubrovnik; Katica Mašković, Dubrovnik, 20000 Dubrovnik; Ivan Oberan, Dubrovnik, 20000 Dubrovnik; Ivko Vide, Dubrovnik, 20000 Dubrovnik; Ante Kljusurić, Dubrovnik, 20000 Dubrovnik; Nade Matijaši, Dubrovnik, 20000 Dubrovnik; Mujsira Majišević, Dubrovnik, 20000 Dubrovnik; Mare Jerković, Dubrovnik, 20000 Dubrovnik; LIFT MODUS d.o.o. za poizvodnju, trgovinu i usluge, OIB 15526597734, Zagrebačka cesta 145 A/III, 10000 Zagreb zastupanog po punomoćniku Zdravko Balenović; Rudolf Klečak, Dubrovnik, 20000 Dubrovnik; Mato Kevo, Dubrovnik, 20000 Dubrovnik; Mato Topić, Dubrovnik, 20000 Dubrovnik; Boško Rojević, Dubrovnik, 20000 Dubrovnik; Nikola Oberan, Dubronvik, 20000 Dubrovnik; Andrija Zvono, Dubrovnik, 20000 Dubrovnik; Dragan Bender, Dubrovnik, 20000 Dubrovnik; Esad Čokljat, Dubrovnik, 20000 Dubrovnik zastupanog po punomoćniku Želimir Par, odvjetnik; Martin Žeravica, Dubrovnik, 20000 Dubrovnik; Slavko Garić, Dubrovnik, 20000 Dubrovnik; Vlaho Bukvić, Dubrovnik, 20000 Dubrovnik; IMPULS-LEASING društvo s ograničenom odgovornošću za leasing, OIB 65918029671, Velimira Škorpika 24/1, 10000 Zagreb zastupanog po punomoćniku Kate Galić; Zoran Radetić, Dubrovnik, 20000 Dubrovnik; Niko Pavlović, Dubrovnik, 20000 Dubrovnik; Franjo Vnučec, Dubrovnik, 20000 Dubrovnik; Predrag Tokmakčija, Dubrovnik, 20000 Dubrovnik; Goran Škrabo, Dubrovnik, 20000 Dubrovnik; Miho Kevo, Dubrovnik, 20000 Dubrovnik; Munib Aganović, Dubrovnik, 20000 Dubrovnik; Slavko Bošnjak, Dubrovnik, 20000 Dubrovnik; Ivko Jović, Dubrovnik, 20000 Dubrovnik; Ivica Hladilo, Dubrovnik, 20000 Dubrovnik; Nikola Mlinarić, Dubrovnik, 20000 Dubrovnik; ZARAKOP društvo s ograničenom odgovornošću za građevinarstvo i geoinženjering, OIB 47945843315, Baričevići 26, Murvica; Mario Sole, Dubrovnik, 20000 Dubrovnik; Danijel Zvijerković, Dubrovnik, 20000 Dubrovnik; Marinko Bradić, Dubrovnik, 20000 Dubrovnik; Mirko Kolar, Dubrovnik, 20000 Dubrovnik; Žarko Rajković, Dubrovnik, 20000 Dubrovnik; Krešimir Drinovac, Dubrovnik, 20000 Dubrovnik; Vitomir Milanić, Dubrovnik, 20000 Dubrovnik; Marko Čerlek, Dubrovnik, 20000 Dubrovnik; Ivica Car, Dubrovnik, 20000 Dubrovnik; Dragan Mendeš, Dubrovnik, 20000 Dubrovnik; Antun Marinović, Dubrovnik, 20000 Dubrovnik; VIAM društvo za građevinarstvo, trgovinu i projektiranje d.o.o., OIB 61581848671, Josipa Kosora 40, Dubrovnik; Vlaho Lepeš, Dubrovnik, 20000 Dubrovnik; Berislav Bartulović, Dubrovnik, 20000 Dubrovnik; Danijel Ravić, Dubrovnik, 20000 Dubrovnik; Tomislav Topić, Dubrovnik, 20000 Dubrovnik; Ivica Prkačin, Dubrovnik, 20000 Dubrovnik; Pavo Lukić, Dubrovnik, 20000 Dubrovnik; Dane Grubeša, Dubrovnik, 20000 Dubrovnik; Vlaho Vatović, Dubrovnik, 20000 Dubrovnik; Ivo Šimunović, Dubrovnik, 20000 Dubrovnik; Stjepan Matić, Dubrovnik, 20000 Dubrovnik; Ivan Šijalović, Dubrovnik, 20000 Dubrovnik; ELEKTRO-TEAM d.o.o. za elektroinstalacije, OIB 26176974494, Riječka 16/A, Dubrovnik zastupanog po punomoćniku Anita Tomašević; Almir Pelko, Dubrovnik, 20000 Dubrovnik; Neđo Mijović, Dubrovnik, 20000 Dubrovnik; Vide Vuletić, Dubrovnik, 20000 Dubrovnik; Jozo Dedov, Dubrovnik, 20000 Dubrovnik; Ivo Andrić, Dubrovnik, 20000 Dubrovnik; Ivo Mišura, Dubrovnik, 20000 Dubrovnik; Mišo Previšić, Dubrovnik, 20000 Dubrovnik; Božo Maslać, Dubrovnik, 20000 Dubrovnik; Salko Sejdin, Dubrovnik, 20000 Dubrovnik; Mirko Šimunović, Dubrovnik, 20000 Dubrovnik; Tomas Pavlović, Dubrovnik, 20000 Dubrovnik; Antun Knežević, 20000 Dubrovnik; Andrija Fabris; IVAN KOVAČ; Dragan Baketarić, Put Dragovoljaca Domovinskog rata 136 Kod Đive Kesovija, 20207 Mlini</izvorni_sadrzaj>
    <derivirana_varijabla naziv="DomainObject.Predmet.StrankaFormatedWithAdressOIB_1"> OTP banka Hrvatska dioničko društvo, OIB 52508873833, Ulica Domovinskog rata 3, Zadar; Stipo Gabrić, OIB 36026452457, Petra Krešimira IV/59, 20350 Metković; DUBROVNIK GRADNJA d.o.o.; Goran Vidović; HYPO ALPE-ADRIA-BANK dioničko društvo, OIB 14036333877, Slavonska avenija 6, 10000 Zagreb; Mirko Bilandžija, Dubrovnik, 20000 Dubrovnik; Damir Vlahinić, Dubrovnik, Điva Natali 7 (GP Dubrovnik d.d.), 20000 Dubrovnik; EUROHERC osiguranje - dioničko društvo za osiguranje imovine i osoba i druge poslove osiguranja, OIB 22694857747, Ulica grada Vukovara 282, 10000 Zagreb zastupanog po punomoćniku Marijana Temali; Jadranka Oberan, Dubrovnik, 20000 Dubrovnik; Andrija Golemac, Dubrovnik, 20000 Dubrovnik; Vinko Raguž, Dubrovnik, 20000 Dubrovnik; Maro Duper, Dubrovnik, 20000 Dubrovnik; Ivan Pavlović, Dubrovnik, 20000 Dubrovnik; Mato Monković, Dubrovnik, 20000 Dubrovnik; Marko Pjević, Dubrovnik, 20000 Dubrovnik; Gordan Cvitanović, Dubrovnik, 20000 Dubrovnik; Jelena Marušić, Dubrovnik, 20000 Dubrovnik; Igor Dobroslavić, Dubrovnik, 20000 Dubrovnik; Igor Centelege, Dubrovnik, 20000 Dubrovnik; Antun Knego, Dubrovnik, 20000 Dubrovnik; Niko Pošak, Dubrovnik, 20000 Dubrovnik; Ivan Radoš, Dubrovnik, 20000 Dubrovnik; Ante Kriste, Dubrovnik, 20000 Dubrovnik; Niko Škoro, Dubrovnik, 20000 Dubrovnik; Andrija Beljo, Dubrovnik, 20000 Dubrovnik; Luka Franjić, Dubrovnik, 20000 Dubrovnik; Safet Elezović, Dubrovnik, 20000 Dubrovnik; Petar Banušić, Dubrovnik, 20000 Dubrovnik; Mario Papak, Dubrovnik, 20000 Dubrovnik; CEMEX Hrvatska dioničko društvo za proizvodnju i prodaju cementa i drugih građevinskih materijala, OIB 94136335132, F. Tuđmana 45, Kaštel Sućurac zastupanog po punomoćniku Marina Maslek; Stipe Jeličić, Dubrovnik, 20000 Dubrovnik; Mario Topić, Dubrovnik, 20000 Dubrovnik; Slavko Bošnjak, Dubrovnik, 20000 Dubrovnik; Stipo Topić, Dubrovnik, 20000 Dubrovnik; Mijo Brković, Dubrovnik, 20000 Dubrovnik; Nezir Mujkić, Dubrovnik, 20000 Dubrovnik; Marko Kudrić, Dubrovnik, 20000 Dubrovnik; Dražen Topić, Dubrovnik, 20000 Dubrovnik; Mario Perić, Dubrovnik, 20000 Dubrovnik; Miroslav Ivandić, Dubrovnik, 20000 Dubrovnik; Marko Lovrić, Dubrovnik, 20000 Dubrovnik; Građevinski obrt TIM; Mile Jeličić, Dubrovnik, 20000 Dubrovnik; Zoran Vukoja, Dubrovnik, 20000 Dubrovnik; Danijel Vidović, Dubrovnik, 20000 Dubrovnik; Ivica Radić, Dubrovnik, 20000 Dubrovnik; Antun Žabić, Dubrovnik, 20000 Dubrovnik; Srećko Kriste, Dubrovnik, 20000 Dubrovnik; Jovo Krunić, Dubrovnik, 20000 Dubrovnik; Stjepan Drljo, Dubrovnik, 20000 Dubrovnik; Ivan Perić, Dubrovnik, 20000 Dubrovnik; Joško Vučićević, Dubrovnik, 20000 Dubrovnik; Franjo Džano, Dubrovnik, 20000 Dubrovnik; Amel Ahmović, Dubrovnik, 20000 Dubrovnik; Damir Vladić, Dubrovnik, 20000 Dubrovnik; Predrag Breljaš,  Dubrovnik, 20000 Dubrovnik; Dinko Biokšić, Dubrovnik, 20000 Dubrovnik; Ivica Topić, Dubrovnik, 20000 Dubrovnik; Mijo Papić, Dubrovnik, 20000 Dubrovnik; Stipe Miličević, Dubrovnik, 20000 Dubrovnik; Dinko Pušić, Dubrovnik, 20000 Dubrovnik; Zdravko Merdžan, Dubrovnik, 20000 Dubrovnik; Marijo Pušić, Dubrovnik, 20000 Dubrovnik; Pavo Sentić, Dubrovnik, 20000 Dubrovnik; Ivica Miletić, Dubrovnik, 20000 Dubrovnik; Ivan Krešić, Dubrovnik, 20000 Dubrovnik; Mate Jurković, Dubrovnik, 20000 Dubrovnik; Zoran Kapetanović, Dubrovnik, 20000 Dubrovnik; Mijodrag Vitković, Dubrovnik, 20000 Dubrovnik; Ivan Dobroslavić, Dubrovnik, 20000 Dubrovnik; Stijepo Majkovica, Dubrovnik, 20000 Dubrovnik; Vlaho Cumeljan, Dubrovnik, 20000 Dubrovnik; Dragan Šanta, Dubrovnik, 20000 Dubrovnik; Josip Čuvalo, Dubrovnik, 20000 Dubrovnik; Pero Perović, Dubrovnik, 20000 Dubrovnik; AB KERAMIKA d.o.o., OIB 77285179745; Stjepan Barušić, Dubrovnik, 20000 Dubrovnik; Ilija Zadrić, Dubrovnik, 20000 Dubrovnik; Darko Topić, Dubrovnik, 20000 Dubrovnik; Smiljko Šitum, Dubrovnik, 20000 Dubrovnik; Mile Sičaja, Dubrovnik, 20000 Dubrovnik; Ivan Zadro, Dubrovnik, 20000 Dubrovnik; Ivica Milinović, Dubrovnik, 20000 Dubrovnik; Mijo Bošnjak, Dubrovnik, 20000 Dubrovnik; Niko Sašilo, Dubrovnik, 20000 Dubrovnik; Jure Grozdić, Dubrovnik, 20000 Dubrovnik; Nikola Jurić, Dubrovnik, 20000 Dubrovnik; Marinko Lučić, Dubrovnik, 20000 Dubrovnik; Slavko Lučić, Dubrovnik, 20000 Dubrovnik; Branko Jeličić, Dubrovnik, 20000 Dubrovnik; Marko Perković, Dubrovnik, 20000 Dubrovnik; Ivo Miletić, Dubrovnik, 20000 Dubrovnik; Zvonko Šijaković, Dubrovnik, 20000 Dubrovnik; Ramo Hodžić, Dubrovnik, 20000 Dubrovnik; Nikša Škrabo, Dubrovnik, 20000 Dubrovnik; Ivan Papk, Dubrovnik, 20000 Dubrovnik; Ivan Pavličević, Dubrovnik, 20000 Dubrovnik; Milenko Miletić, Dubrovnik, 20000 Dubrovnik; Miroslav Jeličić, Dubrovnik, 20000 Dubrovnik; Franj Laco, Dubrovnik, 20000 Dubrovnik; Mato Ivanika, Dubrovnik, 20000 Dubrovnik; Šimun Cvitanović, Dubrovnik, 20000 Dubrovnik; Božo Kvorić, Dubrovnik, 20000 Dubrovnik; Anto Beljo, Dubrovnik, 20000 Dubrovnik; Ivan Bendre, Dubrovnik, 20000 Dubrovnik; Nikša Jeljenić, Dubrovnik, 20000 Dubrovnik; Nikša Škrabo, Dubrovnik, 20000 Dubrovnik; Jozo Papak, Dubrovnik, 20000 Dubrovnik; Šinan Bošnjaković, Dubrovnik, 20000 Dubrovnik; Zoran Vodopija, Dubrovnik, 20000 Dubrovnik; Antun Njirić, Dubrovnik, 20000 Dubrovnik; Ivan Potrebica, Dubrovnik, 20000 Dubrovnik; Miloslav Kokošar, Dubrovnik, 20000 Dubrovnik; Zičrija Hasanspahić, Dubrovnik, 20000 Dubrovnik; Goran Vladić, Dubrovnik, 20000 Dubrovnik; Vojko Smoljanović, Dubrovnik, 20000 Dubrovnik; Ivan Miličević, Dubrovnik, 20000 Dubrovnik; Ante Majić, Dubrovnik, 20000 Dubrovnik; Jozo Morić, Dubrovnik, 20000 Dubrovnik; Ervin Nukić, Dubrovnik, 20000 Dubrovnik; Marko Kristić, Dubrovnik, 20000 Dubrovnik; Dragan Ivandić, Dubrovnik, 20000 Dubrovnik; Jospi Topić, Dubrovnik, 20000 Dubrovnik; Dubravko Mage, Dubrovnik, 20000 Dubrovnik; Milenko Ivanika,Dubrovnik, 20000 Dubrovnik; Robert Maras, Dubrovnik, 20000 Dubrovnik; Nikša Brajević, Dubrovnik, 20000 Dubrovnik; Renejo Ćorsuljić, Dubrovnik, 20000 Dubrovnik; Željko Crepulja, Dubrovnik, 20000 Dubrovnik; Slavko Krisitć, Dubrovnik, 20000 Dubrovnik; Jerko Budimir, Dubrovnik, 20000 Dubrovnik; Izet Zelentrović, Dubrovnik, 20000 Dubrovnik; Lenka Sentić, Dubrovnik, 20000 Dubrovnik; Ivica Pušić, Dubrovnik, 20000 Dubrovnik; Maro Lujo, Dubrovnik, 20000 Dubrovnik; Zdenka Ivanović, Dubrovnik, 20000 Dubrovnik; Tereza Lakić, Dubrovnik, 20000 Dubrovnik; Vlasta Lončarić, Dubrovnik, 20000 Dubrovnik; Marina Osmić, Dubrovnik, 20000 Dubrovnik; Mato Đurović, Dubrovnik, 20000 Dubrovnik; Zoran Tomašević, Dubrovnik, 20000 Dubrovnik; Marija Kokošar, Dubrovnik, 20000 Dubrovnik; Pero Andrić, Dubrovnik, 20000 Dubrovnik; Marin Srijemse, Dubrovnik, 20000 Dubrovnik; Marija Đurđević, Dubrovnik, 20000 Dubrovnik; Ante Kljusurić, Dubrovnik, 20000 Dubrovnik; Petar Kovačević, Dubrovnik, 20000 Dubrovnik; Ivan Biskup, Dubrovnik, 20000 Dubrovnik; Ante Topić, Dubrovnik, 20000 Dubrovnik; Vladimir Ivičević, Dubrovnik, 20000 Dubrovnik; Josip Radić, Dubrovnik, 20000 Dubrovnik; Ivan Zlatić, Dubrovnik, 20000 Dubrovnik; Željko Bošnjak, Dubrovnik, 20000 Dubrovnik; Pero Raić, Dubrovnik, 20000 Dubrovnik; Ivan Lovrić, Dubrovnik, 20000 Dubrovnik; Ivan Bender, Dubrovnik, 20000 Dubrovnik; Zdravko Bošnjak, Dubrovnik, 20000 Dubrovnik; Ivan Džidžić, Dubrovnik, 20000 Dubrovnik; Pero Tomašević, Dubrovnik, 20000 Dubrovnik; Jakov Balarin, Dubrovnik, 20000 Dubrovnik; Pero Asanović, Dubrovnik, 20000 Dubrovnik; Milo Nožica, Dubrovnik, 20000 Dubrovnik; Stipo Franjić, Dubrovnik, 20000 Dubrovnik; Tihomir Trče, Dubrovnik, 20000 Dubrovnik; Viktor Majić, Dubrovnik, 20000 Dubrovnik; Tonći Medi, Dubrovnik, 20000 Dubrovnik; Jasmin Zelentrović, Dubrovnik, 20000 Dubrovnik; Davor Radivojević, Dubrovnik, 20000 Dubrovnik; Boris Centelege, Dubrovnik, 20000 Dubrovnik; Ardo Petko, Dubrovnik, 20000 Dubrovnik; KONAVLE METAL d.o.o. za proizvodnju, trgovinu i usluge, OIB 55470127232, Gruda 4, Gruda zastupanog po punomoćniku Amir Alijagić; Stjepan Lakić, Dubrovnik, 20000 Dubrovnik; Milan Pemdo, Dubrovnik, 20000 Dubrovnik; Robert Popović, Dubrovnik, 20000 Dubrovnik; Pero Jović, Dubrovnik, 20000 Dubrovnik; Branislav Filipović, Dubrovnik, 20000 Dubrovnik; Dragan Litrica, Dubrovnik, 20000 Dubrovnik; Mato Lovrić, Dubrovnik, 20000 Dubrovnik; Aldin Hajdarović, Dubrovnik, 20000 Dubrovnik; Halim Dedović, Dubrovnik, 20000 Dubrovnik; Ivica Abaz, Dubrovnik, 20000 Dubrovnik; Zulfo Ćotović, Dubrovnik, 20000 Dubrovnik; LIBERTAS - DUBROVNIK d.o.o. za prijevoz putnika, OIB 36411681446, Ogarići 12, Komolac zastupanog po punomoćniku Nikolina Zvjerković; Antun Vukas, Dubrovnik, 20000 Dubrovnik; Husein Odobašić, Dubrovnik, 20000 Dubrovnik; Ante Marić, Dubrovnik, 20000 Dubrovnik; Ivan Zvono, Dubrovnik, 20000 Dubrovnik; Katica Mašković, Dubrovnik, 20000 Dubrovnik; Ivan Oberan, Dubrovnik, 20000 Dubrovnik; Ivko Vide, Dubrovnik, 20000 Dubrovnik; Ante Kljusurić, Dubrovnik, 20000 Dubrovnik; Nade Matijaši, Dubrovnik, 20000 Dubrovnik; Mujsira Majišević, Dubrovnik, 20000 Dubrovnik; Mare Jerković, Dubrovnik, 20000 Dubrovnik; LIFT MODUS d.o.o. za poizvodnju, trgovinu i usluge, OIB 15526597734, Zagrebačka cesta 145 A/III, 10000 Zagreb zastupanog po punomoćniku Zdravko Balenović; Rudolf Klečak, Dubrovnik, 20000 Dubrovnik; Mato Kevo, Dubrovnik, 20000 Dubrovnik; Mato Topić, Dubrovnik, 20000 Dubrovnik; Boško Rojević, Dubrovnik, 20000 Dubrovnik; Nikola Oberan, Dubronvik, 20000 Dubrovnik; Andrija Zvono, Dubrovnik, 20000 Dubrovnik; Dragan Bender, Dubrovnik, 20000 Dubrovnik; Esad Čokljat, Dubrovnik, 20000 Dubrovnik zastupanog po punomoćniku Želimir Par, odvjetnik; Martin Žeravica, Dubrovnik, 20000 Dubrovnik; Slavko Garić, Dubrovnik, 20000 Dubrovnik; Vlaho Bukvić, Dubrovnik, 20000 Dubrovnik; IMPULS-LEASING društvo s ograničenom odgovornošću za leasing, OIB 65918029671, Velimira Škorpika 24/1, 10000 Zagreb zastupanog po punomoćniku Kate Galić; Zoran Radetić, Dubrovnik, 20000 Dubrovnik; Niko Pavlović, Dubrovnik, 20000 Dubrovnik; Franjo Vnučec, Dubrovnik, 20000 Dubrovnik; Predrag Tokmakčija, Dubrovnik, 20000 Dubrovnik; Goran Škrabo, Dubrovnik, 20000 Dubrovnik; Miho Kevo, Dubrovnik, 20000 Dubrovnik; Munib Aganović, Dubrovnik, 20000 Dubrovnik; Slavko Bošnjak, Dubrovnik, 20000 Dubrovnik; Ivko Jović, Dubrovnik, 20000 Dubrovnik; Ivica Hladilo, Dubrovnik, 20000 Dubrovnik; Nikola Mlinarić, Dubrovnik, 20000 Dubrovnik; ZARAKOP društvo s ograničenom odgovornošću za građevinarstvo i geoinženjering, OIB 47945843315, Baričevići 26, Murvica; Mario Sole, Dubrovnik, 20000 Dubrovnik; Danijel Zvijerković, Dubrovnik, 20000 Dubrovnik; Marinko Bradić, Dubrovnik, 20000 Dubrovnik; Mirko Kolar, Dubrovnik, 20000 Dubrovnik; Žarko Rajković, Dubrovnik, 20000 Dubrovnik; Krešimir Drinovac, Dubrovnik, 20000 Dubrovnik; Vitomir Milanić, Dubrovnik, 20000 Dubrovnik; Marko Čerlek, Dubrovnik, 20000 Dubrovnik; Ivica Car, Dubrovnik, 20000 Dubrovnik; Dragan Mendeš, Dubrovnik, 20000 Dubrovnik; Antun Marinović, Dubrovnik, 20000 Dubrovnik; VIAM društvo za građevinarstvo, trgovinu i projektiranje d.o.o., OIB 61581848671, Josipa Kosora 40, Dubrovnik; Vlaho Lepeš, Dubrovnik, 20000 Dubrovnik; Berislav Bartulović, Dubrovnik, 20000 Dubrovnik; Danijel Ravić, Dubrovnik, 20000 Dubrovnik; Tomislav Topić, Dubrovnik, 20000 Dubrovnik; Ivica Prkačin, Dubrovnik, 20000 Dubrovnik; Pavo Lukić, Dubrovnik, 20000 Dubrovnik; Dane Grubeša, Dubrovnik, 20000 Dubrovnik; Vlaho Vatović, Dubrovnik, 20000 Dubrovnik; Ivo Šimunović, Dubrovnik, 20000 Dubrovnik; Stjepan Matić, Dubrovnik, 20000 Dubrovnik; Ivan Šijalović, Dubrovnik, 20000 Dubrovnik; ELEKTRO-TEAM d.o.o. za elektroinstalacije, OIB 26176974494, Riječka 16/A, Dubrovnik zastupanog po punomoćniku Anita Tomašević; Almir Pelko, Dubrovnik, 20000 Dubrovnik; Neđo Mijović, Dubrovnik, 20000 Dubrovnik; Vide Vuletić, Dubrovnik, 20000 Dubrovnik; Jozo Dedov, Dubrovnik, 20000 Dubrovnik; Ivo Andrić, Dubrovnik, 20000 Dubrovnik; Ivo Mišura, Dubrovnik, 20000 Dubrovnik; Mišo Previšić, Dubrovnik, 20000 Dubrovnik; Božo Maslać, Dubrovnik, 20000 Dubrovnik; Salko Sejdin, Dubrovnik, 20000 Dubrovnik; Mirko Šimunović, Dubrovnik, 20000 Dubrovnik; Tomas Pavlović, Dubrovnik, 20000 Dubrovnik; Antun Knežević, 20000 Dubrovnik; Andrija Fabris; IVAN KOVAČ; Dragan Baketarić, Put Dragovoljaca Domovinskog rata 136 Kod Đive Kesovija, 20207 Mlini</derivirana_varijabla>
  </DomainObject.Predmet.StrankaFormatedWithAdressOIB>
  <DomainObject.Predmet.StrankaWithAdress>
    <izvorni_sadrzaj>OTP banka Hrvatska dioničko društvo Ulica Domovinskog rata 3,Zadar,Stipo Gabrić Petra Krešimira IV/59,20350 Metković,DUBROVNIK GRADNJA d.o.o. ,Goran Vidović ,HYPO ALPE-ADRIA-BANK dioničko društvo Slavonska avenija 6,10000 Zagreb,Mirko Bilandžija, Dubrovnik 20000 Dubrovnik,Damir Vlahinić, Dubrovnik Điva Natali 7 (GP Dubrovnik d.d.),20000 Dubrovnik,EUROHERC osiguranje - dioničko društvo za osiguranje imovine i osoba i druge poslove osiguranja Ulica grada Vukovara 282,10000 Zagreb,Jadranka Oberan, Dubrovnik 20000 Dubrovnik,Andrija Golemac, Dubrovnik 20000 Dubrovnik,Vinko Raguž, Dubrovnik 20000 Dubrovnik,Maro Duper, Dubrovnik 20000 Dubrovnik,Ivan Pavlović, Dubrovnik 20000 Dubrovnik,Mato Monković, Dubrovnik 20000 Dubrovnik,Marko Pjević, Dubrovnik 20000 Dubrovnik,Gordan Cvitanović, Dubrovnik 20000 Dubrovnik,Jelena Marušić, Dubrovnik 20000 Dubrovnik,Igor Dobroslavić, Dubrovnik 20000 Dubrovnik,Igor Centelege, Dubrovnik 20000 Dubrovnik,Antun Knego, Dubrovnik 20000 Dubrovnik,Niko Pošak, Dubrovnik 20000 Dubrovnik,Ivan Radoš, Dubrovnik 20000 Dubrovnik,Ante Kriste, Dubrovnik 20000 Dubrovnik,Niko Škoro, Dubrovnik 20000 Dubrovnik,Andrija Beljo, Dubrovnik 20000 Dubrovnik,Luka Franjić, Dubrovnik 20000 Dubrovnik,Safet Elezović, Dubrovnik 20000 Dubrovnik,Petar Banušić, Dubrovnik 20000 Dubrovnik,Mario Papak, Dubrovnik 20000 Dubrovnik,CEMEX Hrvatska dioničko društvo za proizvodnju i prodaju cementa i drugih građevinskih materijala F. Tuđmana 45,Kaštel Sućurac,Stipe Jeličić, Dubrovnik 20000 Dubrovnik,Mario Topić, Dubrovnik 20000 Dubrovnik,Slavko Bošnjak, Dubrovnik 20000 Dubrovnik,Stipo Topić, Dubrovnik 20000 Dubrovnik,Mijo Brković, Dubrovnik 20000 Dubrovnik,Nezir Mujkić, Dubrovnik 20000 Dubrovnik,Marko Kudrić, Dubrovnik 20000 Dubrovnik,Dražen Topić, Dubrovnik 20000 Dubrovnik,Mario Perić, Dubrovnik 20000 Dubrovnik,Miroslav Ivandić, Dubrovnik 20000 Dubrovnik,Marko Lovrić, Dubrovnik 20000 Dubrovnik,Građevinski obrt TIM ,Mile Jeličić, Dubrovnik 20000 Dubrovnik,Zoran Vukoja, Dubrovnik 20000 Dubrovnik,Danijel Vidović, Dubrovnik 20000 Dubrovnik,Ivica Radić, Dubrovnik 20000 Dubrovnik,Antun Žabić, Dubrovnik 20000 Dubrovnik,Srećko Kriste, Dubrovnik 20000 Dubrovnik,Jovo Krunić, Dubrovnik 20000 Dubrovnik,Stjepan Drljo, Dubrovnik 20000 Dubrovnik,Ivan Perić, Dubrovnik 20000 Dubrovnik,Joško Vučićević, Dubrovnik 20000 Dubrovnik,Franjo Džano, Dubrovnik 20000 Dubrovnik,Amel Ahmović, Dubrovnik 20000 Dubrovnik,Damir Vladić, Dubrovnik 20000 Dubrovnik,Predrag Breljaš,  Dubrovnik 20000 Dubrovnik,Dinko Biokšić, Dubrovnik 20000 Dubrovnik,Ivica Topić, Dubrovnik 20000 Dubrovnik,Mijo Papić, Dubrovnik 20000 Dubrovnik,Stipe Miličević, Dubrovnik 20000 Dubrovnik,Dinko Pušić, Dubrovnik 20000 Dubrovnik,Zdravko Merdžan, Dubrovnik 20000 Dubrovnik,Marijo Pušić, Dubrovnik 20000 Dubrovnik,Pavo Sentić, Dubrovnik 20000 Dubrovnik,Ivica Miletić, Dubrovnik 20000 Dubrovnik,Ivan Krešić, Dubrovnik 20000 Dubrovnik,Mate Jurković, Dubrovnik 20000 Dubrovnik,Zoran Kapetanović, Dubrovnik 20000 Dubrovnik,Mijodrag Vitković, Dubrovnik 20000 Dubrovnik,Ivan Dobroslavić, Dubrovnik 20000 Dubrovnik,Stijepo Majkovica, Dubrovnik 20000 Dubrovnik,Vlaho Cumeljan, Dubrovnik 20000 Dubrovnik,Dragan Šanta, Dubrovnik 20000 Dubrovnik,Josip Čuvalo, Dubrovnik 20000 Dubrovnik,Pero Perović, Dubrovnik 20000 Dubrovnik,AB KERAMIKA d.o.o. ,Stjepan Barušić, Dubrovnik 20000 Dubrovnik,Ilija Zadrić, Dubrovnik 20000 Dubrovnik,Darko Topić, Dubrovnik 20000 Dubrovnik,Smiljko Šitum, Dubrovnik 20000 Dubrovnik,Mile Sičaja, Dubrovnik 20000 Dubrovnik,Ivan Zadro, Dubrovnik 20000 Dubrovnik,Ivica Milinović, Dubrovnik 20000 Dubrovnik,Mijo Bošnjak, Dubrovnik 20000 Dubrovnik,Niko Sašilo, Dubrovnik 20000 Dubrovnik,Jure Grozdić, Dubrovnik 20000 Dubrovnik,Nikola Jurić, Dubrovnik 20000 Dubrovnik,Marinko Lučić, Dubrovnik 20000 Dubrovnik,Slavko Lučić, Dubrovnik 20000 Dubrovnik,Branko Jeličić, Dubrovnik 20000 Dubrovnik,Marko Perković, Dubrovnik 20000 Dubrovnik,Ivo Miletić, Dubrovnik 20000 Dubrovnik,Zvonko Šijaković, Dubrovnik 20000 Dubrovnik,Ramo Hodžić, Dubrovnik 20000 Dubrovnik,Nikša Škrabo, Dubrovnik 20000 Dubrovnik,Ivan Papk, Dubrovnik 20000 Dubrovnik,Ivan Pavličević, Dubrovnik 20000 Dubrovnik,Milenko Miletić, Dubrovnik 20000 Dubrovnik,Miroslav Jeličić, Dubrovnik 20000 Dubrovnik,Franj Laco, Dubrovnik 20000 Dubrovnik,Mato Ivanika, Dubrovnik 20000 Dubrovnik,Šimun Cvitanović, Dubrovnik 20000 Dubrovnik,Božo Kvorić, Dubrovnik 20000 Dubrovnik,Anto Beljo, Dubrovnik 20000 Dubrovnik,Ivan Bendre, Dubrovnik 20000 Dubrovnik,Nikša Jeljenić, Dubrovnik 20000 Dubrovnik,Nikša Škrabo, Dubrovnik 20000 Dubrovnik,Jozo Papak, Dubrovnik 20000 Dubrovnik,Šinan Bošnjaković, Dubrovnik 20000 Dubrovnik,Zoran Vodopija, Dubrovnik 20000 Dubrovnik,Antun Njirić, Dubrovnik 20000 Dubrovnik,Ivan Potrebica, Dubrovnik 20000 Dubrovnik,Miloslav Kokošar, Dubrovnik 20000 Dubrovnik,Zičrija Hasanspahić, Dubrovnik 20000 Dubrovnik,Goran Vladić, Dubrovnik 20000 Dubrovnik,Vojko Smoljanović, Dubrovnik 20000 Dubrovnik,Ivan Miličević, Dubrovnik 20000 Dubrovnik,Ante Majić, Dubrovnik 20000 Dubrovnik,Jozo Morić, Dubrovnik 20000 Dubrovnik,Ervin Nukić, Dubrovnik 20000 Dubrovnik,Marko Kristić, Dubrovnik 20000 Dubrovnik,Dragan Ivandić, Dubrovnik 20000 Dubrovnik,Jospi Topić, Dubrovnik 20000 Dubrovnik,Dubravko Mage, Dubrovnik 20000 Dubrovnik,Milenko Ivanika,Dubrovnik 20000 Dubrovnik,Robert Maras, Dubrovnik 20000 Dubrovnik,Nikša Brajević, Dubrovnik 20000 Dubrovnik,Renejo Ćorsuljić, Dubrovnik 20000 Dubrovnik,Željko Crepulja, Dubrovnik 20000 Dubrovnik,Slavko Krisitć, Dubrovnik 20000 Dubrovnik,Jerko Budimir, Dubrovnik 20000 Dubrovnik,Izet Zelentrović, Dubrovnik 20000 Dubrovnik,Lenka Sentić, Dubrovnik 20000 Dubrovnik,Ivica Pušić, Dubrovnik 20000 Dubrovnik,Maro Lujo, Dubrovnik 20000 Dubrovnik,Zdenka Ivanović, Dubrovnik 20000 Dubrovnik,Tereza Lakić, Dubrovnik 20000 Dubrovnik,Vlasta Lončarić, Dubrovnik 20000 Dubrovnik,Marina Osmić, Dubrovnik 20000 Dubrovnik,Mato Đurović, Dubrovnik 20000 Dubrovnik,Zoran Tomašević, Dubrovnik 20000 Dubrovnik,Marija Kokošar, Dubrovnik 20000 Dubrovnik,Pero Andrić, Dubrovnik 20000 Dubrovnik,Marin Srijemse, Dubrovnik 20000 Dubrovnik,Marija Đurđević, Dubrovnik 20000 Dubrovnik,Ante Kljusurić, Dubrovnik 20000 Dubrovnik,Petar Kovačević, Dubrovnik 20000 Dubrovnik,Ivan Biskup, Dubrovnik 20000 Dubrovnik,Ante Topić, Dubrovnik 20000 Dubrovnik,Vladimir Ivičević, Dubrovnik 20000 Dubrovnik,Josip Radić, Dubrovnik 20000 Dubrovnik,Ivan Zlatić, Dubrovnik 20000 Dubrovnik,Željko Bošnjak, Dubrovnik 20000 Dubrovnik,Pero Raić, Dubrovnik 20000 Dubrovnik,Ivan Lovrić, Dubrovnik 20000 Dubrovnik,Ivan Bender, Dubrovnik 20000 Dubrovnik,Zdravko Bošnjak, Dubrovnik 20000 Dubrovnik,Ivan Džidžić, Dubrovnik 20000 Dubrovnik,Pero Tomašević, Dubrovnik 20000 Dubrovnik,Jakov Balarin, Dubrovnik 20000 Dubrovnik,Pero Asanović, Dubrovnik 20000 Dubrovnik,Milo Nožica, Dubrovnik 20000 Dubrovnik,Stipo Franjić, Dubrovnik 20000 Dubrovnik,Tihomir Trče, Dubrovnik 20000 Dubrovnik,Viktor Majić, Dubrovnik 20000 Dubrovnik,Tonći Medi, Dubrovnik 20000 Dubrovnik,Jasmin Zelentrović, Dubrovnik 20000 Dubrovnik,Davor Radivojević, Dubrovnik 20000 Dubrovnik,Boris Centelege, Dubrovnik 20000 Dubrovnik,Ardo Petko, Dubrovnik 20000 Dubrovnik,KONAVLE METAL d.o.o. za proizvodnju, trgovinu i usluge Gruda 4,Gruda,Stjepan Lakić, Dubrovnik 20000 Dubrovnik,Milan Pemdo, Dubrovnik 20000 Dubrovnik,Robert Popović, Dubrovnik 20000 Dubrovnik,Pero Jović, Dubrovnik 20000 Dubrovnik,Branislav Filipović, Dubrovnik 20000 Dubrovnik,Dragan Litrica, Dubrovnik 20000 Dubrovnik,Mato Lovrić, Dubrovnik 20000 Dubrovnik,Aldin Hajdarović, Dubrovnik 20000 Dubrovnik,Halim Dedović, Dubrovnik 20000 Dubrovnik,Ivica Abaz, Dubrovnik 20000 Dubrovnik,Zulfo Ćotović, Dubrovnik 20000 Dubrovnik,LIBERTAS - DUBROVNIK d.o.o. za prijevoz putnika Ogarići 12,Komolac,Antun Vukas, Dubrovnik 20000 Dubrovnik,Husein Odobašić, Dubrovnik 20000 Dubrovnik,Ante Marić, Dubrovnik 20000 Dubrovnik,Ivan Zvono, Dubrovnik 20000 Dubrovnik,Katica Mašković, Dubrovnik 20000 Dubrovnik,Ivan Oberan, Dubrovnik 20000 Dubrovnik,Ivko Vide, Dubrovnik 20000 Dubrovnik,Ante Kljusurić, Dubrovnik 20000 Dubrovnik,Nade Matijaši, Dubrovnik 20000 Dubrovnik,Mujsira Majišević, Dubrovnik 20000 Dubrovnik,Mare Jerković, Dubrovnik 20000 Dubrovnik,LIFT MODUS d.o.o. za poizvodnju, trgovinu i usluge Zagrebačka cesta 145 A/III,10000 Zagreb,Rudolf Klečak, Dubrovnik 20000 Dubrovnik,Mato Kevo, Dubrovnik 20000 Dubrovnik,Mato Topić, Dubrovnik 20000 Dubrovnik,Boško Rojević, Dubrovnik 20000 Dubrovnik,Nikola Oberan, Dubronvik 20000 Dubrovnik,Andrija Zvono, Dubrovnik 20000 Dubrovnik,Dragan Bender, Dubrovnik 20000 Dubrovnik,Esad Čokljat, Dubrovnik 20000 Dubrovnik,Martin Žeravica, Dubrovnik 20000 Dubrovnik,Slavko Garić, Dubrovnik 20000 Dubrovnik,Vlaho Bukvić, Dubrovnik 20000 Dubrovnik,IMPULS-LEASING društvo s ograničenom odgovornošću za leasing Velimira Škorpika 24/1,10000 Zagreb,Zoran Radetić, Dubrovnik 20000 Dubrovnik,Niko Pavlović, Dubrovnik 20000 Dubrovnik,Franjo Vnučec, Dubrovnik 20000 Dubrovnik,Predrag Tokmakčija, Dubrovnik 20000 Dubrovnik,Goran Škrabo, Dubrovnik 20000 Dubrovnik,Miho Kevo, Dubrovnik 20000 Dubrovnik,Munib Aganović, Dubrovnik 20000 Dubrovnik,Slavko Bošnjak, Dubrovnik 20000 Dubrovnik,Ivko Jović, Dubrovnik 20000 Dubrovnik,Ivica Hladilo, Dubrovnik 20000 Dubrovnik,Nikola Mlinarić, Dubrovnik 20000 Dubrovnik,ZARAKOP društvo s ograničenom odgovornošću za građevinarstvo i geoinženjering Baričevići 26,Murvica,Mario Sole, Dubrovnik 20000 Dubrovnik,Danijel Zvijerković, Dubrovnik 20000 Dubrovnik,Marinko Bradić, Dubrovnik 20000 Dubrovnik,Mirko Kolar, Dubrovnik 20000 Dubrovnik,Žarko Rajković, Dubrovnik 20000 Dubrovnik,Krešimir Drinovac, Dubrovnik 20000 Dubrovnik,Vitomir Milanić, Dubrovnik 20000 Dubrovnik,Marko Čerlek, Dubrovnik 20000 Dubrovnik,Ivica Car, Dubrovnik 20000 Dubrovnik,Dragan Mendeš, Dubrovnik 20000 Dubrovnik,Antun Marinović, Dubrovnik 20000 Dubrovnik,VIAM društvo za građevinarstvo, trgovinu i projektiranje d.o.o. Josipa Kosora 40,Dubrovnik,Vlaho Lepeš, Dubrovnik 20000 Dubrovnik,Berislav Bartulović, Dubrovnik 20000 Dubrovnik,Danijel Ravić, Dubrovnik 20000 Dubrovnik,Tomislav Topić, Dubrovnik 20000 Dubrovnik,Ivica Prkačin, Dubrovnik 20000 Dubrovnik,Pavo Lukić, Dubrovnik 20000 Dubrovnik,Dane Grubeša, Dubrovnik 20000 Dubrovnik,Vlaho Vatović, Dubrovnik 20000 Dubrovnik,Ivo Šimunović, Dubrovnik 20000 Dubrovnik,Stjepan Matić, Dubrovnik 20000 Dubrovnik,Ivan Šijalović, Dubrovnik 20000 Dubrovnik,ELEKTRO-TEAM d.o.o. za elektroinstalacije Riječka 16/A,Dubrovnik,Almir Pelko, Dubrovnik 20000 Dubrovnik,Neđo Mijović, Dubrovnik 20000 Dubrovnik,Vide Vuletić, Dubrovnik 20000 Dubrovnik,Jozo Dedov, Dubrovnik 20000 Dubrovnik,Ivo Andrić, Dubrovnik 20000 Dubrovnik,Ivo Mišura, Dubrovnik 20000 Dubrovnik,Mišo Previšić, Dubrovnik 20000 Dubrovnik,Božo Maslać, Dubrovnik 20000 Dubrovnik,Salko Sejdin, Dubrovnik 20000 Dubrovnik,Mirko Šimunović, Dubrovnik 20000 Dubrovnik,Tomas Pavlović, Dubrovnik 20000 Dubrovnik,Antun Knežević 20000 Dubrovnik,Andrija Fabris ,IVAN KOVAČ ,Dragan Baketarić Put Dragovoljaca Domovinskog rata 136 Kod Đive Kesovija,20207 Mlini</izvorni_sadrzaj>
    <derivirana_varijabla naziv="DomainObject.Predmet.StrankaWithAdress_1">OTP banka Hrvatska dioničko društvo Ulica Domovinskog rata 3,Zadar,Stipo Gabrić Petra Krešimira IV/59,20350 Metković,DUBROVNIK GRADNJA d.o.o. ,Goran Vidović ,HYPO ALPE-ADRIA-BANK dioničko društvo Slavonska avenija 6,10000 Zagreb,Mirko Bilandžija, Dubrovnik 20000 Dubrovnik,Damir Vlahinić, Dubrovnik Điva Natali 7 (GP Dubrovnik d.d.),20000 Dubrovnik,EUROHERC osiguranje - dioničko društvo za osiguranje imovine i osoba i druge poslove osiguranja Ulica grada Vukovara 282,10000 Zagreb,Jadranka Oberan, Dubrovnik 20000 Dubrovnik,Andrija Golemac, Dubrovnik 20000 Dubrovnik,Vinko Raguž, Dubrovnik 20000 Dubrovnik,Maro Duper, Dubrovnik 20000 Dubrovnik,Ivan Pavlović, Dubrovnik 20000 Dubrovnik,Mato Monković, Dubrovnik 20000 Dubrovnik,Marko Pjević, Dubrovnik 20000 Dubrovnik,Gordan Cvitanović, Dubrovnik 20000 Dubrovnik,Jelena Marušić, Dubrovnik 20000 Dubrovnik,Igor Dobroslavić, Dubrovnik 20000 Dubrovnik,Igor Centelege, Dubrovnik 20000 Dubrovnik,Antun Knego, Dubrovnik 20000 Dubrovnik,Niko Pošak, Dubrovnik 20000 Dubrovnik,Ivan Radoš, Dubrovnik 20000 Dubrovnik,Ante Kriste, Dubrovnik 20000 Dubrovnik,Niko Škoro, Dubrovnik 20000 Dubrovnik,Andrija Beljo, Dubrovnik 20000 Dubrovnik,Luka Franjić, Dubrovnik 20000 Dubrovnik,Safet Elezović, Dubrovnik 20000 Dubrovnik,Petar Banušić, Dubrovnik 20000 Dubrovnik,Mario Papak, Dubrovnik 20000 Dubrovnik,CEMEX Hrvatska dioničko društvo za proizvodnju i prodaju cementa i drugih građevinskih materijala F. Tuđmana 45,Kaštel Sućurac,Stipe Jeličić, Dubrovnik 20000 Dubrovnik,Mario Topić, Dubrovnik 20000 Dubrovnik,Slavko Bošnjak, Dubrovnik 20000 Dubrovnik,Stipo Topić, Dubrovnik 20000 Dubrovnik,Mijo Brković, Dubrovnik 20000 Dubrovnik,Nezir Mujkić, Dubrovnik 20000 Dubrovnik,Marko Kudrić, Dubrovnik 20000 Dubrovnik,Dražen Topić, Dubrovnik 20000 Dubrovnik,Mario Perić, Dubrovnik 20000 Dubrovnik,Miroslav Ivandić, Dubrovnik 20000 Dubrovnik,Marko Lovrić, Dubrovnik 20000 Dubrovnik,Građevinski obrt TIM ,Mile Jeličić, Dubrovnik 20000 Dubrovnik,Zoran Vukoja, Dubrovnik 20000 Dubrovnik,Danijel Vidović, Dubrovnik 20000 Dubrovnik,Ivica Radić, Dubrovnik 20000 Dubrovnik,Antun Žabić, Dubrovnik 20000 Dubrovnik,Srećko Kriste, Dubrovnik 20000 Dubrovnik,Jovo Krunić, Dubrovnik 20000 Dubrovnik,Stjepan Drljo, Dubrovnik 20000 Dubrovnik,Ivan Perić, Dubrovnik 20000 Dubrovnik,Joško Vučićević, Dubrovnik 20000 Dubrovnik,Franjo Džano, Dubrovnik 20000 Dubrovnik,Amel Ahmović, Dubrovnik 20000 Dubrovnik,Damir Vladić, Dubrovnik 20000 Dubrovnik,Predrag Breljaš,  Dubrovnik 20000 Dubrovnik,Dinko Biokšić, Dubrovnik 20000 Dubrovnik,Ivica Topić, Dubrovnik 20000 Dubrovnik,Mijo Papić, Dubrovnik 20000 Dubrovnik,Stipe Miličević, Dubrovnik 20000 Dubrovnik,Dinko Pušić, Dubrovnik 20000 Dubrovnik,Zdravko Merdžan, Dubrovnik 20000 Dubrovnik,Marijo Pušić, Dubrovnik 20000 Dubrovnik,Pavo Sentić, Dubrovnik 20000 Dubrovnik,Ivica Miletić, Dubrovnik 20000 Dubrovnik,Ivan Krešić, Dubrovnik 20000 Dubrovnik,Mate Jurković, Dubrovnik 20000 Dubrovnik,Zoran Kapetanović, Dubrovnik 20000 Dubrovnik,Mijodrag Vitković, Dubrovnik 20000 Dubrovnik,Ivan Dobroslavić, Dubrovnik 20000 Dubrovnik,Stijepo Majkovica, Dubrovnik 20000 Dubrovnik,Vlaho Cumeljan, Dubrovnik 20000 Dubrovnik,Dragan Šanta, Dubrovnik 20000 Dubrovnik,Josip Čuvalo, Dubrovnik 20000 Dubrovnik,Pero Perović, Dubrovnik 20000 Dubrovnik,AB KERAMIKA d.o.o. ,Stjepan Barušić, Dubrovnik 20000 Dubrovnik,Ilija Zadrić, Dubrovnik 20000 Dubrovnik,Darko Topić, Dubrovnik 20000 Dubrovnik,Smiljko Šitum, Dubrovnik 20000 Dubrovnik,Mile Sičaja, Dubrovnik 20000 Dubrovnik,Ivan Zadro, Dubrovnik 20000 Dubrovnik,Ivica Milinović, Dubrovnik 20000 Dubrovnik,Mijo Bošnjak, Dubrovnik 20000 Dubrovnik,Niko Sašilo, Dubrovnik 20000 Dubrovnik,Jure Grozdić, Dubrovnik 20000 Dubrovnik,Nikola Jurić, Dubrovnik 20000 Dubrovnik,Marinko Lučić, Dubrovnik 20000 Dubrovnik,Slavko Lučić, Dubrovnik 20000 Dubrovnik,Branko Jeličić, Dubrovnik 20000 Dubrovnik,Marko Perković, Dubrovnik 20000 Dubrovnik,Ivo Miletić, Dubrovnik 20000 Dubrovnik,Zvonko Šijaković, Dubrovnik 20000 Dubrovnik,Ramo Hodžić, Dubrovnik 20000 Dubrovnik,Nikša Škrabo, Dubrovnik 20000 Dubrovnik,Ivan Papk, Dubrovnik 20000 Dubrovnik,Ivan Pavličević, Dubrovnik 20000 Dubrovnik,Milenko Miletić, Dubrovnik 20000 Dubrovnik,Miroslav Jeličić, Dubrovnik 20000 Dubrovnik,Franj Laco, Dubrovnik 20000 Dubrovnik,Mato Ivanika, Dubrovnik 20000 Dubrovnik,Šimun Cvitanović, Dubrovnik 20000 Dubrovnik,Božo Kvorić, Dubrovnik 20000 Dubrovnik,Anto Beljo, Dubrovnik 20000 Dubrovnik,Ivan Bendre, Dubrovnik 20000 Dubrovnik,Nikša Jeljenić, Dubrovnik 20000 Dubrovnik,Nikša Škrabo, Dubrovnik 20000 Dubrovnik,Jozo Papak, Dubrovnik 20000 Dubrovnik,Šinan Bošnjaković, Dubrovnik 20000 Dubrovnik,Zoran Vodopija, Dubrovnik 20000 Dubrovnik,Antun Njirić, Dubrovnik 20000 Dubrovnik,Ivan Potrebica, Dubrovnik 20000 Dubrovnik,Miloslav Kokošar, Dubrovnik 20000 Dubrovnik,Zičrija Hasanspahić, Dubrovnik 20000 Dubrovnik,Goran Vladić, Dubrovnik 20000 Dubrovnik,Vojko Smoljanović, Dubrovnik 20000 Dubrovnik,Ivan Miličević, Dubrovnik 20000 Dubrovnik,Ante Majić, Dubrovnik 20000 Dubrovnik,Jozo Morić, Dubrovnik 20000 Dubrovnik,Ervin Nukić, Dubrovnik 20000 Dubrovnik,Marko Kristić, Dubrovnik 20000 Dubrovnik,Dragan Ivandić, Dubrovnik 20000 Dubrovnik,Jospi Topić, Dubrovnik 20000 Dubrovnik,Dubravko Mage, Dubrovnik 20000 Dubrovnik,Milenko Ivanika,Dubrovnik 20000 Dubrovnik,Robert Maras, Dubrovnik 20000 Dubrovnik,Nikša Brajević, Dubrovnik 20000 Dubrovnik,Renejo Ćorsuljić, Dubrovnik 20000 Dubrovnik,Željko Crepulja, Dubrovnik 20000 Dubrovnik,Slavko Krisitć, Dubrovnik 20000 Dubrovnik,Jerko Budimir, Dubrovnik 20000 Dubrovnik,Izet Zelentrović, Dubrovnik 20000 Dubrovnik,Lenka Sentić, Dubrovnik 20000 Dubrovnik,Ivica Pušić, Dubrovnik 20000 Dubrovnik,Maro Lujo, Dubrovnik 20000 Dubrovnik,Zdenka Ivanović, Dubrovnik 20000 Dubrovnik,Tereza Lakić, Dubrovnik 20000 Dubrovnik,Vlasta Lončarić, Dubrovnik 20000 Dubrovnik,Marina Osmić, Dubrovnik 20000 Dubrovnik,Mato Đurović, Dubrovnik 20000 Dubrovnik,Zoran Tomašević, Dubrovnik 20000 Dubrovnik,Marija Kokošar, Dubrovnik 20000 Dubrovnik,Pero Andrić, Dubrovnik 20000 Dubrovnik,Marin Srijemse, Dubrovnik 20000 Dubrovnik,Marija Đurđević, Dubrovnik 20000 Dubrovnik,Ante Kljusurić, Dubrovnik 20000 Dubrovnik,Petar Kovačević, Dubrovnik 20000 Dubrovnik,Ivan Biskup, Dubrovnik 20000 Dubrovnik,Ante Topić, Dubrovnik 20000 Dubrovnik,Vladimir Ivičević, Dubrovnik 20000 Dubrovnik,Josip Radić, Dubrovnik 20000 Dubrovnik,Ivan Zlatić, Dubrovnik 20000 Dubrovnik,Željko Bošnjak, Dubrovnik 20000 Dubrovnik,Pero Raić, Dubrovnik 20000 Dubrovnik,Ivan Lovrić, Dubrovnik 20000 Dubrovnik,Ivan Bender, Dubrovnik 20000 Dubrovnik,Zdravko Bošnjak, Dubrovnik 20000 Dubrovnik,Ivan Džidžić, Dubrovnik 20000 Dubrovnik,Pero Tomašević, Dubrovnik 20000 Dubrovnik,Jakov Balarin, Dubrovnik 20000 Dubrovnik,Pero Asanović, Dubrovnik 20000 Dubrovnik,Milo Nožica, Dubrovnik 20000 Dubrovnik,Stipo Franjić, Dubrovnik 20000 Dubrovnik,Tihomir Trče, Dubrovnik 20000 Dubrovnik,Viktor Majić, Dubrovnik 20000 Dubrovnik,Tonći Medi, Dubrovnik 20000 Dubrovnik,Jasmin Zelentrović, Dubrovnik 20000 Dubrovnik,Davor Radivojević, Dubrovnik 20000 Dubrovnik,Boris Centelege, Dubrovnik 20000 Dubrovnik,Ardo Petko, Dubrovnik 20000 Dubrovnik,KONAVLE METAL d.o.o. za proizvodnju, trgovinu i usluge Gruda 4,Gruda,Stjepan Lakić, Dubrovnik 20000 Dubrovnik,Milan Pemdo, Dubrovnik 20000 Dubrovnik,Robert Popović, Dubrovnik 20000 Dubrovnik,Pero Jović, Dubrovnik 20000 Dubrovnik,Branislav Filipović, Dubrovnik 20000 Dubrovnik,Dragan Litrica, Dubrovnik 20000 Dubrovnik,Mato Lovrić, Dubrovnik 20000 Dubrovnik,Aldin Hajdarović, Dubrovnik 20000 Dubrovnik,Halim Dedović, Dubrovnik 20000 Dubrovnik,Ivica Abaz, Dubrovnik 20000 Dubrovnik,Zulfo Ćotović, Dubrovnik 20000 Dubrovnik,LIBERTAS - DUBROVNIK d.o.o. za prijevoz putnika Ogarići 12,Komolac,Antun Vukas, Dubrovnik 20000 Dubrovnik,Husein Odobašić, Dubrovnik 20000 Dubrovnik,Ante Marić, Dubrovnik 20000 Dubrovnik,Ivan Zvono, Dubrovnik 20000 Dubrovnik,Katica Mašković, Dubrovnik 20000 Dubrovnik,Ivan Oberan, Dubrovnik 20000 Dubrovnik,Ivko Vide, Dubrovnik 20000 Dubrovnik,Ante Kljusurić, Dubrovnik 20000 Dubrovnik,Nade Matijaši, Dubrovnik 20000 Dubrovnik,Mujsira Majišević, Dubrovnik 20000 Dubrovnik,Mare Jerković, Dubrovnik 20000 Dubrovnik,LIFT MODUS d.o.o. za poizvodnju, trgovinu i usluge Zagrebačka cesta 145 A/III,10000 Zagreb,Rudolf Klečak, Dubrovnik 20000 Dubrovnik,Mato Kevo, Dubrovnik 20000 Dubrovnik,Mato Topić, Dubrovnik 20000 Dubrovnik,Boško Rojević, Dubrovnik 20000 Dubrovnik,Nikola Oberan, Dubronvik 20000 Dubrovnik,Andrija Zvono, Dubrovnik 20000 Dubrovnik,Dragan Bender, Dubrovnik 20000 Dubrovnik,Esad Čokljat, Dubrovnik 20000 Dubrovnik,Martin Žeravica, Dubrovnik 20000 Dubrovnik,Slavko Garić, Dubrovnik 20000 Dubrovnik,Vlaho Bukvić, Dubrovnik 20000 Dubrovnik,IMPULS-LEASING društvo s ograničenom odgovornošću za leasing Velimira Škorpika 24/1,10000 Zagreb,Zoran Radetić, Dubrovnik 20000 Dubrovnik,Niko Pavlović, Dubrovnik 20000 Dubrovnik,Franjo Vnučec, Dubrovnik 20000 Dubrovnik,Predrag Tokmakčija, Dubrovnik 20000 Dubrovnik,Goran Škrabo, Dubrovnik 20000 Dubrovnik,Miho Kevo, Dubrovnik 20000 Dubrovnik,Munib Aganović, Dubrovnik 20000 Dubrovnik,Slavko Bošnjak, Dubrovnik 20000 Dubrovnik,Ivko Jović, Dubrovnik 20000 Dubrovnik,Ivica Hladilo, Dubrovnik 20000 Dubrovnik,Nikola Mlinarić, Dubrovnik 20000 Dubrovnik,ZARAKOP društvo s ograničenom odgovornošću za građevinarstvo i geoinženjering Baričevići 26,Murvica,Mario Sole, Dubrovnik 20000 Dubrovnik,Danijel Zvijerković, Dubrovnik 20000 Dubrovnik,Marinko Bradić, Dubrovnik 20000 Dubrovnik,Mirko Kolar, Dubrovnik 20000 Dubrovnik,Žarko Rajković, Dubrovnik 20000 Dubrovnik,Krešimir Drinovac, Dubrovnik 20000 Dubrovnik,Vitomir Milanić, Dubrovnik 20000 Dubrovnik,Marko Čerlek, Dubrovnik 20000 Dubrovnik,Ivica Car, Dubrovnik 20000 Dubrovnik,Dragan Mendeš, Dubrovnik 20000 Dubrovnik,Antun Marinović, Dubrovnik 20000 Dubrovnik,VIAM društvo za građevinarstvo, trgovinu i projektiranje d.o.o. Josipa Kosora 40,Dubrovnik,Vlaho Lepeš, Dubrovnik 20000 Dubrovnik,Berislav Bartulović, Dubrovnik 20000 Dubrovnik,Danijel Ravić, Dubrovnik 20000 Dubrovnik,Tomislav Topić, Dubrovnik 20000 Dubrovnik,Ivica Prkačin, Dubrovnik 20000 Dubrovnik,Pavo Lukić, Dubrovnik 20000 Dubrovnik,Dane Grubeša, Dubrovnik 20000 Dubrovnik,Vlaho Vatović, Dubrovnik 20000 Dubrovnik,Ivo Šimunović, Dubrovnik 20000 Dubrovnik,Stjepan Matić, Dubrovnik 20000 Dubrovnik,Ivan Šijalović, Dubrovnik 20000 Dubrovnik,ELEKTRO-TEAM d.o.o. za elektroinstalacije Riječka 16/A,Dubrovnik,Almir Pelko, Dubrovnik 20000 Dubrovnik,Neđo Mijović, Dubrovnik 20000 Dubrovnik,Vide Vuletić, Dubrovnik 20000 Dubrovnik,Jozo Dedov, Dubrovnik 20000 Dubrovnik,Ivo Andrić, Dubrovnik 20000 Dubrovnik,Ivo Mišura, Dubrovnik 20000 Dubrovnik,Mišo Previšić, Dubrovnik 20000 Dubrovnik,Božo Maslać, Dubrovnik 20000 Dubrovnik,Salko Sejdin, Dubrovnik 20000 Dubrovnik,Mirko Šimunović, Dubrovnik 20000 Dubrovnik,Tomas Pavlović, Dubrovnik 20000 Dubrovnik,Antun Knežević 20000 Dubrovnik,Andrija Fabris ,IVAN KOVAČ ,Dragan Baketarić Put Dragovoljaca Domovinskog rata 136 Kod Đive Kesovija,20207 Mlini</derivirana_varijabla>
  </DomainObject.Predmet.StrankaWithAdress>
  <DomainObject.Predmet.StrankaWithAdressOIB>
    <izvorni_sadrzaj>OTP banka Hrvatska dioničko društvo, OIB 52508873833, Ulica Domovinskog rata 3,Zadar,Stipo Gabrić, OIB 36026452457, Petra Krešimira IV/59,20350 Metković,DUBROVNIK GRADNJA d.o.o.,Goran Vidović,HYPO ALPE-ADRIA-BANK dioničko društvo, OIB 14036333877, Slavonska avenija 6,10000 Zagreb,Mirko Bilandžija, Dubrovnik, 20000 Dubrovnik,Damir Vlahinić, Dubrovnik, Điva Natali 7 (GP Dubrovnik d.d.),20000 Dubrovnik,EUROHERC osiguranje - dioničko društvo za osiguranje imovine i osoba i druge poslove osiguranja, OIB 22694857747, Ulica grada Vukovara 282,10000 Zagreb,Jadranka Oberan, Dubrovnik, 20000 Dubrovnik,Andrija Golemac, Dubrovnik, 20000 Dubrovnik,Vinko Raguž, Dubrovnik, 20000 Dubrovnik,Maro Duper, Dubrovnik, 20000 Dubrovnik,Ivan Pavlović, Dubrovnik, 20000 Dubrovnik,Mato Monković, Dubrovnik, 20000 Dubrovnik,Marko Pjević, Dubrovnik, 20000 Dubrovnik,Gordan Cvitanović, Dubrovnik, 20000 Dubrovnik,Jelena Marušić, Dubrovnik, 20000 Dubrovnik,Igor Dobroslavić, Dubrovnik, 20000 Dubrovnik,Igor Centelege, Dubrovnik, 20000 Dubrovnik,Antun Knego, Dubrovnik, 20000 Dubrovnik,Niko Pošak, Dubrovnik, 20000 Dubrovnik,Ivan Radoš, Dubrovnik, 20000 Dubrovnik,Ante Kriste, Dubrovnik, 20000 Dubrovnik,Niko Škoro, Dubrovnik, 20000 Dubrovnik,Andrija Beljo, Dubrovnik, 20000 Dubrovnik,Luka Franjić, Dubrovnik, 20000 Dubrovnik,Safet Elezović, Dubrovnik, 20000 Dubrovnik,Petar Banušić, Dubrovnik, 20000 Dubrovnik,Mario Papak, Dubrovnik, 20000 Dubrovnik,CEMEX Hrvatska dioničko društvo za proizvodnju i prodaju cementa i drugih građevinskih materijala, OIB 94136335132, F. Tuđmana 45,Kaštel Sućurac,Stipe Jeličić, Dubrovnik, 20000 Dubrovnik,Mario Topić, Dubrovnik, 20000 Dubrovnik,Slavko Bošnjak, Dubrovnik, 20000 Dubrovnik,Stipo Topić, Dubrovnik, 20000 Dubrovnik,Mijo Brković, Dubrovnik, 20000 Dubrovnik,Nezir Mujkić, Dubrovnik, 20000 Dubrovnik,Marko Kudrić, Dubrovnik, 20000 Dubrovnik,Dražen Topić, Dubrovnik, 20000 Dubrovnik,Mario Perić, Dubrovnik, 20000 Dubrovnik,Miroslav Ivandić, Dubrovnik, 20000 Dubrovnik,Marko Lovrić, Dubrovnik, 20000 Dubrovnik,Građevinski obrt TIM,Mile Jeličić, Dubrovnik, 20000 Dubrovnik,Zoran Vukoja, Dubrovnik, 20000 Dubrovnik,Danijel Vidović, Dubrovnik, 20000 Dubrovnik,Ivica Radić, Dubrovnik, 20000 Dubrovnik,Antun Žabić, Dubrovnik, 20000 Dubrovnik,Srećko Kriste, Dubrovnik, 20000 Dubrovnik,Jovo Krunić, Dubrovnik, 20000 Dubrovnik,Stjepan Drljo, Dubrovnik, 20000 Dubrovnik,Ivan Perić, Dubrovnik, 20000 Dubrovnik,Joško Vučićević, Dubrovnik, 20000 Dubrovnik,Franjo Džano, Dubrovnik, 20000 Dubrovnik,Amel Ahmović, Dubrovnik, 20000 Dubrovnik,Damir Vladić, Dubrovnik, 20000 Dubrovnik,Predrag Breljaš,  Dubrovnik, 20000 Dubrovnik,Dinko Biokšić, Dubrovnik, 20000 Dubrovnik,Ivica Topić, Dubrovnik, 20000 Dubrovnik,Mijo Papić, Dubrovnik, 20000 Dubrovnik,Stipe Miličević, Dubrovnik, 20000 Dubrovnik,Dinko Pušić, Dubrovnik, 20000 Dubrovnik,Zdravko Merdžan, Dubrovnik, 20000 Dubrovnik,Marijo Pušić, Dubrovnik, 20000 Dubrovnik,Pavo Sentić, Dubrovnik, 20000 Dubrovnik,Ivica Miletić, Dubrovnik, 20000 Dubrovnik,Ivan Krešić, Dubrovnik, 20000 Dubrovnik,Mate Jurković, Dubrovnik, 20000 Dubrovnik,Zoran Kapetanović, Dubrovnik, 20000 Dubrovnik,Mijodrag Vitković, Dubrovnik, 20000 Dubrovnik,Ivan Dobroslavić, Dubrovnik, 20000 Dubrovnik,Stijepo Majkovica, Dubrovnik, 20000 Dubrovnik,Vlaho Cumeljan, Dubrovnik, 20000 Dubrovnik,Dragan Šanta, Dubrovnik, 20000 Dubrovnik,Josip Čuvalo, Dubrovnik, 20000 Dubrovnik,Pero Perović, Dubrovnik, 20000 Dubrovnik,AB KERAMIKA d.o.o., OIB 77285179745,Stjepan Barušić, Dubrovnik, 20000 Dubrovnik,Ilija Zadrić, Dubrovnik, 20000 Dubrovnik,Darko Topić, Dubrovnik, 20000 Dubrovnik,Smiljko Šitum, Dubrovnik, 20000 Dubrovnik,Mile Sičaja, Dubrovnik, 20000 Dubrovnik,Ivan Zadro, Dubrovnik, 20000 Dubrovnik,Ivica Milinović, Dubrovnik, 20000 Dubrovnik,Mijo Bošnjak, Dubrovnik, 20000 Dubrovnik,Niko Sašilo, Dubrovnik, 20000 Dubrovnik,Jure Grozdić, Dubrovnik, 20000 Dubrovnik,Nikola Jurić, Dubrovnik, 20000 Dubrovnik,Marinko Lučić, Dubrovnik, 20000 Dubrovnik,Slavko Lučić, Dubrovnik, 20000 Dubrovnik,Branko Jeličić, Dubrovnik, 20000 Dubrovnik,Marko Perković, Dubrovnik, 20000 Dubrovnik,Ivo Miletić, Dubrovnik, 20000 Dubrovnik,Zvonko Šijaković, Dubrovnik, 20000 Dubrovnik,Ramo Hodžić, Dubrovnik, 20000 Dubrovnik,Nikša Škrabo, Dubrovnik, 20000 Dubrovnik,Ivan Papk, Dubrovnik, 20000 Dubrovnik,Ivan Pavličević, Dubrovnik, 20000 Dubrovnik,Milenko Miletić, Dubrovnik, 20000 Dubrovnik,Miroslav Jeličić, Dubrovnik, 20000 Dubrovnik,Franj Laco, Dubrovnik, 20000 Dubrovnik,Mato Ivanika, Dubrovnik, 20000 Dubrovnik,Šimun Cvitanović, Dubrovnik, 20000 Dubrovnik,Božo Kvorić, Dubrovnik, 20000 Dubrovnik,Anto Beljo, Dubrovnik, 20000 Dubrovnik,Ivan Bendre, Dubrovnik, 20000 Dubrovnik,Nikša Jeljenić, Dubrovnik, 20000 Dubrovnik,Nikša Škrabo, Dubrovnik, 20000 Dubrovnik,Jozo Papak, Dubrovnik, 20000 Dubrovnik,Šinan Bošnjaković, Dubrovnik, 20000 Dubrovnik,Zoran Vodopija, Dubrovnik, 20000 Dubrovnik,Antun Njirić, Dubrovnik, 20000 Dubrovnik,Ivan Potrebica, Dubrovnik, 20000 Dubrovnik,Miloslav Kokošar, Dubrovnik, 20000 Dubrovnik,Zičrija Hasanspahić, Dubrovnik, 20000 Dubrovnik,Goran Vladić, Dubrovnik, 20000 Dubrovnik,Vojko Smoljanović, Dubrovnik, 20000 Dubrovnik,Ivan Miličević, Dubrovnik, 20000 Dubrovnik,Ante Majić, Dubrovnik, 20000 Dubrovnik,Jozo Morić, Dubrovnik, 20000 Dubrovnik,Ervin Nukić, Dubrovnik, 20000 Dubrovnik,Marko Kristić, Dubrovnik, 20000 Dubrovnik,Dragan Ivandić, Dubrovnik, 20000 Dubrovnik,Jospi Topić, Dubrovnik, 20000 Dubrovnik,Dubravko Mage, Dubrovnik, 20000 Dubrovnik,Milenko Ivanika,Dubrovnik, 20000 Dubrovnik,Robert Maras, Dubrovnik, 20000 Dubrovnik,Nikša Brajević, Dubrovnik, 20000 Dubrovnik,Renejo Ćorsuljić, Dubrovnik, 20000 Dubrovnik,Željko Crepulja, Dubrovnik, 20000 Dubrovnik,Slavko Krisitć, Dubrovnik, 20000 Dubrovnik,Jerko Budimir, Dubrovnik, 20000 Dubrovnik,Izet Zelentrović, Dubrovnik, 20000 Dubrovnik,Lenka Sentić, Dubrovnik, 20000 Dubrovnik,Ivica Pušić, Dubrovnik, 20000 Dubrovnik,Maro Lujo, Dubrovnik, 20000 Dubrovnik,Zdenka Ivanović, Dubrovnik, 20000 Dubrovnik,Tereza Lakić, Dubrovnik, 20000 Dubrovnik,Vlasta Lončarić, Dubrovnik, 20000 Dubrovnik,Marina Osmić, Dubrovnik, 20000 Dubrovnik,Mato Đurović, Dubrovnik, 20000 Dubrovnik,Zoran Tomašević, Dubrovnik, 20000 Dubrovnik,Marija Kokošar, Dubrovnik, 20000 Dubrovnik,Pero Andrić, Dubrovnik, 20000 Dubrovnik,Marin Srijemse, Dubrovnik, 20000 Dubrovnik,Marija Đurđević, Dubrovnik, 20000 Dubrovnik,Ante Kljusurić, Dubrovnik, 20000 Dubrovnik,Petar Kovačević, Dubrovnik, 20000 Dubrovnik,Ivan Biskup, Dubrovnik, 20000 Dubrovnik,Ante Topić, Dubrovnik, 20000 Dubrovnik,Vladimir Ivičević, Dubrovnik, 20000 Dubrovnik,Josip Radić, Dubrovnik, 20000 Dubrovnik,Ivan Zlatić, Dubrovnik, 20000 Dubrovnik,Željko Bošnjak, Dubrovnik, 20000 Dubrovnik,Pero Raić, Dubrovnik, 20000 Dubrovnik,Ivan Lovrić, Dubrovnik, 20000 Dubrovnik,Ivan Bender, Dubrovnik, 20000 Dubrovnik,Zdravko Bošnjak, Dubrovnik, 20000 Dubrovnik,Ivan Džidžić, Dubrovnik, 20000 Dubrovnik,Pero Tomašević, Dubrovnik, 20000 Dubrovnik,Jakov Balarin, Dubrovnik, 20000 Dubrovnik,Pero Asanović, Dubrovnik, 20000 Dubrovnik,Milo Nožica, Dubrovnik, 20000 Dubrovnik,Stipo Franjić, Dubrovnik, 20000 Dubrovnik,Tihomir Trče, Dubrovnik, 20000 Dubrovnik,Viktor Majić, Dubrovnik, 20000 Dubrovnik,Tonći Medi, Dubrovnik, 20000 Dubrovnik,Jasmin Zelentrović, Dubrovnik, 20000 Dubrovnik,Davor Radivojević, Dubrovnik, 20000 Dubrovnik,Boris Centelege, Dubrovnik, 20000 Dubrovnik,Ardo Petko, Dubrovnik, 20000 Dubrovnik,KONAVLE METAL d.o.o. za proizvodnju, trgovinu i usluge, OIB 55470127232, Gruda 4,Gruda,Stjepan Lakić, Dubrovnik, 20000 Dubrovnik,Milan Pemdo, Dubrovnik, 20000 Dubrovnik,Robert Popović, Dubrovnik, 20000 Dubrovnik,Pero Jović, Dubrovnik, 20000 Dubrovnik,Branislav Filipović, Dubrovnik, 20000 Dubrovnik,Dragan Litrica, Dubrovnik, 20000 Dubrovnik,Mato Lovrić, Dubrovnik, 20000 Dubrovnik,Aldin Hajdarović, Dubrovnik, 20000 Dubrovnik,Halim Dedović, Dubrovnik, 20000 Dubrovnik,Ivica Abaz, Dubrovnik, 20000 Dubrovnik,Zulfo Ćotović, Dubrovnik, 20000 Dubrovnik,LIBERTAS - DUBROVNIK d.o.o. za prijevoz putnika, OIB 36411681446, Ogarići 12,Komolac,Antun Vukas, Dubrovnik, 20000 Dubrovnik,Husein Odobašić, Dubrovnik, 20000 Dubrovnik,Ante Marić, Dubrovnik, 20000 Dubrovnik,Ivan Zvono, Dubrovnik, 20000 Dubrovnik,Katica Mašković, Dubrovnik, 20000 Dubrovnik,Ivan Oberan, Dubrovnik, 20000 Dubrovnik,Ivko Vide, Dubrovnik, 20000 Dubrovnik,Ante Kljusurić, Dubrovnik, 20000 Dubrovnik,Nade Matijaši, Dubrovnik, 20000 Dubrovnik,Mujsira Majišević, Dubrovnik, 20000 Dubrovnik,Mare Jerković, Dubrovnik, 20000 Dubrovnik,LIFT MODUS d.o.o. za poizvodnju, trgovinu i usluge, OIB 15526597734, Zagrebačka cesta 145 A/III,10000 Zagreb,Rudolf Klečak, Dubrovnik, 20000 Dubrovnik,Mato Kevo, Dubrovnik, 20000 Dubrovnik,Mato Topić, Dubrovnik, 20000 Dubrovnik,Boško Rojević, Dubrovnik, 20000 Dubrovnik,Nikola Oberan, Dubronvik, 20000 Dubrovnik,Andrija Zvono, Dubrovnik, 20000 Dubrovnik,Dragan Bender, Dubrovnik, 20000 Dubrovnik,Esad Čokljat, Dubrovnik, 20000 Dubrovnik,Martin Žeravica, Dubrovnik, 20000 Dubrovnik,Slavko Garić, Dubrovnik, 20000 Dubrovnik,Vlaho Bukvić, Dubrovnik, 20000 Dubrovnik,IMPULS-LEASING društvo s ograničenom odgovornošću za leasing, OIB 65918029671, Velimira Škorpika 24/1,10000 Zagreb,Zoran Radetić, Dubrovnik, 20000 Dubrovnik,Niko Pavlović, Dubrovnik, 20000 Dubrovnik,Franjo Vnučec, Dubrovnik, 20000 Dubrovnik,Predrag Tokmakčija, Dubrovnik, 20000 Dubrovnik,Goran Škrabo, Dubrovnik, 20000 Dubrovnik,Miho Kevo, Dubrovnik, 20000 Dubrovnik,Munib Aganović, Dubrovnik, 20000 Dubrovnik,Slavko Bošnjak, Dubrovnik, 20000 Dubrovnik,Ivko Jović, Dubrovnik, 20000 Dubrovnik,Ivica Hladilo, Dubrovnik, 20000 Dubrovnik,Nikola Mlinarić, Dubrovnik, 20000 Dubrovnik,ZARAKOP društvo s ograničenom odgovornošću za građevinarstvo i geoinženjering, OIB 47945843315, Baričevići 26,Murvica,Mario Sole, Dubrovnik, 20000 Dubrovnik,Danijel Zvijerković, Dubrovnik, 20000 Dubrovnik,Marinko Bradić, Dubrovnik, 20000 Dubrovnik,Mirko Kolar, Dubrovnik, 20000 Dubrovnik,Žarko Rajković, Dubrovnik, 20000 Dubrovnik,Krešimir Drinovac, Dubrovnik, 20000 Dubrovnik,Vitomir Milanić, Dubrovnik, 20000 Dubrovnik,Marko Čerlek, Dubrovnik, 20000 Dubrovnik,Ivica Car, Dubrovnik, 20000 Dubrovnik,Dragan Mendeš, Dubrovnik, 20000 Dubrovnik,Antun Marinović, Dubrovnik, 20000 Dubrovnik,VIAM društvo za građevinarstvo, trgovinu i projektiranje d.o.o., OIB 61581848671, Josipa Kosora 40,Dubrovnik,Vlaho Lepeš, Dubrovnik, 20000 Dubrovnik,Berislav Bartulović, Dubrovnik, 20000 Dubrovnik,Danijel Ravić, Dubrovnik, 20000 Dubrovnik,Tomislav Topić, Dubrovnik, 20000 Dubrovnik,Ivica Prkačin, Dubrovnik, 20000 Dubrovnik,Pavo Lukić, Dubrovnik, 20000 Dubrovnik,Dane Grubeša, Dubrovnik, 20000 Dubrovnik,Vlaho Vatović, Dubrovnik, 20000 Dubrovnik,Ivo Šimunović, Dubrovnik, 20000 Dubrovnik,Stjepan Matić, Dubrovnik, 20000 Dubrovnik,Ivan Šijalović, Dubrovnik, 20000 Dubrovnik,ELEKTRO-TEAM d.o.o. za elektroinstalacije, OIB 26176974494, Riječka 16/A,Dubrovnik,Almir Pelko, Dubrovnik, 20000 Dubrovnik,Neđo Mijović, Dubrovnik, 20000 Dubrovnik,Vide Vuletić, Dubrovnik, 20000 Dubrovnik,Jozo Dedov, Dubrovnik, 20000 Dubrovnik,Ivo Andrić, Dubrovnik, 20000 Dubrovnik,Ivo Mišura, Dubrovnik, 20000 Dubrovnik,Mišo Previšić, Dubrovnik, 20000 Dubrovnik,Božo Maslać, Dubrovnik, 20000 Dubrovnik,Salko Sejdin, Dubrovnik, 20000 Dubrovnik,Mirko Šimunović, Dubrovnik, 20000 Dubrovnik,Tomas Pavlović, Dubrovnik, 20000 Dubrovnik,Antun Knežević, 20000 Dubrovnik,Andrija Fabris,IVAN KOVAČ,Dragan Baketarić, Put Dragovoljaca Domovinskog rata 136 Kod Đive Kesovija,20207 Mlini</izvorni_sadrzaj>
    <derivirana_varijabla naziv="DomainObject.Predmet.StrankaWithAdressOIB_1">OTP banka Hrvatska dioničko društvo, OIB 52508873833, Ulica Domovinskog rata 3,Zadar,Stipo Gabrić, OIB 36026452457, Petra Krešimira IV/59,20350 Metković,DUBROVNIK GRADNJA d.o.o.,Goran Vidović,HYPO ALPE-ADRIA-BANK dioničko društvo, OIB 14036333877, Slavonska avenija 6,10000 Zagreb,Mirko Bilandžija, Dubrovnik, 20000 Dubrovnik,Damir Vlahinić, Dubrovnik, Điva Natali 7 (GP Dubrovnik d.d.),20000 Dubrovnik,EUROHERC osiguranje - dioničko društvo za osiguranje imovine i osoba i druge poslove osiguranja, OIB 22694857747, Ulica grada Vukovara 282,10000 Zagreb,Jadranka Oberan, Dubrovnik, 20000 Dubrovnik,Andrija Golemac, Dubrovnik, 20000 Dubrovnik,Vinko Raguž, Dubrovnik, 20000 Dubrovnik,Maro Duper, Dubrovnik, 20000 Dubrovnik,Ivan Pavlović, Dubrovnik, 20000 Dubrovnik,Mato Monković, Dubrovnik, 20000 Dubrovnik,Marko Pjević, Dubrovnik, 20000 Dubrovnik,Gordan Cvitanović, Dubrovnik, 20000 Dubrovnik,Jelena Marušić, Dubrovnik, 20000 Dubrovnik,Igor Dobroslavić, Dubrovnik, 20000 Dubrovnik,Igor Centelege, Dubrovnik, 20000 Dubrovnik,Antun Knego, Dubrovnik, 20000 Dubrovnik,Niko Pošak, Dubrovnik, 20000 Dubrovnik,Ivan Radoš, Dubrovnik, 20000 Dubrovnik,Ante Kriste, Dubrovnik, 20000 Dubrovnik,Niko Škoro, Dubrovnik, 20000 Dubrovnik,Andrija Beljo, Dubrovnik, 20000 Dubrovnik,Luka Franjić, Dubrovnik, 20000 Dubrovnik,Safet Elezović, Dubrovnik, 20000 Dubrovnik,Petar Banušić, Dubrovnik, 20000 Dubrovnik,Mario Papak, Dubrovnik, 20000 Dubrovnik,CEMEX Hrvatska dioničko društvo za proizvodnju i prodaju cementa i drugih građevinskih materijala, OIB 94136335132, F. Tuđmana 45,Kaštel Sućurac,Stipe Jeličić, Dubrovnik, 20000 Dubrovnik,Mario Topić, Dubrovnik, 20000 Dubrovnik,Slavko Bošnjak, Dubrovnik, 20000 Dubrovnik,Stipo Topić, Dubrovnik, 20000 Dubrovnik,Mijo Brković, Dubrovnik, 20000 Dubrovnik,Nezir Mujkić, Dubrovnik, 20000 Dubrovnik,Marko Kudrić, Dubrovnik, 20000 Dubrovnik,Dražen Topić, Dubrovnik, 20000 Dubrovnik,Mario Perić, Dubrovnik, 20000 Dubrovnik,Miroslav Ivandić, Dubrovnik, 20000 Dubrovnik,Marko Lovrić, Dubrovnik, 20000 Dubrovnik,Građevinski obrt TIM,Mile Jeličić, Dubrovnik, 20000 Dubrovnik,Zoran Vukoja, Dubrovnik, 20000 Dubrovnik,Danijel Vidović, Dubrovnik, 20000 Dubrovnik,Ivica Radić, Dubrovnik, 20000 Dubrovnik,Antun Žabić, Dubrovnik, 20000 Dubrovnik,Srećko Kriste, Dubrovnik, 20000 Dubrovnik,Jovo Krunić, Dubrovnik, 20000 Dubrovnik,Stjepan Drljo, Dubrovnik, 20000 Dubrovnik,Ivan Perić, Dubrovnik, 20000 Dubrovnik,Joško Vučićević, Dubrovnik, 20000 Dubrovnik,Franjo Džano, Dubrovnik, 20000 Dubrovnik,Amel Ahmović, Dubrovnik, 20000 Dubrovnik,Damir Vladić, Dubrovnik, 20000 Dubrovnik,Predrag Breljaš,  Dubrovnik, 20000 Dubrovnik,Dinko Biokšić, Dubrovnik, 20000 Dubrovnik,Ivica Topić, Dubrovnik, 20000 Dubrovnik,Mijo Papić, Dubrovnik, 20000 Dubrovnik,Stipe Miličević, Dubrovnik, 20000 Dubrovnik,Dinko Pušić, Dubrovnik, 20000 Dubrovnik,Zdravko Merdžan, Dubrovnik, 20000 Dubrovnik,Marijo Pušić, Dubrovnik, 20000 Dubrovnik,Pavo Sentić, Dubrovnik, 20000 Dubrovnik,Ivica Miletić, Dubrovnik, 20000 Dubrovnik,Ivan Krešić, Dubrovnik, 20000 Dubrovnik,Mate Jurković, Dubrovnik, 20000 Dubrovnik,Zoran Kapetanović, Dubrovnik, 20000 Dubrovnik,Mijodrag Vitković, Dubrovnik, 20000 Dubrovnik,Ivan Dobroslavić, Dubrovnik, 20000 Dubrovnik,Stijepo Majkovica, Dubrovnik, 20000 Dubrovnik,Vlaho Cumeljan, Dubrovnik, 20000 Dubrovnik,Dragan Šanta, Dubrovnik, 20000 Dubrovnik,Josip Čuvalo, Dubrovnik, 20000 Dubrovnik,Pero Perović, Dubrovnik, 20000 Dubrovnik,AB KERAMIKA d.o.o., OIB 77285179745,Stjepan Barušić, Dubrovnik, 20000 Dubrovnik,Ilija Zadrić, Dubrovnik, 20000 Dubrovnik,Darko Topić, Dubrovnik, 20000 Dubrovnik,Smiljko Šitum, Dubrovnik, 20000 Dubrovnik,Mile Sičaja, Dubrovnik, 20000 Dubrovnik,Ivan Zadro, Dubrovnik, 20000 Dubrovnik,Ivica Milinović, Dubrovnik, 20000 Dubrovnik,Mijo Bošnjak, Dubrovnik, 20000 Dubrovnik,Niko Sašilo, Dubrovnik, 20000 Dubrovnik,Jure Grozdić, Dubrovnik, 20000 Dubrovnik,Nikola Jurić, Dubrovnik, 20000 Dubrovnik,Marinko Lučić, Dubrovnik, 20000 Dubrovnik,Slavko Lučić, Dubrovnik, 20000 Dubrovnik,Branko Jeličić, Dubrovnik, 20000 Dubrovnik,Marko Perković, Dubrovnik, 20000 Dubrovnik,Ivo Miletić, Dubrovnik, 20000 Dubrovnik,Zvonko Šijaković, Dubrovnik, 20000 Dubrovnik,Ramo Hodžić, Dubrovnik, 20000 Dubrovnik,Nikša Škrabo, Dubrovnik, 20000 Dubrovnik,Ivan Papk, Dubrovnik, 20000 Dubrovnik,Ivan Pavličević, Dubrovnik, 20000 Dubrovnik,Milenko Miletić, Dubrovnik, 20000 Dubrovnik,Miroslav Jeličić, Dubrovnik, 20000 Dubrovnik,Franj Laco, Dubrovnik, 20000 Dubrovnik,Mato Ivanika, Dubrovnik, 20000 Dubrovnik,Šimun Cvitanović, Dubrovnik, 20000 Dubrovnik,Božo Kvorić, Dubrovnik, 20000 Dubrovnik,Anto Beljo, Dubrovnik, 20000 Dubrovnik,Ivan Bendre, Dubrovnik, 20000 Dubrovnik,Nikša Jeljenić, Dubrovnik, 20000 Dubrovnik,Nikša Škrabo, Dubrovnik, 20000 Dubrovnik,Jozo Papak, Dubrovnik, 20000 Dubrovnik,Šinan Bošnjaković, Dubrovnik, 20000 Dubrovnik,Zoran Vodopija, Dubrovnik, 20000 Dubrovnik,Antun Njirić, Dubrovnik, 20000 Dubrovnik,Ivan Potrebica, Dubrovnik, 20000 Dubrovnik,Miloslav Kokošar, Dubrovnik, 20000 Dubrovnik,Zičrija Hasanspahić, Dubrovnik, 20000 Dubrovnik,Goran Vladić, Dubrovnik, 20000 Dubrovnik,Vojko Smoljanović, Dubrovnik, 20000 Dubrovnik,Ivan Miličević, Dubrovnik, 20000 Dubrovnik,Ante Majić, Dubrovnik, 20000 Dubrovnik,Jozo Morić, Dubrovnik, 20000 Dubrovnik,Ervin Nukić, Dubrovnik, 20000 Dubrovnik,Marko Kristić, Dubrovnik, 20000 Dubrovnik,Dragan Ivandić, Dubrovnik, 20000 Dubrovnik,Jospi Topić, Dubrovnik, 20000 Dubrovnik,Dubravko Mage, Dubrovnik, 20000 Dubrovnik,Milenko Ivanika,Dubrovnik, 20000 Dubrovnik,Robert Maras, Dubrovnik, 20000 Dubrovnik,Nikša Brajević, Dubrovnik, 20000 Dubrovnik,Renejo Ćorsuljić, Dubrovnik, 20000 Dubrovnik,Željko Crepulja, Dubrovnik, 20000 Dubrovnik,Slavko Krisitć, Dubrovnik, 20000 Dubrovnik,Jerko Budimir, Dubrovnik, 20000 Dubrovnik,Izet Zelentrović, Dubrovnik, 20000 Dubrovnik,Lenka Sentić, Dubrovnik, 20000 Dubrovnik,Ivica Pušić, Dubrovnik, 20000 Dubrovnik,Maro Lujo, Dubrovnik, 20000 Dubrovnik,Zdenka Ivanović, Dubrovnik, 20000 Dubrovnik,Tereza Lakić, Dubrovnik, 20000 Dubrovnik,Vlasta Lončarić, Dubrovnik, 20000 Dubrovnik,Marina Osmić, Dubrovnik, 20000 Dubrovnik,Mato Đurović, Dubrovnik, 20000 Dubrovnik,Zoran Tomašević, Dubrovnik, 20000 Dubrovnik,Marija Kokošar, Dubrovnik, 20000 Dubrovnik,Pero Andrić, Dubrovnik, 20000 Dubrovnik,Marin Srijemse, Dubrovnik, 20000 Dubrovnik,Marija Đurđević, Dubrovnik, 20000 Dubrovnik,Ante Kljusurić, Dubrovnik, 20000 Dubrovnik,Petar Kovačević, Dubrovnik, 20000 Dubrovnik,Ivan Biskup, Dubrovnik, 20000 Dubrovnik,Ante Topić, Dubrovnik, 20000 Dubrovnik,Vladimir Ivičević, Dubrovnik, 20000 Dubrovnik,Josip Radić, Dubrovnik, 20000 Dubrovnik,Ivan Zlatić, Dubrovnik, 20000 Dubrovnik,Željko Bošnjak, Dubrovnik, 20000 Dubrovnik,Pero Raić, Dubrovnik, 20000 Dubrovnik,Ivan Lovrić, Dubrovnik, 20000 Dubrovnik,Ivan Bender, Dubrovnik, 20000 Dubrovnik,Zdravko Bošnjak, Dubrovnik, 20000 Dubrovnik,Ivan Džidžić, Dubrovnik, 20000 Dubrovnik,Pero Tomašević, Dubrovnik, 20000 Dubrovnik,Jakov Balarin, Dubrovnik, 20000 Dubrovnik,Pero Asanović, Dubrovnik, 20000 Dubrovnik,Milo Nožica, Dubrovnik, 20000 Dubrovnik,Stipo Franjić, Dubrovnik, 20000 Dubrovnik,Tihomir Trče, Dubrovnik, 20000 Dubrovnik,Viktor Majić, Dubrovnik, 20000 Dubrovnik,Tonći Medi, Dubrovnik, 20000 Dubrovnik,Jasmin Zelentrović, Dubrovnik, 20000 Dubrovnik,Davor Radivojević, Dubrovnik, 20000 Dubrovnik,Boris Centelege, Dubrovnik, 20000 Dubrovnik,Ardo Petko, Dubrovnik, 20000 Dubrovnik,KONAVLE METAL d.o.o. za proizvodnju, trgovinu i usluge, OIB 55470127232, Gruda 4,Gruda,Stjepan Lakić, Dubrovnik, 20000 Dubrovnik,Milan Pemdo, Dubrovnik, 20000 Dubrovnik,Robert Popović, Dubrovnik, 20000 Dubrovnik,Pero Jović, Dubrovnik, 20000 Dubrovnik,Branislav Filipović, Dubrovnik, 20000 Dubrovnik,Dragan Litrica, Dubrovnik, 20000 Dubrovnik,Mato Lovrić, Dubrovnik, 20000 Dubrovnik,Aldin Hajdarović, Dubrovnik, 20000 Dubrovnik,Halim Dedović, Dubrovnik, 20000 Dubrovnik,Ivica Abaz, Dubrovnik, 20000 Dubrovnik,Zulfo Ćotović, Dubrovnik, 20000 Dubrovnik,LIBERTAS - DUBROVNIK d.o.o. za prijevoz putnika, OIB 36411681446, Ogarići 12,Komolac,Antun Vukas, Dubrovnik, 20000 Dubrovnik,Husein Odobašić, Dubrovnik, 20000 Dubrovnik,Ante Marić, Dubrovnik, 20000 Dubrovnik,Ivan Zvono, Dubrovnik, 20000 Dubrovnik,Katica Mašković, Dubrovnik, 20000 Dubrovnik,Ivan Oberan, Dubrovnik, 20000 Dubrovnik,Ivko Vide, Dubrovnik, 20000 Dubrovnik,Ante Kljusurić, Dubrovnik, 20000 Dubrovnik,Nade Matijaši, Dubrovnik, 20000 Dubrovnik,Mujsira Majišević, Dubrovnik, 20000 Dubrovnik,Mare Jerković, Dubrovnik, 20000 Dubrovnik,LIFT MODUS d.o.o. za poizvodnju, trgovinu i usluge, OIB 15526597734, Zagrebačka cesta 145 A/III,10000 Zagreb,Rudolf Klečak, Dubrovnik, 20000 Dubrovnik,Mato Kevo, Dubrovnik, 20000 Dubrovnik,Mato Topić, Dubrovnik, 20000 Dubrovnik,Boško Rojević, Dubrovnik, 20000 Dubrovnik,Nikola Oberan, Dubronvik, 20000 Dubrovnik,Andrija Zvono, Dubrovnik, 20000 Dubrovnik,Dragan Bender, Dubrovnik, 20000 Dubrovnik,Esad Čokljat, Dubrovnik, 20000 Dubrovnik,Martin Žeravica, Dubrovnik, 20000 Dubrovnik,Slavko Garić, Dubrovnik, 20000 Dubrovnik,Vlaho Bukvić, Dubrovnik, 20000 Dubrovnik,IMPULS-LEASING društvo s ograničenom odgovornošću za leasing, OIB 65918029671, Velimira Škorpika 24/1,10000 Zagreb,Zoran Radetić, Dubrovnik, 20000 Dubrovnik,Niko Pavlović, Dubrovnik, 20000 Dubrovnik,Franjo Vnučec, Dubrovnik, 20000 Dubrovnik,Predrag Tokmakčija, Dubrovnik, 20000 Dubrovnik,Goran Škrabo, Dubrovnik, 20000 Dubrovnik,Miho Kevo, Dubrovnik, 20000 Dubrovnik,Munib Aganović, Dubrovnik, 20000 Dubrovnik,Slavko Bošnjak, Dubrovnik, 20000 Dubrovnik,Ivko Jović, Dubrovnik, 20000 Dubrovnik,Ivica Hladilo, Dubrovnik, 20000 Dubrovnik,Nikola Mlinarić, Dubrovnik, 20000 Dubrovnik,ZARAKOP društvo s ograničenom odgovornošću za građevinarstvo i geoinženjering, OIB 47945843315, Baričevići 26,Murvica,Mario Sole, Dubrovnik, 20000 Dubrovnik,Danijel Zvijerković, Dubrovnik, 20000 Dubrovnik,Marinko Bradić, Dubrovnik, 20000 Dubrovnik,Mirko Kolar, Dubrovnik, 20000 Dubrovnik,Žarko Rajković, Dubrovnik, 20000 Dubrovnik,Krešimir Drinovac, Dubrovnik, 20000 Dubrovnik,Vitomir Milanić, Dubrovnik, 20000 Dubrovnik,Marko Čerlek, Dubrovnik, 20000 Dubrovnik,Ivica Car, Dubrovnik, 20000 Dubrovnik,Dragan Mendeš, Dubrovnik, 20000 Dubrovnik,Antun Marinović, Dubrovnik, 20000 Dubrovnik,VIAM društvo za građevinarstvo, trgovinu i projektiranje d.o.o., OIB 61581848671, Josipa Kosora 40,Dubrovnik,Vlaho Lepeš, Dubrovnik, 20000 Dubrovnik,Berislav Bartulović, Dubrovnik, 20000 Dubrovnik,Danijel Ravić, Dubrovnik, 20000 Dubrovnik,Tomislav Topić, Dubrovnik, 20000 Dubrovnik,Ivica Prkačin, Dubrovnik, 20000 Dubrovnik,Pavo Lukić, Dubrovnik, 20000 Dubrovnik,Dane Grubeša, Dubrovnik, 20000 Dubrovnik,Vlaho Vatović, Dubrovnik, 20000 Dubrovnik,Ivo Šimunović, Dubrovnik, 20000 Dubrovnik,Stjepan Matić, Dubrovnik, 20000 Dubrovnik,Ivan Šijalović, Dubrovnik, 20000 Dubrovnik,ELEKTRO-TEAM d.o.o. za elektroinstalacije, OIB 26176974494, Riječka 16/A,Dubrovnik,Almir Pelko, Dubrovnik, 20000 Dubrovnik,Neđo Mijović, Dubrovnik, 20000 Dubrovnik,Vide Vuletić, Dubrovnik, 20000 Dubrovnik,Jozo Dedov, Dubrovnik, 20000 Dubrovnik,Ivo Andrić, Dubrovnik, 20000 Dubrovnik,Ivo Mišura, Dubrovnik, 20000 Dubrovnik,Mišo Previšić, Dubrovnik, 20000 Dubrovnik,Božo Maslać, Dubrovnik, 20000 Dubrovnik,Salko Sejdin, Dubrovnik, 20000 Dubrovnik,Mirko Šimunović, Dubrovnik, 20000 Dubrovnik,Tomas Pavlović, Dubrovnik, 20000 Dubrovnik,Antun Knežević, 20000 Dubrovnik,Andrija Fabris,IVAN KOVAČ,Dragan Baketarić, Put Dragovoljaca Domovinskog rata 136 Kod Đive Kesovija,20207 Mlini</derivirana_varijabla>
  </DomainObject.Predmet.StrankaWithAdressOIB>
  <DomainObject.Predmet.StrankaNazivFormated>
    <izvorni_sadrzaj>OTP banka Hrvatska dioničko društvo,Stipo Gabrić,DUBROVNIK GRADNJA d.o.o.,Goran Vidović,HYPO ALPE-ADRIA-BANK dioničko društvo,Mirko Bilandžija, Dubrovnik,Damir Vlahinić, Dubrovnik,EUROHERC osiguranje - dioničko društvo za osiguranje imovine i osoba i druge poslove osiguranja,Jadranka Oberan, Dubrovnik,Andrija Golemac, Dubrovnik,Vinko Raguž, Dubrovnik,Maro Duper, Dubrovnik,Ivan Pavlović, Dubrovnik,Mato Monković, Dubrovnik,Marko Pjević, Dubrovnik,Gordan Cvitanović, Dubrovnik,Jelena Marušić, Dubrovnik,Igor Dobroslavić, Dubrovnik,Igor Centelege, Dubrovnik,Antun Knego, Dubrovnik,Niko Pošak, Dubrovnik,Ivan Radoš, Dubrovnik,Ante Kriste, Dubrovnik,Niko Škoro, Dubrovnik,Andrija Beljo, Dubrovnik,Luka Franjić, Dubrovnik,Safet Elezović, Dubrovnik,Petar Banušić, Dubrovnik,Mario Papak, Dubrovnik,CEMEX Hrvatska dioničko društvo za proizvodnju i prodaju cementa i drugih građevinskih materijala,Stipe Jeličić, Dubrovnik,Mario Topić, Dubrovnik,Slavko Bošnjak, Dubrovnik,Stipo Topić, Dubrovnik,Mijo Brković, Dubrovnik,Nezir Mujkić, Dubrovnik,Marko Kudrić, Dubrovnik,Dražen Topić, Dubrovnik,Mario Perić, Dubrovnik,Miroslav Ivandić, Dubrovnik,Marko Lovrić, Dubrovnik,Građevinski obrt TIM,Mile Jeličić, Dubrovnik,Zoran Vukoja, Dubrovnik,Danijel Vidović, Dubrovnik,Ivica Radić, Dubrovnik,Antun Žabić, Dubrovnik,Srećko Kriste, Dubrovnik,Jovo Krunić, Dubrovnik,Stjepan Drljo, Dubrovnik,Ivan Perić, Dubrovnik,Joško Vučićević, Dubrovnik,Franjo Džano, Dubrovnik,Amel Ahmović, Dubrovnik,Damir Vladić, Dubrovnik,Predrag Breljaš,  Dubrovnik,Dinko Biokšić, Dubrovnik,Ivica Topić, Dubrovnik,Mijo Papić, Dubrovnik,Stipe Miličević, Dubrovnik,Dinko Pušić, Dubrovnik,Zdravko Merdžan, Dubrovnik,Marijo Pušić, Dubrovnik,Pavo Sentić, Dubrovnik,Ivica Miletić, Dubrovnik,Ivan Krešić, Dubrovnik,Mate Jurković, Dubrovnik,Zoran Kapetanović, Dubrovnik,Mijodrag Vitković, Dubrovnik,Ivan Dobroslavić, Dubrovnik,Stijepo Majkovica, Dubrovnik,Vlaho Cumeljan, Dubrovnik,Dragan Šanta, Dubrovnik,Josip Čuvalo, Dubrovnik,Pero Perović, Dubrovnik,AB KERAMIKA d.o.o.,Stjepan Barušić, Dubrovnik,Ilija Zadrić, Dubrovnik,Darko Topić, Dubrovnik,Smiljko Šitum, Dubrovnik,Mile Sičaja, Dubrovnik,Ivan Zadro, Dubrovnik,Ivica Milinović, Dubrovnik,Mijo Bošnjak, Dubrovnik,Niko Sašilo, Dubrovnik,Jure Grozdić, Dubrovnik,Nikola Jurić, Dubrovnik,Marinko Lučić, Dubrovnik,Slavko Lučić, Dubrovnik,Branko Jeličić, Dubrovnik,Marko Perković, Dubrovnik,Ivo Miletić, Dubrovnik,Zvonko Šijaković, Dubrovnik,Ramo Hodžić, Dubrovnik,Nikša Škrabo, Dubrovnik,Ivan Papk, Dubrovnik,Ivan Pavličević, Dubrovnik,Milenko Miletić, Dubrovnik,Miroslav Jeličić, Dubrovnik,Franj Laco, Dubrovnik,Mato Ivanika, Dubrovnik,Šimun Cvitanović, Dubrovnik,Božo Kvorić, Dubrovnik,Anto Beljo, Dubrovnik,Ivan Bendre, Dubrovnik,Nikša Jeljenić, Dubrovnik,Nikša Škrabo, Dubrovnik,Jozo Papak, Dubrovnik,Šinan Bošnjaković, Dubrovnik,Zoran Vodopija, Dubrovnik,Antun Njirić, Dubrovnik,Ivan Potrebica, Dubrovnik,Miloslav Kokošar, Dubrovnik,Zičrija Hasanspahić, Dubrovnik,Goran Vladić, Dubrovnik,Vojko Smoljanović, Dubrovnik,Ivan Miličević, Dubrovnik,Ante Majić, Dubrovnik,Jozo Morić, Dubrovnik,Ervin Nukić, Dubrovnik,Marko Kristić, Dubrovnik,Dragan Ivandić, Dubrovnik,Jospi Topić, Dubrovnik,Dubravko Mage, Dubrovnik,Milenko Ivanika,Dubrovnik,Robert Maras, Dubrovnik,Nikša Brajević, Dubrovnik,Renejo Ćorsuljić, Dubrovnik,Željko Crepulja, Dubrovnik,Slavko Krisitć, Dubrovnik,Jerko Budimir, Dubrovnik,Izet Zelentrović, Dubrovnik,Lenka Sentić, Dubrovnik,Ivica Pušić, Dubrovnik,Maro Lujo, Dubrovnik,Zdenka Ivanović, Dubrovnik,Tereza Lakić, Dubrovnik,Vlasta Lončarić, Dubrovnik,Marina Osmić, Dubrovnik,Mato Đurović, Dubrovnik,Zoran Tomašević, Dubrovnik,Marija Kokošar, Dubrovnik,Pero Andrić, Dubrovnik,Marin Srijemse, Dubrovnik,Marija Đurđević, Dubrovnik,Ante Kljusurić, Dubrovnik,Petar Kovačević, Dubrovnik,Ivan Biskup, Dubrovnik,Ante Topić, Dubrovnik,Vladimir Ivičević, Dubrovnik,Josip Radić, Dubrovnik,Ivan Zlatić, Dubrovnik,Željko Bošnjak, Dubrovnik,Pero Raić, Dubrovnik,Ivan Lovrić, Dubrovnik,Ivan Bender, Dubrovnik,Zdravko Bošnjak, Dubrovnik,Ivan Džidžić, Dubrovnik,Pero Tomašević, Dubrovnik,Jakov Balarin, Dubrovnik,Pero Asanović, Dubrovnik,Milo Nožica, Dubrovnik,Stipo Franjić, Dubrovnik,Tihomir Trče, Dubrovnik,Viktor Majić, Dubrovnik,Tonći Medi, Dubrovnik,Jasmin Zelentrović, Dubrovnik,Davor Radivojević, Dubrovnik,Boris Centelege, Dubrovnik,Ardo Petko, Dubrovnik,KONAVLE METAL d.o.o. za proizvodnju, trgovinu i usluge,Stjepan Lakić, Dubrovnik,Milan Pemdo, Dubrovnik,Robert Popović, Dubrovnik,Pero Jović, Dubrovnik,Branislav Filipović, Dubrovnik,Dragan Litrica, Dubrovnik,Mato Lovrić, Dubrovnik,Aldin Hajdarović, Dubrovnik,Halim Dedović, Dubrovnik,Ivica Abaz, Dubrovnik,Zulfo Ćotović, Dubrovnik,LIBERTAS - DUBROVNIK d.o.o. za prijevoz putnika,Antun Vukas, Dubrovnik,Husein Odobašić, Dubrovnik,Ante Marić, Dubrovnik,Ivan Zvono, Dubrovnik,Katica Mašković, Dubrovnik,Ivan Oberan, Dubrovnik,Ivko Vide, Dubrovnik,Ante Kljusurić, Dubrovnik,Nade Matijaši, Dubrovnik,Mujsira Majišević, Dubrovnik,Mare Jerković, Dubrovnik,LIFT MODUS d.o.o. za poizvodnju, trgovinu i usluge,Rudolf Klečak, Dubrovnik,Mato Kevo, Dubrovnik,Mato Topić, Dubrovnik,Boško Rojević, Dubrovnik,Nikola Oberan, Dubronvik,Andrija Zvono, Dubrovnik,Dragan Bender, Dubrovnik,Esad Čokljat, Dubrovnik,Martin Žeravica, Dubrovnik,Slavko Garić, Dubrovnik,Vlaho Bukvić, Dubrovnik,IMPULS-LEASING društvo s ograničenom odgovornošću za leasing,Zoran Radetić, Dubrovnik,Niko Pavlović, Dubrovnik,Franjo Vnučec, Dubrovnik,Predrag Tokmakčija, Dubrovnik,Goran Škrabo, Dubrovnik,Miho Kevo, Dubrovnik,Munib Aganović, Dubrovnik,Slavko Bošnjak, Dubrovnik,Ivko Jović, Dubrovnik,Ivica Hladilo, Dubrovnik,Nikola Mlinarić, Dubrovnik,ZARAKOP društvo s ograničenom odgovornošću za građevinarstvo i geoinženjering,Mario Sole, Dubrovnik,Danijel Zvijerković, Dubrovnik,Marinko Bradić, Dubrovnik,Mirko Kolar, Dubrovnik,Žarko Rajković, Dubrovnik,Krešimir Drinovac, Dubrovnik,Vitomir Milanić, Dubrovnik,Marko Čerlek, Dubrovnik,Ivica Car, Dubrovnik,Dragan Mendeš, Dubrovnik,Antun Marinović, Dubrovnik,VIAM društvo za građevinarstvo, trgovinu i projektiranje d.o.o.,Vlaho Lepeš, Dubrovnik,Berislav Bartulović, Dubrovnik,Danijel Ravić, Dubrovnik,Tomislav Topić, Dubrovnik,Ivica Prkačin, Dubrovnik,Pavo Lukić, Dubrovnik,Dane Grubeša, Dubrovnik,Vlaho Vatović, Dubrovnik,Ivo Šimunović, Dubrovnik,Stjepan Matić, Dubrovnik,Ivan Šijalović, Dubrovnik,ELEKTRO-TEAM d.o.o. za elektroinstalacije,Almir Pelko, Dubrovnik,Neđo Mijović, Dubrovnik,Vide Vuletić, Dubrovnik,Jozo Dedov, Dubrovnik,Ivo Andrić, Dubrovnik,Ivo Mišura, Dubrovnik,Mišo Previšić, Dubrovnik,Božo Maslać, Dubrovnik,Salko Sejdin, Dubrovnik,Mirko Šimunović, Dubrovnik,Tomas Pavlović, Dubrovnik,Antun Knežević,Andrija Fabris,IVAN KOVAČ,Dragan Baketarić</izvorni_sadrzaj>
    <derivirana_varijabla naziv="DomainObject.Predmet.StrankaNazivFormated_1">OTP banka Hrvatska dioničko društvo,Stipo Gabrić,DUBROVNIK GRADNJA d.o.o.,Goran Vidović,HYPO ALPE-ADRIA-BANK dioničko društvo,Mirko Bilandžija, Dubrovnik,Damir Vlahinić, Dubrovnik,EUROHERC osiguranje - dioničko društvo za osiguranje imovine i osoba i druge poslove osiguranja,Jadranka Oberan, Dubrovnik,Andrija Golemac, Dubrovnik,Vinko Raguž, Dubrovnik,Maro Duper, Dubrovnik,Ivan Pavlović, Dubrovnik,Mato Monković, Dubrovnik,Marko Pjević, Dubrovnik,Gordan Cvitanović, Dubrovnik,Jelena Marušić, Dubrovnik,Igor Dobroslavić, Dubrovnik,Igor Centelege, Dubrovnik,Antun Knego, Dubrovnik,Niko Pošak, Dubrovnik,Ivan Radoš, Dubrovnik,Ante Kriste, Dubrovnik,Niko Škoro, Dubrovnik,Andrija Beljo, Dubrovnik,Luka Franjić, Dubrovnik,Safet Elezović, Dubrovnik,Petar Banušić, Dubrovnik,Mario Papak, Dubrovnik,CEMEX Hrvatska dioničko društvo za proizvodnju i prodaju cementa i drugih građevinskih materijala,Stipe Jeličić, Dubrovnik,Mario Topić, Dubrovnik,Slavko Bošnjak, Dubrovnik,Stipo Topić, Dubrovnik,Mijo Brković, Dubrovnik,Nezir Mujkić, Dubrovnik,Marko Kudrić, Dubrovnik,Dražen Topić, Dubrovnik,Mario Perić, Dubrovnik,Miroslav Ivandić, Dubrovnik,Marko Lovrić, Dubrovnik,Građevinski obrt TIM,Mile Jeličić, Dubrovnik,Zoran Vukoja, Dubrovnik,Danijel Vidović, Dubrovnik,Ivica Radić, Dubrovnik,Antun Žabić, Dubrovnik,Srećko Kriste, Dubrovnik,Jovo Krunić, Dubrovnik,Stjepan Drljo, Dubrovnik,Ivan Perić, Dubrovnik,Joško Vučićević, Dubrovnik,Franjo Džano, Dubrovnik,Amel Ahmović, Dubrovnik,Damir Vladić, Dubrovnik,Predrag Breljaš,  Dubrovnik,Dinko Biokšić, Dubrovnik,Ivica Topić, Dubrovnik,Mijo Papić, Dubrovnik,Stipe Miličević, Dubrovnik,Dinko Pušić, Dubrovnik,Zdravko Merdžan, Dubrovnik,Marijo Pušić, Dubrovnik,Pavo Sentić, Dubrovnik,Ivica Miletić, Dubrovnik,Ivan Krešić, Dubrovnik,Mate Jurković, Dubrovnik,Zoran Kapetanović, Dubrovnik,Mijodrag Vitković, Dubrovnik,Ivan Dobroslavić, Dubrovnik,Stijepo Majkovica, Dubrovnik,Vlaho Cumeljan, Dubrovnik,Dragan Šanta, Dubrovnik,Josip Čuvalo, Dubrovnik,Pero Perović, Dubrovnik,AB KERAMIKA d.o.o.,Stjepan Barušić, Dubrovnik,Ilija Zadrić, Dubrovnik,Darko Topić, Dubrovnik,Smiljko Šitum, Dubrovnik,Mile Sičaja, Dubrovnik,Ivan Zadro, Dubrovnik,Ivica Milinović, Dubrovnik,Mijo Bošnjak, Dubrovnik,Niko Sašilo, Dubrovnik,Jure Grozdić, Dubrovnik,Nikola Jurić, Dubrovnik,Marinko Lučić, Dubrovnik,Slavko Lučić, Dubrovnik,Branko Jeličić, Dubrovnik,Marko Perković, Dubrovnik,Ivo Miletić, Dubrovnik,Zvonko Šijaković, Dubrovnik,Ramo Hodžić, Dubrovnik,Nikša Škrabo, Dubrovnik,Ivan Papk, Dubrovnik,Ivan Pavličević, Dubrovnik,Milenko Miletić, Dubrovnik,Miroslav Jeličić, Dubrovnik,Franj Laco, Dubrovnik,Mato Ivanika, Dubrovnik,Šimun Cvitanović, Dubrovnik,Božo Kvorić, Dubrovnik,Anto Beljo, Dubrovnik,Ivan Bendre, Dubrovnik,Nikša Jeljenić, Dubrovnik,Nikša Škrabo, Dubrovnik,Jozo Papak, Dubrovnik,Šinan Bošnjaković, Dubrovnik,Zoran Vodopija, Dubrovnik,Antun Njirić, Dubrovnik,Ivan Potrebica, Dubrovnik,Miloslav Kokošar, Dubrovnik,Zičrija Hasanspahić, Dubrovnik,Goran Vladić, Dubrovnik,Vojko Smoljanović, Dubrovnik,Ivan Miličević, Dubrovnik,Ante Majić, Dubrovnik,Jozo Morić, Dubrovnik,Ervin Nukić, Dubrovnik,Marko Kristić, Dubrovnik,Dragan Ivandić, Dubrovnik,Jospi Topić, Dubrovnik,Dubravko Mage, Dubrovnik,Milenko Ivanika,Dubrovnik,Robert Maras, Dubrovnik,Nikša Brajević, Dubrovnik,Renejo Ćorsuljić, Dubrovnik,Željko Crepulja, Dubrovnik,Slavko Krisitć, Dubrovnik,Jerko Budimir, Dubrovnik,Izet Zelentrović, Dubrovnik,Lenka Sentić, Dubrovnik,Ivica Pušić, Dubrovnik,Maro Lujo, Dubrovnik,Zdenka Ivanović, Dubrovnik,Tereza Lakić, Dubrovnik,Vlasta Lončarić, Dubrovnik,Marina Osmić, Dubrovnik,Mato Đurović, Dubrovnik,Zoran Tomašević, Dubrovnik,Marija Kokošar, Dubrovnik,Pero Andrić, Dubrovnik,Marin Srijemse, Dubrovnik,Marija Đurđević, Dubrovnik,Ante Kljusurić, Dubrovnik,Petar Kovačević, Dubrovnik,Ivan Biskup, Dubrovnik,Ante Topić, Dubrovnik,Vladimir Ivičević, Dubrovnik,Josip Radić, Dubrovnik,Ivan Zlatić, Dubrovnik,Željko Bošnjak, Dubrovnik,Pero Raić, Dubrovnik,Ivan Lovrić, Dubrovnik,Ivan Bender, Dubrovnik,Zdravko Bošnjak, Dubrovnik,Ivan Džidžić, Dubrovnik,Pero Tomašević, Dubrovnik,Jakov Balarin, Dubrovnik,Pero Asanović, Dubrovnik,Milo Nožica, Dubrovnik,Stipo Franjić, Dubrovnik,Tihomir Trče, Dubrovnik,Viktor Majić, Dubrovnik,Tonći Medi, Dubrovnik,Jasmin Zelentrović, Dubrovnik,Davor Radivojević, Dubrovnik,Boris Centelege, Dubrovnik,Ardo Petko, Dubrovnik,KONAVLE METAL d.o.o. za proizvodnju, trgovinu i usluge,Stjepan Lakić, Dubrovnik,Milan Pemdo, Dubrovnik,Robert Popović, Dubrovnik,Pero Jović, Dubrovnik,Branislav Filipović, Dubrovnik,Dragan Litrica, Dubrovnik,Mato Lovrić, Dubrovnik,Aldin Hajdarović, Dubrovnik,Halim Dedović, Dubrovnik,Ivica Abaz, Dubrovnik,Zulfo Ćotović, Dubrovnik,LIBERTAS - DUBROVNIK d.o.o. za prijevoz putnika,Antun Vukas, Dubrovnik,Husein Odobašić, Dubrovnik,Ante Marić, Dubrovnik,Ivan Zvono, Dubrovnik,Katica Mašković, Dubrovnik,Ivan Oberan, Dubrovnik,Ivko Vide, Dubrovnik,Ante Kljusurić, Dubrovnik,Nade Matijaši, Dubrovnik,Mujsira Majišević, Dubrovnik,Mare Jerković, Dubrovnik,LIFT MODUS d.o.o. za poizvodnju, trgovinu i usluge,Rudolf Klečak, Dubrovnik,Mato Kevo, Dubrovnik,Mato Topić, Dubrovnik,Boško Rojević, Dubrovnik,Nikola Oberan, Dubronvik,Andrija Zvono, Dubrovnik,Dragan Bender, Dubrovnik,Esad Čokljat, Dubrovnik,Martin Žeravica, Dubrovnik,Slavko Garić, Dubrovnik,Vlaho Bukvić, Dubrovnik,IMPULS-LEASING društvo s ograničenom odgovornošću za leasing,Zoran Radetić, Dubrovnik,Niko Pavlović, Dubrovnik,Franjo Vnučec, Dubrovnik,Predrag Tokmakčija, Dubrovnik,Goran Škrabo, Dubrovnik,Miho Kevo, Dubrovnik,Munib Aganović, Dubrovnik,Slavko Bošnjak, Dubrovnik,Ivko Jović, Dubrovnik,Ivica Hladilo, Dubrovnik,Nikola Mlinarić, Dubrovnik,ZARAKOP društvo s ograničenom odgovornošću za građevinarstvo i geoinženjering,Mario Sole, Dubrovnik,Danijel Zvijerković, Dubrovnik,Marinko Bradić, Dubrovnik,Mirko Kolar, Dubrovnik,Žarko Rajković, Dubrovnik,Krešimir Drinovac, Dubrovnik,Vitomir Milanić, Dubrovnik,Marko Čerlek, Dubrovnik,Ivica Car, Dubrovnik,Dragan Mendeš, Dubrovnik,Antun Marinović, Dubrovnik,VIAM društvo za građevinarstvo, trgovinu i projektiranje d.o.o.,Vlaho Lepeš, Dubrovnik,Berislav Bartulović, Dubrovnik,Danijel Ravić, Dubrovnik,Tomislav Topić, Dubrovnik,Ivica Prkačin, Dubrovnik,Pavo Lukić, Dubrovnik,Dane Grubeša, Dubrovnik,Vlaho Vatović, Dubrovnik,Ivo Šimunović, Dubrovnik,Stjepan Matić, Dubrovnik,Ivan Šijalović, Dubrovnik,ELEKTRO-TEAM d.o.o. za elektroinstalacije,Almir Pelko, Dubrovnik,Neđo Mijović, Dubrovnik,Vide Vuletić, Dubrovnik,Jozo Dedov, Dubrovnik,Ivo Andrić, Dubrovnik,Ivo Mišura, Dubrovnik,Mišo Previšić, Dubrovnik,Božo Maslać, Dubrovnik,Salko Sejdin, Dubrovnik,Mirko Šimunović, Dubrovnik,Tomas Pavlović, Dubrovnik,Antun Knežević,Andrija Fabris,IVAN KOVAČ,Dragan Baketarić</derivirana_varijabla>
  </DomainObject.Predmet.StrankaNazivFormated>
  <DomainObject.Predmet.StrankaNazivFormatedOIB>
    <izvorni_sadrzaj>OTP banka Hrvatska dioničko društvo, OIB 52508873833,Stipo Gabrić, OIB 36026452457,DUBROVNIK GRADNJA d.o.o.,Goran Vidović,HYPO ALPE-ADRIA-BANK dioničko društvo, OIB 14036333877,Mirko Bilandžija, Dubrovnik,Damir Vlahinić, Dubrovnik,EUROHERC osiguranje - dioničko društvo za osiguranje imovine i osoba i druge poslove osiguranja, OIB 22694857747,Jadranka Oberan, Dubrovnik,Andrija Golemac, Dubrovnik,Vinko Raguž, Dubrovnik,Maro Duper, Dubrovnik,Ivan Pavlović, Dubrovnik,Mato Monković, Dubrovnik,Marko Pjević, Dubrovnik,Gordan Cvitanović, Dubrovnik,Jelena Marušić, Dubrovnik,Igor Dobroslavić, Dubrovnik,Igor Centelege, Dubrovnik,Antun Knego, Dubrovnik,Niko Pošak, Dubrovnik,Ivan Radoš, Dubrovnik,Ante Kriste, Dubrovnik,Niko Škoro, Dubrovnik,Andrija Beljo, Dubrovnik,Luka Franjić, Dubrovnik,Safet Elezović, Dubrovnik,Petar Banušić, Dubrovnik,Mario Papak, Dubrovnik,CEMEX Hrvatska dioničko društvo za proizvodnju i prodaju cementa i drugih građevinskih materijala, OIB 94136335132,Stipe Jeličić, Dubrovnik,Mario Topić, Dubrovnik,Slavko Bošnjak, Dubrovnik,Stipo Topić, Dubrovnik,Mijo Brković, Dubrovnik,Nezir Mujkić, Dubrovnik,Marko Kudrić, Dubrovnik,Dražen Topić, Dubrovnik,Mario Perić, Dubrovnik,Miroslav Ivandić, Dubrovnik,Marko Lovrić, Dubrovnik,Građevinski obrt TIM,Mile Jeličić, Dubrovnik,Zoran Vukoja, Dubrovnik,Danijel Vidović, Dubrovnik,Ivica Radić, Dubrovnik,Antun Žabić, Dubrovnik,Srećko Kriste, Dubrovnik,Jovo Krunić, Dubrovnik,Stjepan Drljo, Dubrovnik,Ivan Perić, Dubrovnik,Joško Vučićević, Dubrovnik,Franjo Džano, Dubrovnik,Amel Ahmović, Dubrovnik,Damir Vladić, Dubrovnik,Predrag Breljaš,  Dubrovnik,Dinko Biokšić, Dubrovnik,Ivica Topić, Dubrovnik,Mijo Papić, Dubrovnik,Stipe Miličević, Dubrovnik,Dinko Pušić, Dubrovnik,Zdravko Merdžan, Dubrovnik,Marijo Pušić, Dubrovnik,Pavo Sentić, Dubrovnik,Ivica Miletić, Dubrovnik,Ivan Krešić, Dubrovnik,Mate Jurković, Dubrovnik,Zoran Kapetanović, Dubrovnik,Mijodrag Vitković, Dubrovnik,Ivan Dobroslavić, Dubrovnik,Stijepo Majkovica, Dubrovnik,Vlaho Cumeljan, Dubrovnik,Dragan Šanta, Dubrovnik,Josip Čuvalo, Dubrovnik,Pero Perović, Dubrovnik,AB KERAMIKA d.o.o., OIB 77285179745,Stjepan Barušić, Dubrovnik,Ilija Zadrić, Dubrovnik,Darko Topić, Dubrovnik,Smiljko Šitum, Dubrovnik,Mile Sičaja, Dubrovnik,Ivan Zadro, Dubrovnik,Ivica Milinović, Dubrovnik,Mijo Bošnjak, Dubrovnik,Niko Sašilo, Dubrovnik,Jure Grozdić, Dubrovnik,Nikola Jurić, Dubrovnik,Marinko Lučić, Dubrovnik,Slavko Lučić, Dubrovnik,Branko Jeličić, Dubrovnik,Marko Perković, Dubrovnik,Ivo Miletić, Dubrovnik,Zvonko Šijaković, Dubrovnik,Ramo Hodžić, Dubrovnik,Nikša Škrabo, Dubrovnik,Ivan Papk, Dubrovnik,Ivan Pavličević, Dubrovnik,Milenko Miletić, Dubrovnik,Miroslav Jeličić, Dubrovnik,Franj Laco, Dubrovnik,Mato Ivanika, Dubrovnik,Šimun Cvitanović, Dubrovnik,Božo Kvorić, Dubrovnik,Anto Beljo, Dubrovnik,Ivan Bendre, Dubrovnik,Nikša Jeljenić, Dubrovnik,Nikša Škrabo, Dubrovnik,Jozo Papak, Dubrovnik,Šinan Bošnjaković, Dubrovnik,Zoran Vodopija, Dubrovnik,Antun Njirić, Dubrovnik,Ivan Potrebica, Dubrovnik,Miloslav Kokošar, Dubrovnik,Zičrija Hasanspahić, Dubrovnik,Goran Vladić, Dubrovnik,Vojko Smoljanović, Dubrovnik,Ivan Miličević, Dubrovnik,Ante Majić, Dubrovnik,Jozo Morić, Dubrovnik,Ervin Nukić, Dubrovnik,Marko Kristić, Dubrovnik,Dragan Ivandić, Dubrovnik,Jospi Topić, Dubrovnik,Dubravko Mage, Dubrovnik,Milenko Ivanika,Dubrovnik,Robert Maras, Dubrovnik,Nikša Brajević, Dubrovnik,Renejo Ćorsuljić, Dubrovnik,Željko Crepulja, Dubrovnik,Slavko Krisitć, Dubrovnik,Jerko Budimir, Dubrovnik,Izet Zelentrović, Dubrovnik,Lenka Sentić, Dubrovnik,Ivica Pušić, Dubrovnik,Maro Lujo, Dubrovnik,Zdenka Ivanović, Dubrovnik,Tereza Lakić, Dubrovnik,Vlasta Lončarić, Dubrovnik,Marina Osmić, Dubrovnik,Mato Đurović, Dubrovnik,Zoran Tomašević, Dubrovnik,Marija Kokošar, Dubrovnik,Pero Andrić, Dubrovnik,Marin Srijemse, Dubrovnik,Marija Đurđević, Dubrovnik,Ante Kljusurić, Dubrovnik,Petar Kovačević, Dubrovnik,Ivan Biskup, Dubrovnik,Ante Topić, Dubrovnik,Vladimir Ivičević, Dubrovnik,Josip Radić, Dubrovnik,Ivan Zlatić, Dubrovnik,Željko Bošnjak, Dubrovnik,Pero Raić, Dubrovnik,Ivan Lovrić, Dubrovnik,Ivan Bender, Dubrovnik,Zdravko Bošnjak, Dubrovnik,Ivan Džidžić, Dubrovnik,Pero Tomašević, Dubrovnik,Jakov Balarin, Dubrovnik,Pero Asanović, Dubrovnik,Milo Nožica, Dubrovnik,Stipo Franjić, Dubrovnik,Tihomir Trče, Dubrovnik,Viktor Majić, Dubrovnik,Tonći Medi, Dubrovnik,Jasmin Zelentrović, Dubrovnik,Davor Radivojević, Dubrovnik,Boris Centelege, Dubrovnik,Ardo Petko, Dubrovnik,KONAVLE METAL d.o.o. za proizvodnju, trgovinu i usluge, OIB 55470127232,Stjepan Lakić, Dubrovnik,Milan Pemdo, Dubrovnik,Robert Popović, Dubrovnik,Pero Jović, Dubrovnik,Branislav Filipović, Dubrovnik,Dragan Litrica, Dubrovnik,Mato Lovrić, Dubrovnik,Aldin Hajdarović, Dubrovnik,Halim Dedović, Dubrovnik,Ivica Abaz, Dubrovnik,Zulfo Ćotović, Dubrovnik,LIBERTAS - DUBROVNIK d.o.o. za prijevoz putnika, OIB 36411681446,Antun Vukas, Dubrovnik,Husein Odobašić, Dubrovnik,Ante Marić, Dubrovnik,Ivan Zvono, Dubrovnik,Katica Mašković, Dubrovnik,Ivan Oberan, Dubrovnik,Ivko Vide, Dubrovnik,Ante Kljusurić, Dubrovnik,Nade Matijaši, Dubrovnik,Mujsira Majišević, Dubrovnik,Mare Jerković, Dubrovnik,LIFT MODUS d.o.o. za poizvodnju, trgovinu i usluge, OIB 15526597734,Rudolf Klečak, Dubrovnik,Mato Kevo, Dubrovnik,Mato Topić, Dubrovnik,Boško Rojević, Dubrovnik,Nikola Oberan, Dubronvik,Andrija Zvono, Dubrovnik,Dragan Bender, Dubrovnik,Esad Čokljat, Dubrovnik,Martin Žeravica, Dubrovnik,Slavko Garić, Dubrovnik,Vlaho Bukvić, Dubrovnik,IMPULS-LEASING društvo s ograničenom odgovornošću za leasing, OIB 65918029671,Zoran Radetić, Dubrovnik,Niko Pavlović, Dubrovnik,Franjo Vnučec, Dubrovnik,Predrag Tokmakčija, Dubrovnik,Goran Škrabo, Dubrovnik,Miho Kevo, Dubrovnik,Munib Aganović, Dubrovnik,Slavko Bošnjak, Dubrovnik,Ivko Jović, Dubrovnik,Ivica Hladilo, Dubrovnik,Nikola Mlinarić, Dubrovnik,ZARAKOP društvo s ograničenom odgovornošću za građevinarstvo i geoinženjering, OIB 47945843315,Mario Sole, Dubrovnik,Danijel Zvijerković, Dubrovnik,Marinko Bradić, Dubrovnik,Mirko Kolar, Dubrovnik,Žarko Rajković, Dubrovnik,Krešimir Drinovac, Dubrovnik,Vitomir Milanić, Dubrovnik,Marko Čerlek, Dubrovnik,Ivica Car, Dubrovnik,Dragan Mendeš, Dubrovnik,Antun Marinović, Dubrovnik,VIAM društvo za građevinarstvo, trgovinu i projektiranje d.o.o., OIB 61581848671,Vlaho Lepeš, Dubrovnik,Berislav Bartulović, Dubrovnik,Danijel Ravić, Dubrovnik,Tomislav Topić, Dubrovnik,Ivica Prkačin, Dubrovnik,Pavo Lukić, Dubrovnik,Dane Grubeša, Dubrovnik,Vlaho Vatović, Dubrovnik,Ivo Šimunović, Dubrovnik,Stjepan Matić, Dubrovnik,Ivan Šijalović, Dubrovnik,ELEKTRO-TEAM d.o.o. za elektroinstalacije, OIB 26176974494,Almir Pelko, Dubrovnik,Neđo Mijović, Dubrovnik,Vide Vuletić, Dubrovnik,Jozo Dedov, Dubrovnik,Ivo Andrić, Dubrovnik,Ivo Mišura, Dubrovnik,Mišo Previšić, Dubrovnik,Božo Maslać, Dubrovnik,Salko Sejdin, Dubrovnik,Mirko Šimunović, Dubrovnik,Tomas Pavlović, Dubrovnik,Antun Knežević,Andrija Fabris,IVAN KOVAČ,Dragan Baketarić</izvorni_sadrzaj>
    <derivirana_varijabla naziv="DomainObject.Predmet.StrankaNazivFormatedOIB_1">OTP banka Hrvatska dioničko društvo, OIB 52508873833,Stipo Gabrić, OIB 36026452457,DUBROVNIK GRADNJA d.o.o.,Goran Vidović,HYPO ALPE-ADRIA-BANK dioničko društvo, OIB 14036333877,Mirko Bilandžija, Dubrovnik,Damir Vlahinić, Dubrovnik,EUROHERC osiguranje - dioničko društvo za osiguranje imovine i osoba i druge poslove osiguranja, OIB 22694857747,Jadranka Oberan, Dubrovnik,Andrija Golemac, Dubrovnik,Vinko Raguž, Dubrovnik,Maro Duper, Dubrovnik,Ivan Pavlović, Dubrovnik,Mato Monković, Dubrovnik,Marko Pjević, Dubrovnik,Gordan Cvitanović, Dubrovnik,Jelena Marušić, Dubrovnik,Igor Dobroslavić, Dubrovnik,Igor Centelege, Dubrovnik,Antun Knego, Dubrovnik,Niko Pošak, Dubrovnik,Ivan Radoš, Dubrovnik,Ante Kriste, Dubrovnik,Niko Škoro, Dubrovnik,Andrija Beljo, Dubrovnik,Luka Franjić, Dubrovnik,Safet Elezović, Dubrovnik,Petar Banušić, Dubrovnik,Mario Papak, Dubrovnik,CEMEX Hrvatska dioničko društvo za proizvodnju i prodaju cementa i drugih građevinskih materijala, OIB 94136335132,Stipe Jeličić, Dubrovnik,Mario Topić, Dubrovnik,Slavko Bošnjak, Dubrovnik,Stipo Topić, Dubrovnik,Mijo Brković, Dubrovnik,Nezir Mujkić, Dubrovnik,Marko Kudrić, Dubrovnik,Dražen Topić, Dubrovnik,Mario Perić, Dubrovnik,Miroslav Ivandić, Dubrovnik,Marko Lovrić, Dubrovnik,Građevinski obrt TIM,Mile Jeličić, Dubrovnik,Zoran Vukoja, Dubrovnik,Danijel Vidović, Dubrovnik,Ivica Radić, Dubrovnik,Antun Žabić, Dubrovnik,Srećko Kriste, Dubrovnik,Jovo Krunić, Dubrovnik,Stjepan Drljo, Dubrovnik,Ivan Perić, Dubrovnik,Joško Vučićević, Dubrovnik,Franjo Džano, Dubrovnik,Amel Ahmović, Dubrovnik,Damir Vladić, Dubrovnik,Predrag Breljaš,  Dubrovnik,Dinko Biokšić, Dubrovnik,Ivica Topić, Dubrovnik,Mijo Papić, Dubrovnik,Stipe Miličević, Dubrovnik,Dinko Pušić, Dubrovnik,Zdravko Merdžan, Dubrovnik,Marijo Pušić, Dubrovnik,Pavo Sentić, Dubrovnik,Ivica Miletić, Dubrovnik,Ivan Krešić, Dubrovnik,Mate Jurković, Dubrovnik,Zoran Kapetanović, Dubrovnik,Mijodrag Vitković, Dubrovnik,Ivan Dobroslavić, Dubrovnik,Stijepo Majkovica, Dubrovnik,Vlaho Cumeljan, Dubrovnik,Dragan Šanta, Dubrovnik,Josip Čuvalo, Dubrovnik,Pero Perović, Dubrovnik,AB KERAMIKA d.o.o., OIB 77285179745,Stjepan Barušić, Dubrovnik,Ilija Zadrić, Dubrovnik,Darko Topić, Dubrovnik,Smiljko Šitum, Dubrovnik,Mile Sičaja, Dubrovnik,Ivan Zadro, Dubrovnik,Ivica Milinović, Dubrovnik,Mijo Bošnjak, Dubrovnik,Niko Sašilo, Dubrovnik,Jure Grozdić, Dubrovnik,Nikola Jurić, Dubrovnik,Marinko Lučić, Dubrovnik,Slavko Lučić, Dubrovnik,Branko Jeličić, Dubrovnik,Marko Perković, Dubrovnik,Ivo Miletić, Dubrovnik,Zvonko Šijaković, Dubrovnik,Ramo Hodžić, Dubrovnik,Nikša Škrabo, Dubrovnik,Ivan Papk, Dubrovnik,Ivan Pavličević, Dubrovnik,Milenko Miletić, Dubrovnik,Miroslav Jeličić, Dubrovnik,Franj Laco, Dubrovnik,Mato Ivanika, Dubrovnik,Šimun Cvitanović, Dubrovnik,Božo Kvorić, Dubrovnik,Anto Beljo, Dubrovnik,Ivan Bendre, Dubrovnik,Nikša Jeljenić, Dubrovnik,Nikša Škrabo, Dubrovnik,Jozo Papak, Dubrovnik,Šinan Bošnjaković, Dubrovnik,Zoran Vodopija, Dubrovnik,Antun Njirić, Dubrovnik,Ivan Potrebica, Dubrovnik,Miloslav Kokošar, Dubrovnik,Zičrija Hasanspahić, Dubrovnik,Goran Vladić, Dubrovnik,Vojko Smoljanović, Dubrovnik,Ivan Miličević, Dubrovnik,Ante Majić, Dubrovnik,Jozo Morić, Dubrovnik,Ervin Nukić, Dubrovnik,Marko Kristić, Dubrovnik,Dragan Ivandić, Dubrovnik,Jospi Topić, Dubrovnik,Dubravko Mage, Dubrovnik,Milenko Ivanika,Dubrovnik,Robert Maras, Dubrovnik,Nikša Brajević, Dubrovnik,Renejo Ćorsuljić, Dubrovnik,Željko Crepulja, Dubrovnik,Slavko Krisitć, Dubrovnik,Jerko Budimir, Dubrovnik,Izet Zelentrović, Dubrovnik,Lenka Sentić, Dubrovnik,Ivica Pušić, Dubrovnik,Maro Lujo, Dubrovnik,Zdenka Ivanović, Dubrovnik,Tereza Lakić, Dubrovnik,Vlasta Lončarić, Dubrovnik,Marina Osmić, Dubrovnik,Mato Đurović, Dubrovnik,Zoran Tomašević, Dubrovnik,Marija Kokošar, Dubrovnik,Pero Andrić, Dubrovnik,Marin Srijemse, Dubrovnik,Marija Đurđević, Dubrovnik,Ante Kljusurić, Dubrovnik,Petar Kovačević, Dubrovnik,Ivan Biskup, Dubrovnik,Ante Topić, Dubrovnik,Vladimir Ivičević, Dubrovnik,Josip Radić, Dubrovnik,Ivan Zlatić, Dubrovnik,Željko Bošnjak, Dubrovnik,Pero Raić, Dubrovnik,Ivan Lovrić, Dubrovnik,Ivan Bender, Dubrovnik,Zdravko Bošnjak, Dubrovnik,Ivan Džidžić, Dubrovnik,Pero Tomašević, Dubrovnik,Jakov Balarin, Dubrovnik,Pero Asanović, Dubrovnik,Milo Nožica, Dubrovnik,Stipo Franjić, Dubrovnik,Tihomir Trče, Dubrovnik,Viktor Majić, Dubrovnik,Tonći Medi, Dubrovnik,Jasmin Zelentrović, Dubrovnik,Davor Radivojević, Dubrovnik,Boris Centelege, Dubrovnik,Ardo Petko, Dubrovnik,KONAVLE METAL d.o.o. za proizvodnju, trgovinu i usluge, OIB 55470127232,Stjepan Lakić, Dubrovnik,Milan Pemdo, Dubrovnik,Robert Popović, Dubrovnik,Pero Jović, Dubrovnik,Branislav Filipović, Dubrovnik,Dragan Litrica, Dubrovnik,Mato Lovrić, Dubrovnik,Aldin Hajdarović, Dubrovnik,Halim Dedović, Dubrovnik,Ivica Abaz, Dubrovnik,Zulfo Ćotović, Dubrovnik,LIBERTAS - DUBROVNIK d.o.o. za prijevoz putnika, OIB 36411681446,Antun Vukas, Dubrovnik,Husein Odobašić, Dubrovnik,Ante Marić, Dubrovnik,Ivan Zvono, Dubrovnik,Katica Mašković, Dubrovnik,Ivan Oberan, Dubrovnik,Ivko Vide, Dubrovnik,Ante Kljusurić, Dubrovnik,Nade Matijaši, Dubrovnik,Mujsira Majišević, Dubrovnik,Mare Jerković, Dubrovnik,LIFT MODUS d.o.o. za poizvodnju, trgovinu i usluge, OIB 15526597734,Rudolf Klečak, Dubrovnik,Mato Kevo, Dubrovnik,Mato Topić, Dubrovnik,Boško Rojević, Dubrovnik,Nikola Oberan, Dubronvik,Andrija Zvono, Dubrovnik,Dragan Bender, Dubrovnik,Esad Čokljat, Dubrovnik,Martin Žeravica, Dubrovnik,Slavko Garić, Dubrovnik,Vlaho Bukvić, Dubrovnik,IMPULS-LEASING društvo s ograničenom odgovornošću za leasing, OIB 65918029671,Zoran Radetić, Dubrovnik,Niko Pavlović, Dubrovnik,Franjo Vnučec, Dubrovnik,Predrag Tokmakčija, Dubrovnik,Goran Škrabo, Dubrovnik,Miho Kevo, Dubrovnik,Munib Aganović, Dubrovnik,Slavko Bošnjak, Dubrovnik,Ivko Jović, Dubrovnik,Ivica Hladilo, Dubrovnik,Nikola Mlinarić, Dubrovnik,ZARAKOP društvo s ograničenom odgovornošću za građevinarstvo i geoinženjering, OIB 47945843315,Mario Sole, Dubrovnik,Danijel Zvijerković, Dubrovnik,Marinko Bradić, Dubrovnik,Mirko Kolar, Dubrovnik,Žarko Rajković, Dubrovnik,Krešimir Drinovac, Dubrovnik,Vitomir Milanić, Dubrovnik,Marko Čerlek, Dubrovnik,Ivica Car, Dubrovnik,Dragan Mendeš, Dubrovnik,Antun Marinović, Dubrovnik,VIAM društvo za građevinarstvo, trgovinu i projektiranje d.o.o., OIB 61581848671,Vlaho Lepeš, Dubrovnik,Berislav Bartulović, Dubrovnik,Danijel Ravić, Dubrovnik,Tomislav Topić, Dubrovnik,Ivica Prkačin, Dubrovnik,Pavo Lukić, Dubrovnik,Dane Grubeša, Dubrovnik,Vlaho Vatović, Dubrovnik,Ivo Šimunović, Dubrovnik,Stjepan Matić, Dubrovnik,Ivan Šijalović, Dubrovnik,ELEKTRO-TEAM d.o.o. za elektroinstalacije, OIB 26176974494,Almir Pelko, Dubrovnik,Neđo Mijović, Dubrovnik,Vide Vuletić, Dubrovnik,Jozo Dedov, Dubrovnik,Ivo Andrić, Dubrovnik,Ivo Mišura, Dubrovnik,Mišo Previšić, Dubrovnik,Božo Maslać, Dubrovnik,Salko Sejdin, Dubrovnik,Mirko Šimunović, Dubrovnik,Tomas Pavlović, Dubrovnik,Antun Knežević,Andrija Fabris,IVAN KOVAČ,Dragan Baketarić</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OTP banka Hrvatska dioničko društvo</item>
      <item>Stipo Gabrić</item>
      <item>DUBROVNIK GRADNJA d.o.o.</item>
      <item>Goran Vidović</item>
      <item>HYPO ALPE-ADRIA-BANK dioničko društvo</item>
      <item>Mirko Bilandžija, Dubrovnik</item>
      <item>Damir Vlahinić, Dubrovnik</item>
      <item>EUROHERC osiguranje - dioničko društvo za osiguranje imovine i osoba i druge poslove osiguranja zastupanog po punomoćniku Marijana Temali</item>
      <item>Jadranka Oberan, Dubrovnik</item>
      <item>Andrija Golemac, Dubrovnik</item>
      <item>Vinko Raguž, Dubrovnik</item>
      <item>Maro Duper, Dubrovnik</item>
      <item>Ivan Pavlović, Dubrovnik</item>
      <item>Mato Monković, Dubrovnik</item>
      <item>Marko Pjević, Dubrovnik</item>
      <item>Gordan Cvitanović, Dubrovnik</item>
      <item>Jelena Marušić, Dubrovnik</item>
      <item>Igor Dobroslavić, Dubrovnik</item>
      <item>Igor Centelege, Dubrovnik</item>
      <item>Antun Knego, Dubrovnik</item>
      <item>Niko Pošak, Dubrovnik</item>
      <item>Ivan Radoš, Dubrovnik</item>
      <item>Ante Kriste, Dubrovnik</item>
      <item>Niko Škoro, Dubrovnik</item>
      <item>Andrija Beljo, Dubrovnik</item>
      <item>Luka Franjić, Dubrovnik</item>
      <item>Safet Elezović, Dubrovnik</item>
      <item>Petar Banušić, Dubrovnik</item>
      <item>Mario Papak, Dubrovnik</item>
      <item>CEMEX Hrvatska dioničko društvo za proizvodnju i prodaju cementa i drugih građevinskih materijala zastupanog po punomoćniku Marina Maslek</item>
      <item>Stipe Jeličić, Dubrovnik</item>
      <item>Mario Topić, Dubrovnik</item>
      <item>Slavko Bošnjak, Dubrovnik</item>
      <item>Stipo Topić, Dubrovnik</item>
      <item>Mijo Brković, Dubrovnik</item>
      <item>Nezir Mujkić, Dubrovnik</item>
      <item>Marko Kudrić, Dubrovnik</item>
      <item>Dražen Topić, Dubrovnik</item>
      <item>Mario Perić, Dubrovnik</item>
      <item>Miroslav Ivandić, Dubrovnik</item>
      <item>Marko Lovrić, Dubrovnik</item>
      <item>Građevinski obrt TIM</item>
      <item>Mile Jeličić, Dubrovnik</item>
      <item>Zoran Vukoja, Dubrovnik</item>
      <item>Danijel Vidović, Dubrovnik</item>
      <item>Ivica Radić, Dubrovnik</item>
      <item>Antun Žabić, Dubrovnik</item>
      <item>Srećko Kriste, Dubrovnik</item>
      <item>Jovo Krunić, Dubrovnik</item>
      <item>Stjepan Drljo, Dubrovnik</item>
      <item>Ivan Perić, Dubrovnik</item>
      <item>Joško Vučićević, Dubrovnik</item>
      <item>Franjo Džano, Dubrovnik</item>
      <item>Amel Ahmović, Dubrovnik</item>
      <item>Damir Vladić, Dubrovnik</item>
      <item>Predrag Breljaš,  Dubrovnik</item>
      <item>Dinko Biokšić, Dubrovnik</item>
      <item>Ivica Topić, Dubrovnik</item>
      <item>Mijo Papić, Dubrovnik</item>
      <item>Stipe Miličević, Dubrovnik</item>
      <item>Dinko Pušić, Dubrovnik</item>
      <item>Zdravko Merdžan, Dubrovnik</item>
      <item>Marijo Pušić, Dubrovnik</item>
      <item>Pavo Sentić, Dubrovnik</item>
      <item>Ivica Miletić, Dubrovnik</item>
      <item>Ivan Krešić, Dubrovnik</item>
      <item>Mate Jurković, Dubrovnik</item>
      <item>Zoran Kapetanović, Dubrovnik</item>
      <item>Mijodrag Vitković, Dubrovnik</item>
      <item>Ivan Dobroslavić, Dubrovnik</item>
      <item>Stijepo Majkovica, Dubrovnik</item>
      <item>Vlaho Cumeljan, Dubrovnik</item>
      <item>Dragan Šanta, Dubrovnik</item>
      <item>Josip Čuvalo, Dubrovnik</item>
      <item>Pero Perović, Dubrovnik</item>
      <item>AB KERAMIKA d.o.o.</item>
      <item>Stjepan Barušić, Dubrovnik</item>
      <item>Ilija Zadrić, Dubrovnik</item>
      <item>Darko Topić, Dubrovnik</item>
      <item>Smiljko Šitum, Dubrovnik</item>
      <item>Mile Sičaja, Dubrovnik</item>
      <item>Ivan Zadro, Dubrovnik</item>
      <item>Ivica Milinović, Dubrovnik</item>
      <item>Mijo Bošnjak, Dubrovnik</item>
      <item>Niko Sašilo, Dubrovnik</item>
      <item>Jure Grozdić, Dubrovnik</item>
      <item>Nikola Jurić, Dubrovnik</item>
      <item>Marinko Lučić, Dubrovnik</item>
      <item>Slavko Lučić, Dubrovnik</item>
      <item>Branko Jeličić, Dubrovnik</item>
      <item>Marko Perković, Dubrovnik</item>
      <item>Ivo Miletić, Dubrovnik</item>
      <item>Zvonko Šijaković, Dubrovnik</item>
      <item>Ramo Hodžić, Dubrovnik</item>
      <item>Nikša Škrabo, Dubrovnik</item>
      <item>Ivan Papk, Dubrovnik</item>
      <item>Ivan Pavličević, Dubrovnik</item>
      <item>Milenko Miletić, Dubrovnik</item>
      <item>Miroslav Jeličić, Dubrovnik</item>
      <item>Franj Laco, Dubrovnik</item>
      <item>Mato Ivanika, Dubrovnik</item>
      <item>Šimun Cvitanović, Dubrovnik</item>
      <item>Božo Kvorić, Dubrovnik</item>
      <item>Anto Beljo, Dubrovnik</item>
      <item>Ivan Bendre, Dubrovnik</item>
      <item>Nikša Jeljenić, Dubrovnik</item>
      <item>Nikša Škrabo, Dubrovnik</item>
      <item>Jozo Papak, Dubrovnik</item>
      <item>Šinan Bošnjaković, Dubrovnik</item>
      <item>Zoran Vodopija, Dubrovnik</item>
      <item>Antun Njirić, Dubrovnik</item>
      <item>Ivan Potrebica, Dubrovnik</item>
      <item>Miloslav Kokošar, Dubrovnik</item>
      <item>Zičrija Hasanspahić, Dubrovnik</item>
      <item>Goran Vladić, Dubrovnik</item>
      <item>Vojko Smoljanović, Dubrovnik</item>
      <item>Ivan Miličević, Dubrovnik</item>
      <item>Ante Majić, Dubrovnik</item>
      <item>Jozo Morić, Dubrovnik</item>
      <item>Ervin Nukić, Dubrovnik</item>
      <item>Marko Kristić, Dubrovnik</item>
      <item>Dragan Ivandić, Dubrovnik</item>
      <item>Jospi Topić, Dubrovnik</item>
      <item>Dubravko Mage, Dubrovnik</item>
      <item>Milenko Ivanika,Dubrovnik</item>
      <item>Robert Maras, Dubrovnik</item>
      <item>Nikša Brajević, Dubrovnik</item>
      <item>Renejo Ćorsuljić, Dubrovnik</item>
      <item>Željko Crepulja, Dubrovnik</item>
      <item>Slavko Krisitć, Dubrovnik</item>
      <item>Jerko Budimir, Dubrovnik</item>
      <item>Izet Zelentrović, Dubrovnik</item>
      <item>Lenka Sentić, Dubrovnik</item>
      <item>Ivica Pušić, Dubrovnik</item>
      <item>Maro Lujo, Dubrovnik</item>
      <item>Zdenka Ivanović, Dubrovnik</item>
      <item>Tereza Lakić, Dubrovnik</item>
      <item>Vlasta Lončarić, Dubrovnik</item>
      <item>Marina Osmić, Dubrovnik</item>
      <item>Mato Đurović, Dubrovnik</item>
      <item>Zoran Tomašević, Dubrovnik</item>
      <item>Marija Kokošar, Dubrovnik</item>
      <item>Pero Andrić, Dubrovnik</item>
      <item>Marin Srijemse, Dubrovnik</item>
      <item>Marija Đurđević, Dubrovnik</item>
      <item>Ante Kljusurić, Dubrovnik</item>
      <item>Petar Kovačević, Dubrovnik</item>
      <item>Ivan Biskup, Dubrovnik</item>
      <item>Ante Topić, Dubrovnik</item>
      <item>Vladimir Ivičević, Dubrovnik</item>
      <item>Josip Radić, Dubrovnik</item>
      <item>Ivan Zlatić, Dubrovnik</item>
      <item>Željko Bošnjak, Dubrovnik</item>
      <item>Pero Raić, Dubrovnik</item>
      <item>Ivan Lovrić, Dubrovnik</item>
      <item>Ivan Bender, Dubrovnik</item>
      <item>Zdravko Bošnjak, Dubrovnik</item>
      <item>Ivan Džidžić, Dubrovnik</item>
      <item>Pero Tomašević, Dubrovnik</item>
      <item>Jakov Balarin, Dubrovnik</item>
      <item>Pero Asanović, Dubrovnik</item>
      <item>Milo Nožica, Dubrovnik</item>
      <item>Stipo Franjić, Dubrovnik</item>
      <item>Tihomir Trče, Dubrovnik</item>
      <item>Viktor Majić, Dubrovnik</item>
      <item>Tonći Medi, Dubrovnik</item>
      <item>Jasmin Zelentrović, Dubrovnik</item>
      <item>Davor Radivojević, Dubrovnik</item>
      <item>Boris Centelege, Dubrovnik</item>
      <item>Ardo Petko, Dubrovnik</item>
      <item>KONAVLE METAL d.o.o. za proizvodnju, trgovinu i usluge zastupanog po punomoćniku Amir Alijagić</item>
      <item>Stjepan Lakić, Dubrovnik</item>
      <item>Milan Pemdo, Dubrovnik</item>
      <item>Robert Popović, Dubrovnik</item>
      <item>Pero Jović, Dubrovnik</item>
      <item>Branislav Filipović, Dubrovnik</item>
      <item>Dragan Litrica, Dubrovnik</item>
      <item>Mato Lovrić, Dubrovnik</item>
      <item>Aldin Hajdarović, Dubrovnik</item>
      <item>Halim Dedović, Dubrovnik</item>
      <item>Ivica Abaz, Dubrovnik</item>
      <item>Zulfo Ćotović, Dubrovnik</item>
      <item>LIBERTAS - DUBROVNIK d.o.o. za prijevoz putnika zastupanog po punomoćniku Nikolina Zvjerković</item>
      <item>Antun Vukas, Dubrovnik</item>
      <item>Husein Odobašić, Dubrovnik</item>
      <item>Ante Marić, Dubrovnik</item>
      <item>Ivan Zvono, Dubrovnik</item>
      <item>Katica Mašković, Dubrovnik</item>
      <item>Ivan Oberan, Dubrovnik</item>
      <item>Ivko Vide, Dubrovnik</item>
      <item>Ante Kljusurić, Dubrovnik</item>
      <item>Nade Matijaši, Dubrovnik</item>
      <item>Mujsira Majišević, Dubrovnik</item>
      <item>Mare Jerković, Dubrovnik</item>
      <item>LIFT MODUS d.o.o. za poizvodnju, trgovinu i usluge zastupanog po punomoćniku Zdravko Balenović</item>
      <item>Rudolf Klečak, Dubrovnik</item>
      <item>Mato Kevo, Dubrovnik</item>
      <item>Mato Topić, Dubrovnik</item>
      <item>Boško Rojević, Dubrovnik</item>
      <item>Nikola Oberan, Dubronvik</item>
      <item>Andrija Zvono, Dubrovnik</item>
      <item>Dragan Bender, Dubrovnik</item>
      <item>Esad Čokljat, Dubrovnik zastupanog po punomoćniku Želimir Par, odvjetnik</item>
      <item>Martin Žeravica, Dubrovnik</item>
      <item>Slavko Garić, Dubrovnik</item>
      <item>Vlaho Bukvić, Dubrovnik</item>
      <item>IMPULS-LEASING društvo s ograničenom odgovornošću za leasing zastupanog po punomoćniku Kate Galić</item>
      <item>Zoran Radetić, Dubrovnik</item>
      <item>Niko Pavlović, Dubrovnik</item>
      <item>Franjo Vnučec, Dubrovnik</item>
      <item>Predrag Tokmakčija, Dubrovnik</item>
      <item>Goran Škrabo, Dubrovnik</item>
      <item>Miho Kevo, Dubrovnik</item>
      <item>Munib Aganović, Dubrovnik</item>
      <item>Slavko Bošnjak, Dubrovnik</item>
      <item>Ivko Jović, Dubrovnik</item>
      <item>Ivica Hladilo, Dubrovnik</item>
      <item>Nikola Mlinarić, Dubrovnik</item>
      <item>ZARAKOP društvo s ograničenom odgovornošću za građevinarstvo i geoinženjering</item>
      <item>Mario Sole, Dubrovnik</item>
      <item>Danijel Zvijerković, Dubrovnik</item>
      <item>Marinko Bradić, Dubrovnik</item>
      <item>Mirko Kolar, Dubrovnik</item>
      <item>Žarko Rajković, Dubrovnik</item>
      <item>Krešimir Drinovac, Dubrovnik</item>
      <item>Vitomir Milanić, Dubrovnik</item>
      <item>Marko Čerlek, Dubrovnik</item>
      <item>Ivica Car, Dubrovnik</item>
      <item>Dragan Mendeš, Dubrovnik</item>
      <item>Antun Marinović, Dubrovnik</item>
      <item>VIAM društvo za građevinarstvo, trgovinu i projektiranje d.o.o.</item>
      <item>Vlaho Lepeš, Dubrovnik</item>
      <item>Berislav Bartulović, Dubrovnik</item>
      <item>Danijel Ravić, Dubrovnik</item>
      <item>Tomislav Topić, Dubrovnik</item>
      <item>Ivica Prkačin, Dubrovnik</item>
      <item>Pavo Lukić, Dubrovnik</item>
      <item>Dane Grubeša, Dubrovnik</item>
      <item>Vlaho Vatović, Dubrovnik</item>
      <item>Ivo Šimunović, Dubrovnik</item>
      <item>Stjepan Matić, Dubrovnik</item>
      <item>Ivan Šijalović, Dubrovnik</item>
      <item>ELEKTRO-TEAM d.o.o. za elektroinstalacije zastupanog po punomoćniku Anita Tomašević</item>
      <item>Almir Pelko, Dubrovnik</item>
      <item>Neđo Mijović, Dubrovnik</item>
      <item>Vide Vuletić, Dubrovnik</item>
      <item>Jozo Dedov, Dubrovnik</item>
      <item>Ivo Andrić, Dubrovnik</item>
      <item>Ivo Mišura, Dubrovnik</item>
      <item>Mišo Previšić, Dubrovnik</item>
      <item>Božo Maslać, Dubrovnik</item>
      <item>Salko Sejdin, Dubrovnik</item>
      <item>Mirko Šimunović, Dubrovnik</item>
      <item>Tomas Pavlović, Dubrovnik</item>
      <item>Antun Knežević</item>
      <item>Andrija Fabris</item>
      <item>IVAN KOVAČ</item>
      <item>Dragan Baketarić</item>
    </izvorni_sadrzaj>
    <derivirana_varijabla naziv="DomainObject.Predmet.StrankaListFormated_1">
      <item>OTP banka Hrvatska dioničko društvo</item>
      <item>Stipo Gabrić</item>
      <item>DUBROVNIK GRADNJA d.o.o.</item>
      <item>Goran Vidović</item>
      <item>HYPO ALPE-ADRIA-BANK dioničko društvo</item>
      <item>Mirko Bilandžija, Dubrovnik</item>
      <item>Damir Vlahinić, Dubrovnik</item>
      <item>EUROHERC osiguranje - dioničko društvo za osiguranje imovine i osoba i druge poslove osiguranja zastupanog po punomoćniku Marijana Temali</item>
      <item>Jadranka Oberan, Dubrovnik</item>
      <item>Andrija Golemac, Dubrovnik</item>
      <item>Vinko Raguž, Dubrovnik</item>
      <item>Maro Duper, Dubrovnik</item>
      <item>Ivan Pavlović, Dubrovnik</item>
      <item>Mato Monković, Dubrovnik</item>
      <item>Marko Pjević, Dubrovnik</item>
      <item>Gordan Cvitanović, Dubrovnik</item>
      <item>Jelena Marušić, Dubrovnik</item>
      <item>Igor Dobroslavić, Dubrovnik</item>
      <item>Igor Centelege, Dubrovnik</item>
      <item>Antun Knego, Dubrovnik</item>
      <item>Niko Pošak, Dubrovnik</item>
      <item>Ivan Radoš, Dubrovnik</item>
      <item>Ante Kriste, Dubrovnik</item>
      <item>Niko Škoro, Dubrovnik</item>
      <item>Andrija Beljo, Dubrovnik</item>
      <item>Luka Franjić, Dubrovnik</item>
      <item>Safet Elezović, Dubrovnik</item>
      <item>Petar Banušić, Dubrovnik</item>
      <item>Mario Papak, Dubrovnik</item>
      <item>CEMEX Hrvatska dioničko društvo za proizvodnju i prodaju cementa i drugih građevinskih materijala zastupanog po punomoćniku Marina Maslek</item>
      <item>Stipe Jeličić, Dubrovnik</item>
      <item>Mario Topić, Dubrovnik</item>
      <item>Slavko Bošnjak, Dubrovnik</item>
      <item>Stipo Topić, Dubrovnik</item>
      <item>Mijo Brković, Dubrovnik</item>
      <item>Nezir Mujkić, Dubrovnik</item>
      <item>Marko Kudrić, Dubrovnik</item>
      <item>Dražen Topić, Dubrovnik</item>
      <item>Mario Perić, Dubrovnik</item>
      <item>Miroslav Ivandić, Dubrovnik</item>
      <item>Marko Lovrić, Dubrovnik</item>
      <item>Građevinski obrt TIM</item>
      <item>Mile Jeličić, Dubrovnik</item>
      <item>Zoran Vukoja, Dubrovnik</item>
      <item>Danijel Vidović, Dubrovnik</item>
      <item>Ivica Radić, Dubrovnik</item>
      <item>Antun Žabić, Dubrovnik</item>
      <item>Srećko Kriste, Dubrovnik</item>
      <item>Jovo Krunić, Dubrovnik</item>
      <item>Stjepan Drljo, Dubrovnik</item>
      <item>Ivan Perić, Dubrovnik</item>
      <item>Joško Vučićević, Dubrovnik</item>
      <item>Franjo Džano, Dubrovnik</item>
      <item>Amel Ahmović, Dubrovnik</item>
      <item>Damir Vladić, Dubrovnik</item>
      <item>Predrag Breljaš,  Dubrovnik</item>
      <item>Dinko Biokšić, Dubrovnik</item>
      <item>Ivica Topić, Dubrovnik</item>
      <item>Mijo Papić, Dubrovnik</item>
      <item>Stipe Miličević, Dubrovnik</item>
      <item>Dinko Pušić, Dubrovnik</item>
      <item>Zdravko Merdžan, Dubrovnik</item>
      <item>Marijo Pušić, Dubrovnik</item>
      <item>Pavo Sentić, Dubrovnik</item>
      <item>Ivica Miletić, Dubrovnik</item>
      <item>Ivan Krešić, Dubrovnik</item>
      <item>Mate Jurković, Dubrovnik</item>
      <item>Zoran Kapetanović, Dubrovnik</item>
      <item>Mijodrag Vitković, Dubrovnik</item>
      <item>Ivan Dobroslavić, Dubrovnik</item>
      <item>Stijepo Majkovica, Dubrovnik</item>
      <item>Vlaho Cumeljan, Dubrovnik</item>
      <item>Dragan Šanta, Dubrovnik</item>
      <item>Josip Čuvalo, Dubrovnik</item>
      <item>Pero Perović, Dubrovnik</item>
      <item>AB KERAMIKA d.o.o.</item>
      <item>Stjepan Barušić, Dubrovnik</item>
      <item>Ilija Zadrić, Dubrovnik</item>
      <item>Darko Topić, Dubrovnik</item>
      <item>Smiljko Šitum, Dubrovnik</item>
      <item>Mile Sičaja, Dubrovnik</item>
      <item>Ivan Zadro, Dubrovnik</item>
      <item>Ivica Milinović, Dubrovnik</item>
      <item>Mijo Bošnjak, Dubrovnik</item>
      <item>Niko Sašilo, Dubrovnik</item>
      <item>Jure Grozdić, Dubrovnik</item>
      <item>Nikola Jurić, Dubrovnik</item>
      <item>Marinko Lučić, Dubrovnik</item>
      <item>Slavko Lučić, Dubrovnik</item>
      <item>Branko Jeličić, Dubrovnik</item>
      <item>Marko Perković, Dubrovnik</item>
      <item>Ivo Miletić, Dubrovnik</item>
      <item>Zvonko Šijaković, Dubrovnik</item>
      <item>Ramo Hodžić, Dubrovnik</item>
      <item>Nikša Škrabo, Dubrovnik</item>
      <item>Ivan Papk, Dubrovnik</item>
      <item>Ivan Pavličević, Dubrovnik</item>
      <item>Milenko Miletić, Dubrovnik</item>
      <item>Miroslav Jeličić, Dubrovnik</item>
      <item>Franj Laco, Dubrovnik</item>
      <item>Mato Ivanika, Dubrovnik</item>
      <item>Šimun Cvitanović, Dubrovnik</item>
      <item>Božo Kvorić, Dubrovnik</item>
      <item>Anto Beljo, Dubrovnik</item>
      <item>Ivan Bendre, Dubrovnik</item>
      <item>Nikša Jeljenić, Dubrovnik</item>
      <item>Nikša Škrabo, Dubrovnik</item>
      <item>Jozo Papak, Dubrovnik</item>
      <item>Šinan Bošnjaković, Dubrovnik</item>
      <item>Zoran Vodopija, Dubrovnik</item>
      <item>Antun Njirić, Dubrovnik</item>
      <item>Ivan Potrebica, Dubrovnik</item>
      <item>Miloslav Kokošar, Dubrovnik</item>
      <item>Zičrija Hasanspahić, Dubrovnik</item>
      <item>Goran Vladić, Dubrovnik</item>
      <item>Vojko Smoljanović, Dubrovnik</item>
      <item>Ivan Miličević, Dubrovnik</item>
      <item>Ante Majić, Dubrovnik</item>
      <item>Jozo Morić, Dubrovnik</item>
      <item>Ervin Nukić, Dubrovnik</item>
      <item>Marko Kristić, Dubrovnik</item>
      <item>Dragan Ivandić, Dubrovnik</item>
      <item>Jospi Topić, Dubrovnik</item>
      <item>Dubravko Mage, Dubrovnik</item>
      <item>Milenko Ivanika,Dubrovnik</item>
      <item>Robert Maras, Dubrovnik</item>
      <item>Nikša Brajević, Dubrovnik</item>
      <item>Renejo Ćorsuljić, Dubrovnik</item>
      <item>Željko Crepulja, Dubrovnik</item>
      <item>Slavko Krisitć, Dubrovnik</item>
      <item>Jerko Budimir, Dubrovnik</item>
      <item>Izet Zelentrović, Dubrovnik</item>
      <item>Lenka Sentić, Dubrovnik</item>
      <item>Ivica Pušić, Dubrovnik</item>
      <item>Maro Lujo, Dubrovnik</item>
      <item>Zdenka Ivanović, Dubrovnik</item>
      <item>Tereza Lakić, Dubrovnik</item>
      <item>Vlasta Lončarić, Dubrovnik</item>
      <item>Marina Osmić, Dubrovnik</item>
      <item>Mato Đurović, Dubrovnik</item>
      <item>Zoran Tomašević, Dubrovnik</item>
      <item>Marija Kokošar, Dubrovnik</item>
      <item>Pero Andrić, Dubrovnik</item>
      <item>Marin Srijemse, Dubrovnik</item>
      <item>Marija Đurđević, Dubrovnik</item>
      <item>Ante Kljusurić, Dubrovnik</item>
      <item>Petar Kovačević, Dubrovnik</item>
      <item>Ivan Biskup, Dubrovnik</item>
      <item>Ante Topić, Dubrovnik</item>
      <item>Vladimir Ivičević, Dubrovnik</item>
      <item>Josip Radić, Dubrovnik</item>
      <item>Ivan Zlatić, Dubrovnik</item>
      <item>Željko Bošnjak, Dubrovnik</item>
      <item>Pero Raić, Dubrovnik</item>
      <item>Ivan Lovrić, Dubrovnik</item>
      <item>Ivan Bender, Dubrovnik</item>
      <item>Zdravko Bošnjak, Dubrovnik</item>
      <item>Ivan Džidžić, Dubrovnik</item>
      <item>Pero Tomašević, Dubrovnik</item>
      <item>Jakov Balarin, Dubrovnik</item>
      <item>Pero Asanović, Dubrovnik</item>
      <item>Milo Nožica, Dubrovnik</item>
      <item>Stipo Franjić, Dubrovnik</item>
      <item>Tihomir Trče, Dubrovnik</item>
      <item>Viktor Majić, Dubrovnik</item>
      <item>Tonći Medi, Dubrovnik</item>
      <item>Jasmin Zelentrović, Dubrovnik</item>
      <item>Davor Radivojević, Dubrovnik</item>
      <item>Boris Centelege, Dubrovnik</item>
      <item>Ardo Petko, Dubrovnik</item>
      <item>KONAVLE METAL d.o.o. za proizvodnju, trgovinu i usluge zastupanog po punomoćniku Amir Alijagić</item>
      <item>Stjepan Lakić, Dubrovnik</item>
      <item>Milan Pemdo, Dubrovnik</item>
      <item>Robert Popović, Dubrovnik</item>
      <item>Pero Jović, Dubrovnik</item>
      <item>Branislav Filipović, Dubrovnik</item>
      <item>Dragan Litrica, Dubrovnik</item>
      <item>Mato Lovrić, Dubrovnik</item>
      <item>Aldin Hajdarović, Dubrovnik</item>
      <item>Halim Dedović, Dubrovnik</item>
      <item>Ivica Abaz, Dubrovnik</item>
      <item>Zulfo Ćotović, Dubrovnik</item>
      <item>LIBERTAS - DUBROVNIK d.o.o. za prijevoz putnika zastupanog po punomoćniku Nikolina Zvjerković</item>
      <item>Antun Vukas, Dubrovnik</item>
      <item>Husein Odobašić, Dubrovnik</item>
      <item>Ante Marić, Dubrovnik</item>
      <item>Ivan Zvono, Dubrovnik</item>
      <item>Katica Mašković, Dubrovnik</item>
      <item>Ivan Oberan, Dubrovnik</item>
      <item>Ivko Vide, Dubrovnik</item>
      <item>Ante Kljusurić, Dubrovnik</item>
      <item>Nade Matijaši, Dubrovnik</item>
      <item>Mujsira Majišević, Dubrovnik</item>
      <item>Mare Jerković, Dubrovnik</item>
      <item>LIFT MODUS d.o.o. za poizvodnju, trgovinu i usluge zastupanog po punomoćniku Zdravko Balenović</item>
      <item>Rudolf Klečak, Dubrovnik</item>
      <item>Mato Kevo, Dubrovnik</item>
      <item>Mato Topić, Dubrovnik</item>
      <item>Boško Rojević, Dubrovnik</item>
      <item>Nikola Oberan, Dubronvik</item>
      <item>Andrija Zvono, Dubrovnik</item>
      <item>Dragan Bender, Dubrovnik</item>
      <item>Esad Čokljat, Dubrovnik zastupanog po punomoćniku Želimir Par, odvjetnik</item>
      <item>Martin Žeravica, Dubrovnik</item>
      <item>Slavko Garić, Dubrovnik</item>
      <item>Vlaho Bukvić, Dubrovnik</item>
      <item>IMPULS-LEASING društvo s ograničenom odgovornošću za leasing zastupanog po punomoćniku Kate Galić</item>
      <item>Zoran Radetić, Dubrovnik</item>
      <item>Niko Pavlović, Dubrovnik</item>
      <item>Franjo Vnučec, Dubrovnik</item>
      <item>Predrag Tokmakčija, Dubrovnik</item>
      <item>Goran Škrabo, Dubrovnik</item>
      <item>Miho Kevo, Dubrovnik</item>
      <item>Munib Aganović, Dubrovnik</item>
      <item>Slavko Bošnjak, Dubrovnik</item>
      <item>Ivko Jović, Dubrovnik</item>
      <item>Ivica Hladilo, Dubrovnik</item>
      <item>Nikola Mlinarić, Dubrovnik</item>
      <item>ZARAKOP društvo s ograničenom odgovornošću za građevinarstvo i geoinženjering</item>
      <item>Mario Sole, Dubrovnik</item>
      <item>Danijel Zvijerković, Dubrovnik</item>
      <item>Marinko Bradić, Dubrovnik</item>
      <item>Mirko Kolar, Dubrovnik</item>
      <item>Žarko Rajković, Dubrovnik</item>
      <item>Krešimir Drinovac, Dubrovnik</item>
      <item>Vitomir Milanić, Dubrovnik</item>
      <item>Marko Čerlek, Dubrovnik</item>
      <item>Ivica Car, Dubrovnik</item>
      <item>Dragan Mendeš, Dubrovnik</item>
      <item>Antun Marinović, Dubrovnik</item>
      <item>VIAM društvo za građevinarstvo, trgovinu i projektiranje d.o.o.</item>
      <item>Vlaho Lepeš, Dubrovnik</item>
      <item>Berislav Bartulović, Dubrovnik</item>
      <item>Danijel Ravić, Dubrovnik</item>
      <item>Tomislav Topić, Dubrovnik</item>
      <item>Ivica Prkačin, Dubrovnik</item>
      <item>Pavo Lukić, Dubrovnik</item>
      <item>Dane Grubeša, Dubrovnik</item>
      <item>Vlaho Vatović, Dubrovnik</item>
      <item>Ivo Šimunović, Dubrovnik</item>
      <item>Stjepan Matić, Dubrovnik</item>
      <item>Ivan Šijalović, Dubrovnik</item>
      <item>ELEKTRO-TEAM d.o.o. za elektroinstalacije zastupanog po punomoćniku Anita Tomašević</item>
      <item>Almir Pelko, Dubrovnik</item>
      <item>Neđo Mijović, Dubrovnik</item>
      <item>Vide Vuletić, Dubrovnik</item>
      <item>Jozo Dedov, Dubrovnik</item>
      <item>Ivo Andrić, Dubrovnik</item>
      <item>Ivo Mišura, Dubrovnik</item>
      <item>Mišo Previšić, Dubrovnik</item>
      <item>Božo Maslać, Dubrovnik</item>
      <item>Salko Sejdin, Dubrovnik</item>
      <item>Mirko Šimunović, Dubrovnik</item>
      <item>Tomas Pavlović, Dubrovnik</item>
      <item>Antun Knežević</item>
      <item>Andrija Fabris</item>
      <item>IVAN KOVAČ</item>
      <item>Dragan Baketarić</item>
    </derivirana_varijabla>
  </DomainObject.Predmet.StrankaListFormated>
  <DomainObject.Predmet.StrankaListFormatedOIB>
    <izvorni_sadrzaj>
      <item>OTP banka Hrvatska dioničko društvo, OIB 52508873833</item>
      <item>Stipo Gabrić, OIB 36026452457</item>
      <item>DUBROVNIK GRADNJA d.o.o.</item>
      <item>Goran Vidović</item>
      <item>HYPO ALPE-ADRIA-BANK dioničko društvo, OIB 14036333877</item>
      <item>Mirko Bilandžija, Dubrovnik</item>
      <item>Damir Vlahinić, Dubrovnik</item>
      <item>EUROHERC osiguranje - dioničko društvo za osiguranje imovine i osoba i druge poslove osiguranja, OIB 22694857747 zastupanog po punomoćniku Marijana Temali</item>
      <item>Jadranka Oberan, Dubrovnik</item>
      <item>Andrija Golemac, Dubrovnik</item>
      <item>Vinko Raguž, Dubrovnik</item>
      <item>Maro Duper, Dubrovnik</item>
      <item>Ivan Pavlović, Dubrovnik</item>
      <item>Mato Monković, Dubrovnik</item>
      <item>Marko Pjević, Dubrovnik</item>
      <item>Gordan Cvitanović, Dubrovnik</item>
      <item>Jelena Marušić, Dubrovnik</item>
      <item>Igor Dobroslavić, Dubrovnik</item>
      <item>Igor Centelege, Dubrovnik</item>
      <item>Antun Knego, Dubrovnik</item>
      <item>Niko Pošak, Dubrovnik</item>
      <item>Ivan Radoš, Dubrovnik</item>
      <item>Ante Kriste, Dubrovnik</item>
      <item>Niko Škoro, Dubrovnik</item>
      <item>Andrija Beljo, Dubrovnik</item>
      <item>Luka Franjić, Dubrovnik</item>
      <item>Safet Elezović, Dubrovnik</item>
      <item>Petar Banušić, Dubrovnik</item>
      <item>Mario Papak, Dubrovnik</item>
      <item>CEMEX Hrvatska dioničko društvo za proizvodnju i prodaju cementa i drugih građevinskih materijala, OIB 94136335132 zastupanog po punomoćniku Marina Maslek</item>
      <item>Stipe Jeličić, Dubrovnik</item>
      <item>Mario Topić, Dubrovnik</item>
      <item>Slavko Bošnjak, Dubrovnik</item>
      <item>Stipo Topić, Dubrovnik</item>
      <item>Mijo Brković, Dubrovnik</item>
      <item>Nezir Mujkić, Dubrovnik</item>
      <item>Marko Kudrić, Dubrovnik</item>
      <item>Dražen Topić, Dubrovnik</item>
      <item>Mario Perić, Dubrovnik</item>
      <item>Miroslav Ivandić, Dubrovnik</item>
      <item>Marko Lovrić, Dubrovnik</item>
      <item>Građevinski obrt TIM</item>
      <item>Mile Jeličić, Dubrovnik</item>
      <item>Zoran Vukoja, Dubrovnik</item>
      <item>Danijel Vidović, Dubrovnik</item>
      <item>Ivica Radić, Dubrovnik</item>
      <item>Antun Žabić, Dubrovnik</item>
      <item>Srećko Kriste, Dubrovnik</item>
      <item>Jovo Krunić, Dubrovnik</item>
      <item>Stjepan Drljo, Dubrovnik</item>
      <item>Ivan Perić, Dubrovnik</item>
      <item>Joško Vučićević, Dubrovnik</item>
      <item>Franjo Džano, Dubrovnik</item>
      <item>Amel Ahmović, Dubrovnik</item>
      <item>Damir Vladić, Dubrovnik</item>
      <item>Predrag Breljaš,  Dubrovnik</item>
      <item>Dinko Biokšić, Dubrovnik</item>
      <item>Ivica Topić, Dubrovnik</item>
      <item>Mijo Papić, Dubrovnik</item>
      <item>Stipe Miličević, Dubrovnik</item>
      <item>Dinko Pušić, Dubrovnik</item>
      <item>Zdravko Merdžan, Dubrovnik</item>
      <item>Marijo Pušić, Dubrovnik</item>
      <item>Pavo Sentić, Dubrovnik</item>
      <item>Ivica Miletić, Dubrovnik</item>
      <item>Ivan Krešić, Dubrovnik</item>
      <item>Mate Jurković, Dubrovnik</item>
      <item>Zoran Kapetanović, Dubrovnik</item>
      <item>Mijodrag Vitković, Dubrovnik</item>
      <item>Ivan Dobroslavić, Dubrovnik</item>
      <item>Stijepo Majkovica, Dubrovnik</item>
      <item>Vlaho Cumeljan, Dubrovnik</item>
      <item>Dragan Šanta, Dubrovnik</item>
      <item>Josip Čuvalo, Dubrovnik</item>
      <item>Pero Perović, Dubrovnik</item>
      <item>AB KERAMIKA d.o.o., OIB 77285179745</item>
      <item>Stjepan Barušić, Dubrovnik</item>
      <item>Ilija Zadrić, Dubrovnik</item>
      <item>Darko Topić, Dubrovnik</item>
      <item>Smiljko Šitum, Dubrovnik</item>
      <item>Mile Sičaja, Dubrovnik</item>
      <item>Ivan Zadro, Dubrovnik</item>
      <item>Ivica Milinović, Dubrovnik</item>
      <item>Mijo Bošnjak, Dubrovnik</item>
      <item>Niko Sašilo, Dubrovnik</item>
      <item>Jure Grozdić, Dubrovnik</item>
      <item>Nikola Jurić, Dubrovnik</item>
      <item>Marinko Lučić, Dubrovnik</item>
      <item>Slavko Lučić, Dubrovnik</item>
      <item>Branko Jeličić, Dubrovnik</item>
      <item>Marko Perković, Dubrovnik</item>
      <item>Ivo Miletić, Dubrovnik</item>
      <item>Zvonko Šijaković, Dubrovnik</item>
      <item>Ramo Hodžić, Dubrovnik</item>
      <item>Nikša Škrabo, Dubrovnik</item>
      <item>Ivan Papk, Dubrovnik</item>
      <item>Ivan Pavličević, Dubrovnik</item>
      <item>Milenko Miletić, Dubrovnik</item>
      <item>Miroslav Jeličić, Dubrovnik</item>
      <item>Franj Laco, Dubrovnik</item>
      <item>Mato Ivanika, Dubrovnik</item>
      <item>Šimun Cvitanović, Dubrovnik</item>
      <item>Božo Kvorić, Dubrovnik</item>
      <item>Anto Beljo, Dubrovnik</item>
      <item>Ivan Bendre, Dubrovnik</item>
      <item>Nikša Jeljenić, Dubrovnik</item>
      <item>Nikša Škrabo, Dubrovnik</item>
      <item>Jozo Papak, Dubrovnik</item>
      <item>Šinan Bošnjaković, Dubrovnik</item>
      <item>Zoran Vodopija, Dubrovnik</item>
      <item>Antun Njirić, Dubrovnik</item>
      <item>Ivan Potrebica, Dubrovnik</item>
      <item>Miloslav Kokošar, Dubrovnik</item>
      <item>Zičrija Hasanspahić, Dubrovnik</item>
      <item>Goran Vladić, Dubrovnik</item>
      <item>Vojko Smoljanović, Dubrovnik</item>
      <item>Ivan Miličević, Dubrovnik</item>
      <item>Ante Majić, Dubrovnik</item>
      <item>Jozo Morić, Dubrovnik</item>
      <item>Ervin Nukić, Dubrovnik</item>
      <item>Marko Kristić, Dubrovnik</item>
      <item>Dragan Ivandić, Dubrovnik</item>
      <item>Jospi Topić, Dubrovnik</item>
      <item>Dubravko Mage, Dubrovnik</item>
      <item>Milenko Ivanika,Dubrovnik</item>
      <item>Robert Maras, Dubrovnik</item>
      <item>Nikša Brajević, Dubrovnik</item>
      <item>Renejo Ćorsuljić, Dubrovnik</item>
      <item>Željko Crepulja, Dubrovnik</item>
      <item>Slavko Krisitć, Dubrovnik</item>
      <item>Jerko Budimir, Dubrovnik</item>
      <item>Izet Zelentrović, Dubrovnik</item>
      <item>Lenka Sentić, Dubrovnik</item>
      <item>Ivica Pušić, Dubrovnik</item>
      <item>Maro Lujo, Dubrovnik</item>
      <item>Zdenka Ivanović, Dubrovnik</item>
      <item>Tereza Lakić, Dubrovnik</item>
      <item>Vlasta Lončarić, Dubrovnik</item>
      <item>Marina Osmić, Dubrovnik</item>
      <item>Mato Đurović, Dubrovnik</item>
      <item>Zoran Tomašević, Dubrovnik</item>
      <item>Marija Kokošar, Dubrovnik</item>
      <item>Pero Andrić, Dubrovnik</item>
      <item>Marin Srijemse, Dubrovnik</item>
      <item>Marija Đurđević, Dubrovnik</item>
      <item>Ante Kljusurić, Dubrovnik</item>
      <item>Petar Kovačević, Dubrovnik</item>
      <item>Ivan Biskup, Dubrovnik</item>
      <item>Ante Topić, Dubrovnik</item>
      <item>Vladimir Ivičević, Dubrovnik</item>
      <item>Josip Radić, Dubrovnik</item>
      <item>Ivan Zlatić, Dubrovnik</item>
      <item>Željko Bošnjak, Dubrovnik</item>
      <item>Pero Raić, Dubrovnik</item>
      <item>Ivan Lovrić, Dubrovnik</item>
      <item>Ivan Bender, Dubrovnik</item>
      <item>Zdravko Bošnjak, Dubrovnik</item>
      <item>Ivan Džidžić, Dubrovnik</item>
      <item>Pero Tomašević, Dubrovnik</item>
      <item>Jakov Balarin, Dubrovnik</item>
      <item>Pero Asanović, Dubrovnik</item>
      <item>Milo Nožica, Dubrovnik</item>
      <item>Stipo Franjić, Dubrovnik</item>
      <item>Tihomir Trče, Dubrovnik</item>
      <item>Viktor Majić, Dubrovnik</item>
      <item>Tonći Medi, Dubrovnik</item>
      <item>Jasmin Zelentrović, Dubrovnik</item>
      <item>Davor Radivojević, Dubrovnik</item>
      <item>Boris Centelege, Dubrovnik</item>
      <item>Ardo Petko, Dubrovnik</item>
      <item>KONAVLE METAL d.o.o. za proizvodnju, trgovinu i usluge, OIB 55470127232 zastupanog po punomoćniku Amir Alijagić</item>
      <item>Stjepan Lakić, Dubrovnik</item>
      <item>Milan Pemdo, Dubrovnik</item>
      <item>Robert Popović, Dubrovnik</item>
      <item>Pero Jović, Dubrovnik</item>
      <item>Branislav Filipović, Dubrovnik</item>
      <item>Dragan Litrica, Dubrovnik</item>
      <item>Mato Lovrić, Dubrovnik</item>
      <item>Aldin Hajdarović, Dubrovnik</item>
      <item>Halim Dedović, Dubrovnik</item>
      <item>Ivica Abaz, Dubrovnik</item>
      <item>Zulfo Ćotović, Dubrovnik</item>
      <item>LIBERTAS - DUBROVNIK d.o.o. za prijevoz putnika, OIB 36411681446 zastupanog po punomoćniku Nikolina Zvjerković</item>
      <item>Antun Vukas, Dubrovnik</item>
      <item>Husein Odobašić, Dubrovnik</item>
      <item>Ante Marić, Dubrovnik</item>
      <item>Ivan Zvono, Dubrovnik</item>
      <item>Katica Mašković, Dubrovnik</item>
      <item>Ivan Oberan, Dubrovnik</item>
      <item>Ivko Vide, Dubrovnik</item>
      <item>Ante Kljusurić, Dubrovnik</item>
      <item>Nade Matijaši, Dubrovnik</item>
      <item>Mujsira Majišević, Dubrovnik</item>
      <item>Mare Jerković, Dubrovnik</item>
      <item>LIFT MODUS d.o.o. za poizvodnju, trgovinu i usluge, OIB 15526597734 zastupanog po punomoćniku Zdravko Balenović</item>
      <item>Rudolf Klečak, Dubrovnik</item>
      <item>Mato Kevo, Dubrovnik</item>
      <item>Mato Topić, Dubrovnik</item>
      <item>Boško Rojević, Dubrovnik</item>
      <item>Nikola Oberan, Dubronvik</item>
      <item>Andrija Zvono, Dubrovnik</item>
      <item>Dragan Bender, Dubrovnik</item>
      <item>Esad Čokljat, Dubrovnik zastupanog po punomoćniku Želimir Par, odvjetnik</item>
      <item>Martin Žeravica, Dubrovnik</item>
      <item>Slavko Garić, Dubrovnik</item>
      <item>Vlaho Bukvić, Dubrovnik</item>
      <item>IMPULS-LEASING društvo s ograničenom odgovornošću za leasing, OIB 65918029671 zastupanog po punomoćniku Kate Galić</item>
      <item>Zoran Radetić, Dubrovnik</item>
      <item>Niko Pavlović, Dubrovnik</item>
      <item>Franjo Vnučec, Dubrovnik</item>
      <item>Predrag Tokmakčija, Dubrovnik</item>
      <item>Goran Škrabo, Dubrovnik</item>
      <item>Miho Kevo, Dubrovnik</item>
      <item>Munib Aganović, Dubrovnik</item>
      <item>Slavko Bošnjak, Dubrovnik</item>
      <item>Ivko Jović, Dubrovnik</item>
      <item>Ivica Hladilo, Dubrovnik</item>
      <item>Nikola Mlinarić, Dubrovnik</item>
      <item>ZARAKOP društvo s ograničenom odgovornošću za građevinarstvo i geoinženjering, OIB 47945843315</item>
      <item>Mario Sole, Dubrovnik</item>
      <item>Danijel Zvijerković, Dubrovnik</item>
      <item>Marinko Bradić, Dubrovnik</item>
      <item>Mirko Kolar, Dubrovnik</item>
      <item>Žarko Rajković, Dubrovnik</item>
      <item>Krešimir Drinovac, Dubrovnik</item>
      <item>Vitomir Milanić, Dubrovnik</item>
      <item>Marko Čerlek, Dubrovnik</item>
      <item>Ivica Car, Dubrovnik</item>
      <item>Dragan Mendeš, Dubrovnik</item>
      <item>Antun Marinović, Dubrovnik</item>
      <item>VIAM društvo za građevinarstvo, trgovinu i projektiranje d.o.o., OIB 61581848671</item>
      <item>Vlaho Lepeš, Dubrovnik</item>
      <item>Berislav Bartulović, Dubrovnik</item>
      <item>Danijel Ravić, Dubrovnik</item>
      <item>Tomislav Topić, Dubrovnik</item>
      <item>Ivica Prkačin, Dubrovnik</item>
      <item>Pavo Lukić, Dubrovnik</item>
      <item>Dane Grubeša, Dubrovnik</item>
      <item>Vlaho Vatović, Dubrovnik</item>
      <item>Ivo Šimunović, Dubrovnik</item>
      <item>Stjepan Matić, Dubrovnik</item>
      <item>Ivan Šijalović, Dubrovnik</item>
      <item>ELEKTRO-TEAM d.o.o. za elektroinstalacije, OIB 26176974494 zastupanog po punomoćniku Anita Tomašević</item>
      <item>Almir Pelko, Dubrovnik</item>
      <item>Neđo Mijović, Dubrovnik</item>
      <item>Vide Vuletić, Dubrovnik</item>
      <item>Jozo Dedov, Dubrovnik</item>
      <item>Ivo Andrić, Dubrovnik</item>
      <item>Ivo Mišura, Dubrovnik</item>
      <item>Mišo Previšić, Dubrovnik</item>
      <item>Božo Maslać, Dubrovnik</item>
      <item>Salko Sejdin, Dubrovnik</item>
      <item>Mirko Šimunović, Dubrovnik</item>
      <item>Tomas Pavlović, Dubrovnik</item>
      <item>Antun Knežević</item>
      <item>Andrija Fabris</item>
      <item>IVAN KOVAČ</item>
      <item>Dragan Baketarić</item>
    </izvorni_sadrzaj>
    <derivirana_varijabla naziv="DomainObject.Predmet.StrankaListFormatedOIB_1">
      <item>OTP banka Hrvatska dioničko društvo, OIB 52508873833</item>
      <item>Stipo Gabrić, OIB 36026452457</item>
      <item>DUBROVNIK GRADNJA d.o.o.</item>
      <item>Goran Vidović</item>
      <item>HYPO ALPE-ADRIA-BANK dioničko društvo, OIB 14036333877</item>
      <item>Mirko Bilandžija, Dubrovnik</item>
      <item>Damir Vlahinić, Dubrovnik</item>
      <item>EUROHERC osiguranje - dioničko društvo za osiguranje imovine i osoba i druge poslove osiguranja, OIB 22694857747 zastupanog po punomoćniku Marijana Temali</item>
      <item>Jadranka Oberan, Dubrovnik</item>
      <item>Andrija Golemac, Dubrovnik</item>
      <item>Vinko Raguž, Dubrovnik</item>
      <item>Maro Duper, Dubrovnik</item>
      <item>Ivan Pavlović, Dubrovnik</item>
      <item>Mato Monković, Dubrovnik</item>
      <item>Marko Pjević, Dubrovnik</item>
      <item>Gordan Cvitanović, Dubrovnik</item>
      <item>Jelena Marušić, Dubrovnik</item>
      <item>Igor Dobroslavić, Dubrovnik</item>
      <item>Igor Centelege, Dubrovnik</item>
      <item>Antun Knego, Dubrovnik</item>
      <item>Niko Pošak, Dubrovnik</item>
      <item>Ivan Radoš, Dubrovnik</item>
      <item>Ante Kriste, Dubrovnik</item>
      <item>Niko Škoro, Dubrovnik</item>
      <item>Andrija Beljo, Dubrovnik</item>
      <item>Luka Franjić, Dubrovnik</item>
      <item>Safet Elezović, Dubrovnik</item>
      <item>Petar Banušić, Dubrovnik</item>
      <item>Mario Papak, Dubrovnik</item>
      <item>CEMEX Hrvatska dioničko društvo za proizvodnju i prodaju cementa i drugih građevinskih materijala, OIB 94136335132 zastupanog po punomoćniku Marina Maslek</item>
      <item>Stipe Jeličić, Dubrovnik</item>
      <item>Mario Topić, Dubrovnik</item>
      <item>Slavko Bošnjak, Dubrovnik</item>
      <item>Stipo Topić, Dubrovnik</item>
      <item>Mijo Brković, Dubrovnik</item>
      <item>Nezir Mujkić, Dubrovnik</item>
      <item>Marko Kudrić, Dubrovnik</item>
      <item>Dražen Topić, Dubrovnik</item>
      <item>Mario Perić, Dubrovnik</item>
      <item>Miroslav Ivandić, Dubrovnik</item>
      <item>Marko Lovrić, Dubrovnik</item>
      <item>Građevinski obrt TIM</item>
      <item>Mile Jeličić, Dubrovnik</item>
      <item>Zoran Vukoja, Dubrovnik</item>
      <item>Danijel Vidović, Dubrovnik</item>
      <item>Ivica Radić, Dubrovnik</item>
      <item>Antun Žabić, Dubrovnik</item>
      <item>Srećko Kriste, Dubrovnik</item>
      <item>Jovo Krunić, Dubrovnik</item>
      <item>Stjepan Drljo, Dubrovnik</item>
      <item>Ivan Perić, Dubrovnik</item>
      <item>Joško Vučićević, Dubrovnik</item>
      <item>Franjo Džano, Dubrovnik</item>
      <item>Amel Ahmović, Dubrovnik</item>
      <item>Damir Vladić, Dubrovnik</item>
      <item>Predrag Breljaš,  Dubrovnik</item>
      <item>Dinko Biokšić, Dubrovnik</item>
      <item>Ivica Topić, Dubrovnik</item>
      <item>Mijo Papić, Dubrovnik</item>
      <item>Stipe Miličević, Dubrovnik</item>
      <item>Dinko Pušić, Dubrovnik</item>
      <item>Zdravko Merdžan, Dubrovnik</item>
      <item>Marijo Pušić, Dubrovnik</item>
      <item>Pavo Sentić, Dubrovnik</item>
      <item>Ivica Miletić, Dubrovnik</item>
      <item>Ivan Krešić, Dubrovnik</item>
      <item>Mate Jurković, Dubrovnik</item>
      <item>Zoran Kapetanović, Dubrovnik</item>
      <item>Mijodrag Vitković, Dubrovnik</item>
      <item>Ivan Dobroslavić, Dubrovnik</item>
      <item>Stijepo Majkovica, Dubrovnik</item>
      <item>Vlaho Cumeljan, Dubrovnik</item>
      <item>Dragan Šanta, Dubrovnik</item>
      <item>Josip Čuvalo, Dubrovnik</item>
      <item>Pero Perović, Dubrovnik</item>
      <item>AB KERAMIKA d.o.o., OIB 77285179745</item>
      <item>Stjepan Barušić, Dubrovnik</item>
      <item>Ilija Zadrić, Dubrovnik</item>
      <item>Darko Topić, Dubrovnik</item>
      <item>Smiljko Šitum, Dubrovnik</item>
      <item>Mile Sičaja, Dubrovnik</item>
      <item>Ivan Zadro, Dubrovnik</item>
      <item>Ivica Milinović, Dubrovnik</item>
      <item>Mijo Bošnjak, Dubrovnik</item>
      <item>Niko Sašilo, Dubrovnik</item>
      <item>Jure Grozdić, Dubrovnik</item>
      <item>Nikola Jurić, Dubrovnik</item>
      <item>Marinko Lučić, Dubrovnik</item>
      <item>Slavko Lučić, Dubrovnik</item>
      <item>Branko Jeličić, Dubrovnik</item>
      <item>Marko Perković, Dubrovnik</item>
      <item>Ivo Miletić, Dubrovnik</item>
      <item>Zvonko Šijaković, Dubrovnik</item>
      <item>Ramo Hodžić, Dubrovnik</item>
      <item>Nikša Škrabo, Dubrovnik</item>
      <item>Ivan Papk, Dubrovnik</item>
      <item>Ivan Pavličević, Dubrovnik</item>
      <item>Milenko Miletić, Dubrovnik</item>
      <item>Miroslav Jeličić, Dubrovnik</item>
      <item>Franj Laco, Dubrovnik</item>
      <item>Mato Ivanika, Dubrovnik</item>
      <item>Šimun Cvitanović, Dubrovnik</item>
      <item>Božo Kvorić, Dubrovnik</item>
      <item>Anto Beljo, Dubrovnik</item>
      <item>Ivan Bendre, Dubrovnik</item>
      <item>Nikša Jeljenić, Dubrovnik</item>
      <item>Nikša Škrabo, Dubrovnik</item>
      <item>Jozo Papak, Dubrovnik</item>
      <item>Šinan Bošnjaković, Dubrovnik</item>
      <item>Zoran Vodopija, Dubrovnik</item>
      <item>Antun Njirić, Dubrovnik</item>
      <item>Ivan Potrebica, Dubrovnik</item>
      <item>Miloslav Kokošar, Dubrovnik</item>
      <item>Zičrija Hasanspahić, Dubrovnik</item>
      <item>Goran Vladić, Dubrovnik</item>
      <item>Vojko Smoljanović, Dubrovnik</item>
      <item>Ivan Miličević, Dubrovnik</item>
      <item>Ante Majić, Dubrovnik</item>
      <item>Jozo Morić, Dubrovnik</item>
      <item>Ervin Nukić, Dubrovnik</item>
      <item>Marko Kristić, Dubrovnik</item>
      <item>Dragan Ivandić, Dubrovnik</item>
      <item>Jospi Topić, Dubrovnik</item>
      <item>Dubravko Mage, Dubrovnik</item>
      <item>Milenko Ivanika,Dubrovnik</item>
      <item>Robert Maras, Dubrovnik</item>
      <item>Nikša Brajević, Dubrovnik</item>
      <item>Renejo Ćorsuljić, Dubrovnik</item>
      <item>Željko Crepulja, Dubrovnik</item>
      <item>Slavko Krisitć, Dubrovnik</item>
      <item>Jerko Budimir, Dubrovnik</item>
      <item>Izet Zelentrović, Dubrovnik</item>
      <item>Lenka Sentić, Dubrovnik</item>
      <item>Ivica Pušić, Dubrovnik</item>
      <item>Maro Lujo, Dubrovnik</item>
      <item>Zdenka Ivanović, Dubrovnik</item>
      <item>Tereza Lakić, Dubrovnik</item>
      <item>Vlasta Lončarić, Dubrovnik</item>
      <item>Marina Osmić, Dubrovnik</item>
      <item>Mato Đurović, Dubrovnik</item>
      <item>Zoran Tomašević, Dubrovnik</item>
      <item>Marija Kokošar, Dubrovnik</item>
      <item>Pero Andrić, Dubrovnik</item>
      <item>Marin Srijemse, Dubrovnik</item>
      <item>Marija Đurđević, Dubrovnik</item>
      <item>Ante Kljusurić, Dubrovnik</item>
      <item>Petar Kovačević, Dubrovnik</item>
      <item>Ivan Biskup, Dubrovnik</item>
      <item>Ante Topić, Dubrovnik</item>
      <item>Vladimir Ivičević, Dubrovnik</item>
      <item>Josip Radić, Dubrovnik</item>
      <item>Ivan Zlatić, Dubrovnik</item>
      <item>Željko Bošnjak, Dubrovnik</item>
      <item>Pero Raić, Dubrovnik</item>
      <item>Ivan Lovrić, Dubrovnik</item>
      <item>Ivan Bender, Dubrovnik</item>
      <item>Zdravko Bošnjak, Dubrovnik</item>
      <item>Ivan Džidžić, Dubrovnik</item>
      <item>Pero Tomašević, Dubrovnik</item>
      <item>Jakov Balarin, Dubrovnik</item>
      <item>Pero Asanović, Dubrovnik</item>
      <item>Milo Nožica, Dubrovnik</item>
      <item>Stipo Franjić, Dubrovnik</item>
      <item>Tihomir Trče, Dubrovnik</item>
      <item>Viktor Majić, Dubrovnik</item>
      <item>Tonći Medi, Dubrovnik</item>
      <item>Jasmin Zelentrović, Dubrovnik</item>
      <item>Davor Radivojević, Dubrovnik</item>
      <item>Boris Centelege, Dubrovnik</item>
      <item>Ardo Petko, Dubrovnik</item>
      <item>KONAVLE METAL d.o.o. za proizvodnju, trgovinu i usluge, OIB 55470127232 zastupanog po punomoćniku Amir Alijagić</item>
      <item>Stjepan Lakić, Dubrovnik</item>
      <item>Milan Pemdo, Dubrovnik</item>
      <item>Robert Popović, Dubrovnik</item>
      <item>Pero Jović, Dubrovnik</item>
      <item>Branislav Filipović, Dubrovnik</item>
      <item>Dragan Litrica, Dubrovnik</item>
      <item>Mato Lovrić, Dubrovnik</item>
      <item>Aldin Hajdarović, Dubrovnik</item>
      <item>Halim Dedović, Dubrovnik</item>
      <item>Ivica Abaz, Dubrovnik</item>
      <item>Zulfo Ćotović, Dubrovnik</item>
      <item>LIBERTAS - DUBROVNIK d.o.o. za prijevoz putnika, OIB 36411681446 zastupanog po punomoćniku Nikolina Zvjerković</item>
      <item>Antun Vukas, Dubrovnik</item>
      <item>Husein Odobašić, Dubrovnik</item>
      <item>Ante Marić, Dubrovnik</item>
      <item>Ivan Zvono, Dubrovnik</item>
      <item>Katica Mašković, Dubrovnik</item>
      <item>Ivan Oberan, Dubrovnik</item>
      <item>Ivko Vide, Dubrovnik</item>
      <item>Ante Kljusurić, Dubrovnik</item>
      <item>Nade Matijaši, Dubrovnik</item>
      <item>Mujsira Majišević, Dubrovnik</item>
      <item>Mare Jerković, Dubrovnik</item>
      <item>LIFT MODUS d.o.o. za poizvodnju, trgovinu i usluge, OIB 15526597734 zastupanog po punomoćniku Zdravko Balenović</item>
      <item>Rudolf Klečak, Dubrovnik</item>
      <item>Mato Kevo, Dubrovnik</item>
      <item>Mato Topić, Dubrovnik</item>
      <item>Boško Rojević, Dubrovnik</item>
      <item>Nikola Oberan, Dubronvik</item>
      <item>Andrija Zvono, Dubrovnik</item>
      <item>Dragan Bender, Dubrovnik</item>
      <item>Esad Čokljat, Dubrovnik zastupanog po punomoćniku Želimir Par, odvjetnik</item>
      <item>Martin Žeravica, Dubrovnik</item>
      <item>Slavko Garić, Dubrovnik</item>
      <item>Vlaho Bukvić, Dubrovnik</item>
      <item>IMPULS-LEASING društvo s ograničenom odgovornošću za leasing, OIB 65918029671 zastupanog po punomoćniku Kate Galić</item>
      <item>Zoran Radetić, Dubrovnik</item>
      <item>Niko Pavlović, Dubrovnik</item>
      <item>Franjo Vnučec, Dubrovnik</item>
      <item>Predrag Tokmakčija, Dubrovnik</item>
      <item>Goran Škrabo, Dubrovnik</item>
      <item>Miho Kevo, Dubrovnik</item>
      <item>Munib Aganović, Dubrovnik</item>
      <item>Slavko Bošnjak, Dubrovnik</item>
      <item>Ivko Jović, Dubrovnik</item>
      <item>Ivica Hladilo, Dubrovnik</item>
      <item>Nikola Mlinarić, Dubrovnik</item>
      <item>ZARAKOP društvo s ograničenom odgovornošću za građevinarstvo i geoinženjering, OIB 47945843315</item>
      <item>Mario Sole, Dubrovnik</item>
      <item>Danijel Zvijerković, Dubrovnik</item>
      <item>Marinko Bradić, Dubrovnik</item>
      <item>Mirko Kolar, Dubrovnik</item>
      <item>Žarko Rajković, Dubrovnik</item>
      <item>Krešimir Drinovac, Dubrovnik</item>
      <item>Vitomir Milanić, Dubrovnik</item>
      <item>Marko Čerlek, Dubrovnik</item>
      <item>Ivica Car, Dubrovnik</item>
      <item>Dragan Mendeš, Dubrovnik</item>
      <item>Antun Marinović, Dubrovnik</item>
      <item>VIAM društvo za građevinarstvo, trgovinu i projektiranje d.o.o., OIB 61581848671</item>
      <item>Vlaho Lepeš, Dubrovnik</item>
      <item>Berislav Bartulović, Dubrovnik</item>
      <item>Danijel Ravić, Dubrovnik</item>
      <item>Tomislav Topić, Dubrovnik</item>
      <item>Ivica Prkačin, Dubrovnik</item>
      <item>Pavo Lukić, Dubrovnik</item>
      <item>Dane Grubeša, Dubrovnik</item>
      <item>Vlaho Vatović, Dubrovnik</item>
      <item>Ivo Šimunović, Dubrovnik</item>
      <item>Stjepan Matić, Dubrovnik</item>
      <item>Ivan Šijalović, Dubrovnik</item>
      <item>ELEKTRO-TEAM d.o.o. za elektroinstalacije, OIB 26176974494 zastupanog po punomoćniku Anita Tomašević</item>
      <item>Almir Pelko, Dubrovnik</item>
      <item>Neđo Mijović, Dubrovnik</item>
      <item>Vide Vuletić, Dubrovnik</item>
      <item>Jozo Dedov, Dubrovnik</item>
      <item>Ivo Andrić, Dubrovnik</item>
      <item>Ivo Mišura, Dubrovnik</item>
      <item>Mišo Previšić, Dubrovnik</item>
      <item>Božo Maslać, Dubrovnik</item>
      <item>Salko Sejdin, Dubrovnik</item>
      <item>Mirko Šimunović, Dubrovnik</item>
      <item>Tomas Pavlović, Dubrovnik</item>
      <item>Antun Knežević</item>
      <item>Andrija Fabris</item>
      <item>IVAN KOVAČ</item>
      <item>Dragan Baketarić</item>
    </derivirana_varijabla>
  </DomainObject.Predmet.StrankaListFormatedOIB>
  <DomainObject.Predmet.StrankaListFormatedWithAdress>
    <izvorni_sadrzaj>
      <item>OTP banka Hrvatska dioničko društvo, Ulica Domovinskog rata 3, Zadar</item>
      <item>Stipo Gabrić, Petra Krešimira IV/59, 20350 Metković</item>
      <item>DUBROVNIK GRADNJA d.o.o.</item>
      <item>Goran Vidović</item>
      <item>HYPO ALPE-ADRIA-BANK dioničko društvo, Slavonska avenija 6, 10000 Zagreb</item>
      <item>Mirko Bilandžija, Dubrovnik, 20000 Dubrovnik</item>
      <item>Damir Vlahinić, Dubrovnik, Điva Natali 7 (GP Dubrovnik d.d.), 20000 Dubrovnik</item>
      <item>EUROHERC osiguranje - dioničko društvo za osiguranje imovine i osoba i druge poslove osiguranja, Ulica grada Vukovara 282, 10000 Zagreb zastupanog po punomoćniku Marijana Temali</item>
      <item>Jadranka Oberan, Dubrovnik, 20000 Dubrovnik</item>
      <item>Andrija Golemac, Dubrovnik, 20000 Dubrovnik</item>
      <item>Vinko Raguž, Dubrovnik, 20000 Dubrovnik</item>
      <item>Maro Duper, Dubrovnik, 20000 Dubrovnik</item>
      <item>Ivan Pavlović, Dubrovnik, 20000 Dubrovnik</item>
      <item>Mato Monković, Dubrovnik, 20000 Dubrovnik</item>
      <item>Marko Pjević, Dubrovnik, 20000 Dubrovnik</item>
      <item>Gordan Cvitanović, Dubrovnik, 20000 Dubrovnik</item>
      <item>Jelena Marušić, Dubrovnik, 20000 Dubrovnik</item>
      <item>Igor Dobroslavić, Dubrovnik, 20000 Dubrovnik</item>
      <item>Igor Centelege, Dubrovnik, 20000 Dubrovnik</item>
      <item>Antun Knego, Dubrovnik, 20000 Dubrovnik</item>
      <item>Niko Pošak, Dubrovnik, 20000 Dubrovnik</item>
      <item>Ivan Radoš, Dubrovnik, 20000 Dubrovnik</item>
      <item>Ante Kriste, Dubrovnik, 20000 Dubrovnik</item>
      <item>Niko Škoro, Dubrovnik, 20000 Dubrovnik</item>
      <item>Andrija Beljo, Dubrovnik, 20000 Dubrovnik</item>
      <item>Luka Franjić, Dubrovnik, 20000 Dubrovnik</item>
      <item>Safet Elezović, Dubrovnik, 20000 Dubrovnik</item>
      <item>Petar Banušić, Dubrovnik, 20000 Dubrovnik</item>
      <item>Mario Papak, Dubrovnik, 20000 Dubrovnik</item>
      <item>CEMEX Hrvatska dioničko društvo za proizvodnju i prodaju cementa i drugih građevinskih materijala, F. Tuđmana 45, Kaštel Sućurac zastupanog po punomoćniku Marina Maslek</item>
      <item>Stipe Jeličić, Dubrovnik, 20000 Dubrovnik</item>
      <item>Mario Topić, Dubrovnik, 20000 Dubrovnik</item>
      <item>Slavko Bošnjak, Dubrovnik, 20000 Dubrovnik</item>
      <item>Stipo Topić, Dubrovnik, 20000 Dubrovnik</item>
      <item>Mijo Brković, Dubrovnik, 20000 Dubrovnik</item>
      <item>Nezir Mujkić, Dubrovnik, 20000 Dubrovnik</item>
      <item>Marko Kudrić, Dubrovnik, 20000 Dubrovnik</item>
      <item>Dražen Topić, Dubrovnik, 20000 Dubrovnik</item>
      <item>Mario Perić, Dubrovnik, 20000 Dubrovnik</item>
      <item>Miroslav Ivandić, Dubrovnik, 20000 Dubrovnik</item>
      <item>Marko Lovrić, Dubrovnik, 20000 Dubrovnik</item>
      <item>Građevinski obrt TIM</item>
      <item>Mile Jeličić, Dubrovnik, 20000 Dubrovnik</item>
      <item>Zoran Vukoja, Dubrovnik, 20000 Dubrovnik</item>
      <item>Danijel Vidović, Dubrovnik, 20000 Dubrovnik</item>
      <item>Ivica Radić, Dubrovnik, 20000 Dubrovnik</item>
      <item>Antun Žabić, Dubrovnik, 20000 Dubrovnik</item>
      <item>Srećko Kriste, Dubrovnik, 20000 Dubrovnik</item>
      <item>Jovo Krunić, Dubrovnik, 20000 Dubrovnik</item>
      <item>Stjepan Drljo, Dubrovnik, 20000 Dubrovnik</item>
      <item>Ivan Perić, Dubrovnik, 20000 Dubrovnik</item>
      <item>Joško Vučićević, Dubrovnik, 20000 Dubrovnik</item>
      <item>Franjo Džano, Dubrovnik, 20000 Dubrovnik</item>
      <item>Amel Ahmović, Dubrovnik, 20000 Dubrovnik</item>
      <item>Damir Vladić, Dubrovnik, 20000 Dubrovnik</item>
      <item>Predrag Breljaš,  Dubrovnik, 20000 Dubrovnik</item>
      <item>Dinko Biokšić, Dubrovnik, 20000 Dubrovnik</item>
      <item>Ivica Topić, Dubrovnik, 20000 Dubrovnik</item>
      <item>Mijo Papić, Dubrovnik, 20000 Dubrovnik</item>
      <item>Stipe Miličević, Dubrovnik, 20000 Dubrovnik</item>
      <item>Dinko Pušić, Dubrovnik, 20000 Dubrovnik</item>
      <item>Zdravko Merdžan, Dubrovnik, 20000 Dubrovnik</item>
      <item>Marijo Pušić, Dubrovnik, 20000 Dubrovnik</item>
      <item>Pavo Sentić, Dubrovnik, 20000 Dubrovnik</item>
      <item>Ivica Miletić, Dubrovnik, 20000 Dubrovnik</item>
      <item>Ivan Krešić, Dubrovnik, 20000 Dubrovnik</item>
      <item>Mate Jurković, Dubrovnik, 20000 Dubrovnik</item>
      <item>Zoran Kapetanović, Dubrovnik, 20000 Dubrovnik</item>
      <item>Mijodrag Vitković, Dubrovnik, 20000 Dubrovnik</item>
      <item>Ivan Dobroslavić, Dubrovnik, 20000 Dubrovnik</item>
      <item>Stijepo Majkovica, Dubrovnik, 20000 Dubrovnik</item>
      <item>Vlaho Cumeljan, Dubrovnik, 20000 Dubrovnik</item>
      <item>Dragan Šanta, Dubrovnik, 20000 Dubrovnik</item>
      <item>Josip Čuvalo, Dubrovnik, 20000 Dubrovnik</item>
      <item>Pero Perović, Dubrovnik, 20000 Dubrovnik</item>
      <item>AB KERAMIKA d.o.o.</item>
      <item>Stjepan Barušić, Dubrovnik, 20000 Dubrovnik</item>
      <item>Ilija Zadrić, Dubrovnik, 20000 Dubrovnik</item>
      <item>Darko Topić, Dubrovnik, 20000 Dubrovnik</item>
      <item>Smiljko Šitum, Dubrovnik, 20000 Dubrovnik</item>
      <item>Mile Sičaja, Dubrovnik, 20000 Dubrovnik</item>
      <item>Ivan Zadro, Dubrovnik, 20000 Dubrovnik</item>
      <item>Ivica Milinović, Dubrovnik, 20000 Dubrovnik</item>
      <item>Mijo Bošnjak, Dubrovnik, 20000 Dubrovnik</item>
      <item>Niko Sašilo, Dubrovnik, 20000 Dubrovnik</item>
      <item>Jure Grozdić, Dubrovnik, 20000 Dubrovnik</item>
      <item>Nikola Jurić, Dubrovnik, 20000 Dubrovnik</item>
      <item>Marinko Lučić, Dubrovnik, 20000 Dubrovnik</item>
      <item>Slavko Lučić, Dubrovnik, 20000 Dubrovnik</item>
      <item>Branko Jeličić, Dubrovnik, 20000 Dubrovnik</item>
      <item>Marko Perković, Dubrovnik, 20000 Dubrovnik</item>
      <item>Ivo Miletić, Dubrovnik, 20000 Dubrovnik</item>
      <item>Zvonko Šijaković, Dubrovnik, 20000 Dubrovnik</item>
      <item>Ramo Hodžić, Dubrovnik, 20000 Dubrovnik</item>
      <item>Nikša Škrabo, Dubrovnik, 20000 Dubrovnik</item>
      <item>Ivan Papk, Dubrovnik, 20000 Dubrovnik</item>
      <item>Ivan Pavličević, Dubrovnik, 20000 Dubrovnik</item>
      <item>Milenko Miletić, Dubrovnik, 20000 Dubrovnik</item>
      <item>Miroslav Jeličić, Dubrovnik, 20000 Dubrovnik</item>
      <item>Franj Laco, Dubrovnik, 20000 Dubrovnik</item>
      <item>Mato Ivanika, Dubrovnik, 20000 Dubrovnik</item>
      <item>Šimun Cvitanović, Dubrovnik, 20000 Dubrovnik</item>
      <item>Božo Kvorić, Dubrovnik, 20000 Dubrovnik</item>
      <item>Anto Beljo, Dubrovnik, 20000 Dubrovnik</item>
      <item>Ivan Bendre, Dubrovnik, 20000 Dubrovnik</item>
      <item>Nikša Jeljenić, Dubrovnik, 20000 Dubrovnik</item>
      <item>Nikša Škrabo, Dubrovnik, 20000 Dubrovnik</item>
      <item>Jozo Papak, Dubrovnik, 20000 Dubrovnik</item>
      <item>Šinan Bošnjaković, Dubrovnik, 20000 Dubrovnik</item>
      <item>Zoran Vodopija, Dubrovnik, 20000 Dubrovnik</item>
      <item>Antun Njirić, Dubrovnik, 20000 Dubrovnik</item>
      <item>Ivan Potrebica, Dubrovnik, 20000 Dubrovnik</item>
      <item>Miloslav Kokošar, Dubrovnik, 20000 Dubrovnik</item>
      <item>Zičrija Hasanspahić, Dubrovnik, 20000 Dubrovnik</item>
      <item>Goran Vladić, Dubrovnik, 20000 Dubrovnik</item>
      <item>Vojko Smoljanović, Dubrovnik, 20000 Dubrovnik</item>
      <item>Ivan Miličević, Dubrovnik, 20000 Dubrovnik</item>
      <item>Ante Majić, Dubrovnik, 20000 Dubrovnik</item>
      <item>Jozo Morić, Dubrovnik, 20000 Dubrovnik</item>
      <item>Ervin Nukić, Dubrovnik, 20000 Dubrovnik</item>
      <item>Marko Kristić, Dubrovnik, 20000 Dubrovnik</item>
      <item>Dragan Ivandić, Dubrovnik, 20000 Dubrovnik</item>
      <item>Jospi Topić, Dubrovnik, 20000 Dubrovnik</item>
      <item>Dubravko Mage, Dubrovnik, 20000 Dubrovnik</item>
      <item>Milenko Ivanika,Dubrovnik, 20000 Dubrovnik</item>
      <item>Robert Maras, Dubrovnik, 20000 Dubrovnik</item>
      <item>Nikša Brajević, Dubrovnik, 20000 Dubrovnik</item>
      <item>Renejo Ćorsuljić, Dubrovnik, 20000 Dubrovnik</item>
      <item>Željko Crepulja, Dubrovnik, 20000 Dubrovnik</item>
      <item>Slavko Krisitć, Dubrovnik, 20000 Dubrovnik</item>
      <item>Jerko Budimir, Dubrovnik, 20000 Dubrovnik</item>
      <item>Izet Zelentrović, Dubrovnik, 20000 Dubrovnik</item>
      <item>Lenka Sentić, Dubrovnik, 20000 Dubrovnik</item>
      <item>Ivica Pušić, Dubrovnik, 20000 Dubrovnik</item>
      <item>Maro Lujo, Dubrovnik, 20000 Dubrovnik</item>
      <item>Zdenka Ivanović, Dubrovnik, 20000 Dubrovnik</item>
      <item>Tereza Lakić, Dubrovnik, 20000 Dubrovnik</item>
      <item>Vlasta Lončarić, Dubrovnik, 20000 Dubrovnik</item>
      <item>Marina Osmić, Dubrovnik, 20000 Dubrovnik</item>
      <item>Mato Đurović, Dubrovnik, 20000 Dubrovnik</item>
      <item>Zoran Tomašević, Dubrovnik, 20000 Dubrovnik</item>
      <item>Marija Kokošar, Dubrovnik, 20000 Dubrovnik</item>
      <item>Pero Andrić, Dubrovnik, 20000 Dubrovnik</item>
      <item>Marin Srijemse, Dubrovnik, 20000 Dubrovnik</item>
      <item>Marija Đurđević, Dubrovnik, 20000 Dubrovnik</item>
      <item>Ante Kljusurić, Dubrovnik, 20000 Dubrovnik</item>
      <item>Petar Kovačević, Dubrovnik, 20000 Dubrovnik</item>
      <item>Ivan Biskup, Dubrovnik, 20000 Dubrovnik</item>
      <item>Ante Topić, Dubrovnik, 20000 Dubrovnik</item>
      <item>Vladimir Ivičević, Dubrovnik, 20000 Dubrovnik</item>
      <item>Josip Radić, Dubrovnik, 20000 Dubrovnik</item>
      <item>Ivan Zlatić, Dubrovnik, 20000 Dubrovnik</item>
      <item>Željko Bošnjak, Dubrovnik, 20000 Dubrovnik</item>
      <item>Pero Raić, Dubrovnik, 20000 Dubrovnik</item>
      <item>Ivan Lovrić, Dubrovnik, 20000 Dubrovnik</item>
      <item>Ivan Bender, Dubrovnik, 20000 Dubrovnik</item>
      <item>Zdravko Bošnjak, Dubrovnik, 20000 Dubrovnik</item>
      <item>Ivan Džidžić, Dubrovnik, 20000 Dubrovnik</item>
      <item>Pero Tomašević, Dubrovnik, 20000 Dubrovnik</item>
      <item>Jakov Balarin, Dubrovnik, 20000 Dubrovnik</item>
      <item>Pero Asanović, Dubrovnik, 20000 Dubrovnik</item>
      <item>Milo Nožica, Dubrovnik, 20000 Dubrovnik</item>
      <item>Stipo Franjić, Dubrovnik, 20000 Dubrovnik</item>
      <item>Tihomir Trče, Dubrovnik, 20000 Dubrovnik</item>
      <item>Viktor Majić, Dubrovnik, 20000 Dubrovnik</item>
      <item>Tonći Medi, Dubrovnik, 20000 Dubrovnik</item>
      <item>Jasmin Zelentrović, Dubrovnik, 20000 Dubrovnik</item>
      <item>Davor Radivojević, Dubrovnik, 20000 Dubrovnik</item>
      <item>Boris Centelege, Dubrovnik, 20000 Dubrovnik</item>
      <item>Ardo Petko, Dubrovnik, 20000 Dubrovnik</item>
      <item>KONAVLE METAL d.o.o. za proizvodnju, trgovinu i usluge, Gruda 4, Gruda zastupanog po punomoćniku Amir Alijagić</item>
      <item>Stjepan Lakić, Dubrovnik, 20000 Dubrovnik</item>
      <item>Milan Pemdo, Dubrovnik, 20000 Dubrovnik</item>
      <item>Robert Popović, Dubrovnik, 20000 Dubrovnik</item>
      <item>Pero Jović, Dubrovnik, 20000 Dubrovnik</item>
      <item>Branislav Filipović, Dubrovnik, 20000 Dubrovnik</item>
      <item>Dragan Litrica, Dubrovnik, 20000 Dubrovnik</item>
      <item>Mato Lovrić, Dubrovnik, 20000 Dubrovnik</item>
      <item>Aldin Hajdarović, Dubrovnik, 20000 Dubrovnik</item>
      <item>Halim Dedović, Dubrovnik, 20000 Dubrovnik</item>
      <item>Ivica Abaz, Dubrovnik, 20000 Dubrovnik</item>
      <item>Zulfo Ćotović, Dubrovnik, 20000 Dubrovnik</item>
      <item>LIBERTAS - DUBROVNIK d.o.o. za prijevoz putnika, Ogarići 12, Komolac zastupanog po punomoćniku Nikolina Zvjerković</item>
      <item>Antun Vukas, Dubrovnik, 20000 Dubrovnik</item>
      <item>Husein Odobašić, Dubrovnik, 20000 Dubrovnik</item>
      <item>Ante Marić, Dubrovnik, 20000 Dubrovnik</item>
      <item>Ivan Zvono, Dubrovnik, 20000 Dubrovnik</item>
      <item>Katica Mašković, Dubrovnik, 20000 Dubrovnik</item>
      <item>Ivan Oberan, Dubrovnik, 20000 Dubrovnik</item>
      <item>Ivko Vide, Dubrovnik, 20000 Dubrovnik</item>
      <item>Ante Kljusurić, Dubrovnik, 20000 Dubrovnik</item>
      <item>Nade Matijaši, Dubrovnik, 20000 Dubrovnik</item>
      <item>Mujsira Majišević, Dubrovnik, 20000 Dubrovnik</item>
      <item>Mare Jerković, Dubrovnik, 20000 Dubrovnik</item>
      <item>LIFT MODUS d.o.o. za poizvodnju, trgovinu i usluge, Zagrebačka cesta 145 A/III, 10000 Zagreb zastupanog po punomoćniku Zdravko Balenović</item>
      <item>Rudolf Klečak, Dubrovnik, 20000 Dubrovnik</item>
      <item>Mato Kevo, Dubrovnik, 20000 Dubrovnik</item>
      <item>Mato Topić, Dubrovnik, 20000 Dubrovnik</item>
      <item>Boško Rojević, Dubrovnik, 20000 Dubrovnik</item>
      <item>Nikola Oberan, Dubronvik, 20000 Dubrovnik</item>
      <item>Andrija Zvono, Dubrovnik, 20000 Dubrovnik</item>
      <item>Dragan Bender, Dubrovnik, 20000 Dubrovnik</item>
      <item>Esad Čokljat, Dubrovnik, 20000 Dubrovnik zastupanog po punomoćniku Želimir Par, odvjetnik</item>
      <item>Martin Žeravica, Dubrovnik, 20000 Dubrovnik</item>
      <item>Slavko Garić, Dubrovnik, 20000 Dubrovnik</item>
      <item>Vlaho Bukvić, Dubrovnik, 20000 Dubrovnik</item>
      <item>IMPULS-LEASING društvo s ograničenom odgovornošću za leasing, Velimira Škorpika 24/1, 10000 Zagreb zastupanog po punomoćniku Kate Galić</item>
      <item>Zoran Radetić, Dubrovnik, 20000 Dubrovnik</item>
      <item>Niko Pavlović, Dubrovnik, 20000 Dubrovnik</item>
      <item>Franjo Vnučec, Dubrovnik, 20000 Dubrovnik</item>
      <item>Predrag Tokmakčija, Dubrovnik, 20000 Dubrovnik</item>
      <item>Goran Škrabo, Dubrovnik, 20000 Dubrovnik</item>
      <item>Miho Kevo, Dubrovnik, 20000 Dubrovnik</item>
      <item>Munib Aganović, Dubrovnik, 20000 Dubrovnik</item>
      <item>Slavko Bošnjak, Dubrovnik, 20000 Dubrovnik</item>
      <item>Ivko Jović, Dubrovnik, 20000 Dubrovnik</item>
      <item>Ivica Hladilo, Dubrovnik, 20000 Dubrovnik</item>
      <item>Nikola Mlinarić, Dubrovnik, 20000 Dubrovnik</item>
      <item>ZARAKOP društvo s ograničenom odgovornošću za građevinarstvo i geoinženjering, Baričevići 26, Murvica</item>
      <item>Mario Sole, Dubrovnik, 20000 Dubrovnik</item>
      <item>Danijel Zvijerković, Dubrovnik, 20000 Dubrovnik</item>
      <item>Marinko Bradić, Dubrovnik, 20000 Dubrovnik</item>
      <item>Mirko Kolar, Dubrovnik, 20000 Dubrovnik</item>
      <item>Žarko Rajković, Dubrovnik, 20000 Dubrovnik</item>
      <item>Krešimir Drinovac, Dubrovnik, 20000 Dubrovnik</item>
      <item>Vitomir Milanić, Dubrovnik, 20000 Dubrovnik</item>
      <item>Marko Čerlek, Dubrovnik, 20000 Dubrovnik</item>
      <item>Ivica Car, Dubrovnik, 20000 Dubrovnik</item>
      <item>Dragan Mendeš, Dubrovnik, 20000 Dubrovnik</item>
      <item>Antun Marinović, Dubrovnik, 20000 Dubrovnik</item>
      <item>VIAM društvo za građevinarstvo, trgovinu i projektiranje d.o.o., Josipa Kosora 40, Dubrovnik</item>
      <item>Vlaho Lepeš, Dubrovnik, 20000 Dubrovnik</item>
      <item>Berislav Bartulović, Dubrovnik, 20000 Dubrovnik</item>
      <item>Danijel Ravić, Dubrovnik, 20000 Dubrovnik</item>
      <item>Tomislav Topić, Dubrovnik, 20000 Dubrovnik</item>
      <item>Ivica Prkačin, Dubrovnik, 20000 Dubrovnik</item>
      <item>Pavo Lukić, Dubrovnik, 20000 Dubrovnik</item>
      <item>Dane Grubeša, Dubrovnik, 20000 Dubrovnik</item>
      <item>Vlaho Vatović, Dubrovnik, 20000 Dubrovnik</item>
      <item>Ivo Šimunović, Dubrovnik, 20000 Dubrovnik</item>
      <item>Stjepan Matić, Dubrovnik, 20000 Dubrovnik</item>
      <item>Ivan Šijalović, Dubrovnik, 20000 Dubrovnik</item>
      <item>ELEKTRO-TEAM d.o.o. za elektroinstalacije, Riječka 16/A, Dubrovnik zastupanog po punomoćniku Anita Tomašević</item>
      <item>Almir Pelko, Dubrovnik, 20000 Dubrovnik</item>
      <item>Neđo Mijović, Dubrovnik, 20000 Dubrovnik</item>
      <item>Vide Vuletić, Dubrovnik, 20000 Dubrovnik</item>
      <item>Jozo Dedov, Dubrovnik, 20000 Dubrovnik</item>
      <item>Ivo Andrić, Dubrovnik, 20000 Dubrovnik</item>
      <item>Ivo Mišura, Dubrovnik, 20000 Dubrovnik</item>
      <item>Mišo Previšić, Dubrovnik, 20000 Dubrovnik</item>
      <item>Božo Maslać, Dubrovnik, 20000 Dubrovnik</item>
      <item>Salko Sejdin, Dubrovnik, 20000 Dubrovnik</item>
      <item>Mirko Šimunović, Dubrovnik, 20000 Dubrovnik</item>
      <item>Tomas Pavlović, Dubrovnik, 20000 Dubrovnik</item>
      <item>Antun Knežević, 20000 Dubrovnik</item>
      <item>Andrija Fabris</item>
      <item>IVAN KOVAČ</item>
      <item>Dragan Baketarić, Put Dragovoljaca Domovinskog rata 136 Kod Đive Kesovija, 20207 Mlini</item>
    </izvorni_sadrzaj>
    <derivirana_varijabla naziv="DomainObject.Predmet.StrankaListFormatedWithAdress_1">
      <item>OTP banka Hrvatska dioničko društvo, Ulica Domovinskog rata 3, Zadar</item>
      <item>Stipo Gabrić, Petra Krešimira IV/59, 20350 Metković</item>
      <item>DUBROVNIK GRADNJA d.o.o.</item>
      <item>Goran Vidović</item>
      <item>HYPO ALPE-ADRIA-BANK dioničko društvo, Slavonska avenija 6, 10000 Zagreb</item>
      <item>Mirko Bilandžija, Dubrovnik, 20000 Dubrovnik</item>
      <item>Damir Vlahinić, Dubrovnik, Điva Natali 7 (GP Dubrovnik d.d.), 20000 Dubrovnik</item>
      <item>EUROHERC osiguranje - dioničko društvo za osiguranje imovine i osoba i druge poslove osiguranja, Ulica grada Vukovara 282, 10000 Zagreb zastupanog po punomoćniku Marijana Temali</item>
      <item>Jadranka Oberan, Dubrovnik, 20000 Dubrovnik</item>
      <item>Andrija Golemac, Dubrovnik, 20000 Dubrovnik</item>
      <item>Vinko Raguž, Dubrovnik, 20000 Dubrovnik</item>
      <item>Maro Duper, Dubrovnik, 20000 Dubrovnik</item>
      <item>Ivan Pavlović, Dubrovnik, 20000 Dubrovnik</item>
      <item>Mato Monković, Dubrovnik, 20000 Dubrovnik</item>
      <item>Marko Pjević, Dubrovnik, 20000 Dubrovnik</item>
      <item>Gordan Cvitanović, Dubrovnik, 20000 Dubrovnik</item>
      <item>Jelena Marušić, Dubrovnik, 20000 Dubrovnik</item>
      <item>Igor Dobroslavić, Dubrovnik, 20000 Dubrovnik</item>
      <item>Igor Centelege, Dubrovnik, 20000 Dubrovnik</item>
      <item>Antun Knego, Dubrovnik, 20000 Dubrovnik</item>
      <item>Niko Pošak, Dubrovnik, 20000 Dubrovnik</item>
      <item>Ivan Radoš, Dubrovnik, 20000 Dubrovnik</item>
      <item>Ante Kriste, Dubrovnik, 20000 Dubrovnik</item>
      <item>Niko Škoro, Dubrovnik, 20000 Dubrovnik</item>
      <item>Andrija Beljo, Dubrovnik, 20000 Dubrovnik</item>
      <item>Luka Franjić, Dubrovnik, 20000 Dubrovnik</item>
      <item>Safet Elezović, Dubrovnik, 20000 Dubrovnik</item>
      <item>Petar Banušić, Dubrovnik, 20000 Dubrovnik</item>
      <item>Mario Papak, Dubrovnik, 20000 Dubrovnik</item>
      <item>CEMEX Hrvatska dioničko društvo za proizvodnju i prodaju cementa i drugih građevinskih materijala, F. Tuđmana 45, Kaštel Sućurac zastupanog po punomoćniku Marina Maslek</item>
      <item>Stipe Jeličić, Dubrovnik, 20000 Dubrovnik</item>
      <item>Mario Topić, Dubrovnik, 20000 Dubrovnik</item>
      <item>Slavko Bošnjak, Dubrovnik, 20000 Dubrovnik</item>
      <item>Stipo Topić, Dubrovnik, 20000 Dubrovnik</item>
      <item>Mijo Brković, Dubrovnik, 20000 Dubrovnik</item>
      <item>Nezir Mujkić, Dubrovnik, 20000 Dubrovnik</item>
      <item>Marko Kudrić, Dubrovnik, 20000 Dubrovnik</item>
      <item>Dražen Topić, Dubrovnik, 20000 Dubrovnik</item>
      <item>Mario Perić, Dubrovnik, 20000 Dubrovnik</item>
      <item>Miroslav Ivandić, Dubrovnik, 20000 Dubrovnik</item>
      <item>Marko Lovrić, Dubrovnik, 20000 Dubrovnik</item>
      <item>Građevinski obrt TIM</item>
      <item>Mile Jeličić, Dubrovnik, 20000 Dubrovnik</item>
      <item>Zoran Vukoja, Dubrovnik, 20000 Dubrovnik</item>
      <item>Danijel Vidović, Dubrovnik, 20000 Dubrovnik</item>
      <item>Ivica Radić, Dubrovnik, 20000 Dubrovnik</item>
      <item>Antun Žabić, Dubrovnik, 20000 Dubrovnik</item>
      <item>Srećko Kriste, Dubrovnik, 20000 Dubrovnik</item>
      <item>Jovo Krunić, Dubrovnik, 20000 Dubrovnik</item>
      <item>Stjepan Drljo, Dubrovnik, 20000 Dubrovnik</item>
      <item>Ivan Perić, Dubrovnik, 20000 Dubrovnik</item>
      <item>Joško Vučićević, Dubrovnik, 20000 Dubrovnik</item>
      <item>Franjo Džano, Dubrovnik, 20000 Dubrovnik</item>
      <item>Amel Ahmović, Dubrovnik, 20000 Dubrovnik</item>
      <item>Damir Vladić, Dubrovnik, 20000 Dubrovnik</item>
      <item>Predrag Breljaš,  Dubrovnik, 20000 Dubrovnik</item>
      <item>Dinko Biokšić, Dubrovnik, 20000 Dubrovnik</item>
      <item>Ivica Topić, Dubrovnik, 20000 Dubrovnik</item>
      <item>Mijo Papić, Dubrovnik, 20000 Dubrovnik</item>
      <item>Stipe Miličević, Dubrovnik, 20000 Dubrovnik</item>
      <item>Dinko Pušić, Dubrovnik, 20000 Dubrovnik</item>
      <item>Zdravko Merdžan, Dubrovnik, 20000 Dubrovnik</item>
      <item>Marijo Pušić, Dubrovnik, 20000 Dubrovnik</item>
      <item>Pavo Sentić, Dubrovnik, 20000 Dubrovnik</item>
      <item>Ivica Miletić, Dubrovnik, 20000 Dubrovnik</item>
      <item>Ivan Krešić, Dubrovnik, 20000 Dubrovnik</item>
      <item>Mate Jurković, Dubrovnik, 20000 Dubrovnik</item>
      <item>Zoran Kapetanović, Dubrovnik, 20000 Dubrovnik</item>
      <item>Mijodrag Vitković, Dubrovnik, 20000 Dubrovnik</item>
      <item>Ivan Dobroslavić, Dubrovnik, 20000 Dubrovnik</item>
      <item>Stijepo Majkovica, Dubrovnik, 20000 Dubrovnik</item>
      <item>Vlaho Cumeljan, Dubrovnik, 20000 Dubrovnik</item>
      <item>Dragan Šanta, Dubrovnik, 20000 Dubrovnik</item>
      <item>Josip Čuvalo, Dubrovnik, 20000 Dubrovnik</item>
      <item>Pero Perović, Dubrovnik, 20000 Dubrovnik</item>
      <item>AB KERAMIKA d.o.o.</item>
      <item>Stjepan Barušić, Dubrovnik, 20000 Dubrovnik</item>
      <item>Ilija Zadrić, Dubrovnik, 20000 Dubrovnik</item>
      <item>Darko Topić, Dubrovnik, 20000 Dubrovnik</item>
      <item>Smiljko Šitum, Dubrovnik, 20000 Dubrovnik</item>
      <item>Mile Sičaja, Dubrovnik, 20000 Dubrovnik</item>
      <item>Ivan Zadro, Dubrovnik, 20000 Dubrovnik</item>
      <item>Ivica Milinović, Dubrovnik, 20000 Dubrovnik</item>
      <item>Mijo Bošnjak, Dubrovnik, 20000 Dubrovnik</item>
      <item>Niko Sašilo, Dubrovnik, 20000 Dubrovnik</item>
      <item>Jure Grozdić, Dubrovnik, 20000 Dubrovnik</item>
      <item>Nikola Jurić, Dubrovnik, 20000 Dubrovnik</item>
      <item>Marinko Lučić, Dubrovnik, 20000 Dubrovnik</item>
      <item>Slavko Lučić, Dubrovnik, 20000 Dubrovnik</item>
      <item>Branko Jeličić, Dubrovnik, 20000 Dubrovnik</item>
      <item>Marko Perković, Dubrovnik, 20000 Dubrovnik</item>
      <item>Ivo Miletić, Dubrovnik, 20000 Dubrovnik</item>
      <item>Zvonko Šijaković, Dubrovnik, 20000 Dubrovnik</item>
      <item>Ramo Hodžić, Dubrovnik, 20000 Dubrovnik</item>
      <item>Nikša Škrabo, Dubrovnik, 20000 Dubrovnik</item>
      <item>Ivan Papk, Dubrovnik, 20000 Dubrovnik</item>
      <item>Ivan Pavličević, Dubrovnik, 20000 Dubrovnik</item>
      <item>Milenko Miletić, Dubrovnik, 20000 Dubrovnik</item>
      <item>Miroslav Jeličić, Dubrovnik, 20000 Dubrovnik</item>
      <item>Franj Laco, Dubrovnik, 20000 Dubrovnik</item>
      <item>Mato Ivanika, Dubrovnik, 20000 Dubrovnik</item>
      <item>Šimun Cvitanović, Dubrovnik, 20000 Dubrovnik</item>
      <item>Božo Kvorić, Dubrovnik, 20000 Dubrovnik</item>
      <item>Anto Beljo, Dubrovnik, 20000 Dubrovnik</item>
      <item>Ivan Bendre, Dubrovnik, 20000 Dubrovnik</item>
      <item>Nikša Jeljenić, Dubrovnik, 20000 Dubrovnik</item>
      <item>Nikša Škrabo, Dubrovnik, 20000 Dubrovnik</item>
      <item>Jozo Papak, Dubrovnik, 20000 Dubrovnik</item>
      <item>Šinan Bošnjaković, Dubrovnik, 20000 Dubrovnik</item>
      <item>Zoran Vodopija, Dubrovnik, 20000 Dubrovnik</item>
      <item>Antun Njirić, Dubrovnik, 20000 Dubrovnik</item>
      <item>Ivan Potrebica, Dubrovnik, 20000 Dubrovnik</item>
      <item>Miloslav Kokošar, Dubrovnik, 20000 Dubrovnik</item>
      <item>Zičrija Hasanspahić, Dubrovnik, 20000 Dubrovnik</item>
      <item>Goran Vladić, Dubrovnik, 20000 Dubrovnik</item>
      <item>Vojko Smoljanović, Dubrovnik, 20000 Dubrovnik</item>
      <item>Ivan Miličević, Dubrovnik, 20000 Dubrovnik</item>
      <item>Ante Majić, Dubrovnik, 20000 Dubrovnik</item>
      <item>Jozo Morić, Dubrovnik, 20000 Dubrovnik</item>
      <item>Ervin Nukić, Dubrovnik, 20000 Dubrovnik</item>
      <item>Marko Kristić, Dubrovnik, 20000 Dubrovnik</item>
      <item>Dragan Ivandić, Dubrovnik, 20000 Dubrovnik</item>
      <item>Jospi Topić, Dubrovnik, 20000 Dubrovnik</item>
      <item>Dubravko Mage, Dubrovnik, 20000 Dubrovnik</item>
      <item>Milenko Ivanika,Dubrovnik, 20000 Dubrovnik</item>
      <item>Robert Maras, Dubrovnik, 20000 Dubrovnik</item>
      <item>Nikša Brajević, Dubrovnik, 20000 Dubrovnik</item>
      <item>Renejo Ćorsuljić, Dubrovnik, 20000 Dubrovnik</item>
      <item>Željko Crepulja, Dubrovnik, 20000 Dubrovnik</item>
      <item>Slavko Krisitć, Dubrovnik, 20000 Dubrovnik</item>
      <item>Jerko Budimir, Dubrovnik, 20000 Dubrovnik</item>
      <item>Izet Zelentrović, Dubrovnik, 20000 Dubrovnik</item>
      <item>Lenka Sentić, Dubrovnik, 20000 Dubrovnik</item>
      <item>Ivica Pušić, Dubrovnik, 20000 Dubrovnik</item>
      <item>Maro Lujo, Dubrovnik, 20000 Dubrovnik</item>
      <item>Zdenka Ivanović, Dubrovnik, 20000 Dubrovnik</item>
      <item>Tereza Lakić, Dubrovnik, 20000 Dubrovnik</item>
      <item>Vlasta Lončarić, Dubrovnik, 20000 Dubrovnik</item>
      <item>Marina Osmić, Dubrovnik, 20000 Dubrovnik</item>
      <item>Mato Đurović, Dubrovnik, 20000 Dubrovnik</item>
      <item>Zoran Tomašević, Dubrovnik, 20000 Dubrovnik</item>
      <item>Marija Kokošar, Dubrovnik, 20000 Dubrovnik</item>
      <item>Pero Andrić, Dubrovnik, 20000 Dubrovnik</item>
      <item>Marin Srijemse, Dubrovnik, 20000 Dubrovnik</item>
      <item>Marija Đurđević, Dubrovnik, 20000 Dubrovnik</item>
      <item>Ante Kljusurić, Dubrovnik, 20000 Dubrovnik</item>
      <item>Petar Kovačević, Dubrovnik, 20000 Dubrovnik</item>
      <item>Ivan Biskup, Dubrovnik, 20000 Dubrovnik</item>
      <item>Ante Topić, Dubrovnik, 20000 Dubrovnik</item>
      <item>Vladimir Ivičević, Dubrovnik, 20000 Dubrovnik</item>
      <item>Josip Radić, Dubrovnik, 20000 Dubrovnik</item>
      <item>Ivan Zlatić, Dubrovnik, 20000 Dubrovnik</item>
      <item>Željko Bošnjak, Dubrovnik, 20000 Dubrovnik</item>
      <item>Pero Raić, Dubrovnik, 20000 Dubrovnik</item>
      <item>Ivan Lovrić, Dubrovnik, 20000 Dubrovnik</item>
      <item>Ivan Bender, Dubrovnik, 20000 Dubrovnik</item>
      <item>Zdravko Bošnjak, Dubrovnik, 20000 Dubrovnik</item>
      <item>Ivan Džidžić, Dubrovnik, 20000 Dubrovnik</item>
      <item>Pero Tomašević, Dubrovnik, 20000 Dubrovnik</item>
      <item>Jakov Balarin, Dubrovnik, 20000 Dubrovnik</item>
      <item>Pero Asanović, Dubrovnik, 20000 Dubrovnik</item>
      <item>Milo Nožica, Dubrovnik, 20000 Dubrovnik</item>
      <item>Stipo Franjić, Dubrovnik, 20000 Dubrovnik</item>
      <item>Tihomir Trče, Dubrovnik, 20000 Dubrovnik</item>
      <item>Viktor Majić, Dubrovnik, 20000 Dubrovnik</item>
      <item>Tonći Medi, Dubrovnik, 20000 Dubrovnik</item>
      <item>Jasmin Zelentrović, Dubrovnik, 20000 Dubrovnik</item>
      <item>Davor Radivojević, Dubrovnik, 20000 Dubrovnik</item>
      <item>Boris Centelege, Dubrovnik, 20000 Dubrovnik</item>
      <item>Ardo Petko, Dubrovnik, 20000 Dubrovnik</item>
      <item>KONAVLE METAL d.o.o. za proizvodnju, trgovinu i usluge, Gruda 4, Gruda zastupanog po punomoćniku Amir Alijagić</item>
      <item>Stjepan Lakić, Dubrovnik, 20000 Dubrovnik</item>
      <item>Milan Pemdo, Dubrovnik, 20000 Dubrovnik</item>
      <item>Robert Popović, Dubrovnik, 20000 Dubrovnik</item>
      <item>Pero Jović, Dubrovnik, 20000 Dubrovnik</item>
      <item>Branislav Filipović, Dubrovnik, 20000 Dubrovnik</item>
      <item>Dragan Litrica, Dubrovnik, 20000 Dubrovnik</item>
      <item>Mato Lovrić, Dubrovnik, 20000 Dubrovnik</item>
      <item>Aldin Hajdarović, Dubrovnik, 20000 Dubrovnik</item>
      <item>Halim Dedović, Dubrovnik, 20000 Dubrovnik</item>
      <item>Ivica Abaz, Dubrovnik, 20000 Dubrovnik</item>
      <item>Zulfo Ćotović, Dubrovnik, 20000 Dubrovnik</item>
      <item>LIBERTAS - DUBROVNIK d.o.o. za prijevoz putnika, Ogarići 12, Komolac zastupanog po punomoćniku Nikolina Zvjerković</item>
      <item>Antun Vukas, Dubrovnik, 20000 Dubrovnik</item>
      <item>Husein Odobašić, Dubrovnik, 20000 Dubrovnik</item>
      <item>Ante Marić, Dubrovnik, 20000 Dubrovnik</item>
      <item>Ivan Zvono, Dubrovnik, 20000 Dubrovnik</item>
      <item>Katica Mašković, Dubrovnik, 20000 Dubrovnik</item>
      <item>Ivan Oberan, Dubrovnik, 20000 Dubrovnik</item>
      <item>Ivko Vide, Dubrovnik, 20000 Dubrovnik</item>
      <item>Ante Kljusurić, Dubrovnik, 20000 Dubrovnik</item>
      <item>Nade Matijaši, Dubrovnik, 20000 Dubrovnik</item>
      <item>Mujsira Majišević, Dubrovnik, 20000 Dubrovnik</item>
      <item>Mare Jerković, Dubrovnik, 20000 Dubrovnik</item>
      <item>LIFT MODUS d.o.o. za poizvodnju, trgovinu i usluge, Zagrebačka cesta 145 A/III, 10000 Zagreb zastupanog po punomoćniku Zdravko Balenović</item>
      <item>Rudolf Klečak, Dubrovnik, 20000 Dubrovnik</item>
      <item>Mato Kevo, Dubrovnik, 20000 Dubrovnik</item>
      <item>Mato Topić, Dubrovnik, 20000 Dubrovnik</item>
      <item>Boško Rojević, Dubrovnik, 20000 Dubrovnik</item>
      <item>Nikola Oberan, Dubronvik, 20000 Dubrovnik</item>
      <item>Andrija Zvono, Dubrovnik, 20000 Dubrovnik</item>
      <item>Dragan Bender, Dubrovnik, 20000 Dubrovnik</item>
      <item>Esad Čokljat, Dubrovnik, 20000 Dubrovnik zastupanog po punomoćniku Želimir Par, odvjetnik</item>
      <item>Martin Žeravica, Dubrovnik, 20000 Dubrovnik</item>
      <item>Slavko Garić, Dubrovnik, 20000 Dubrovnik</item>
      <item>Vlaho Bukvić, Dubrovnik, 20000 Dubrovnik</item>
      <item>IMPULS-LEASING društvo s ograničenom odgovornošću za leasing, Velimira Škorpika 24/1, 10000 Zagreb zastupanog po punomoćniku Kate Galić</item>
      <item>Zoran Radetić, Dubrovnik, 20000 Dubrovnik</item>
      <item>Niko Pavlović, Dubrovnik, 20000 Dubrovnik</item>
      <item>Franjo Vnučec, Dubrovnik, 20000 Dubrovnik</item>
      <item>Predrag Tokmakčija, Dubrovnik, 20000 Dubrovnik</item>
      <item>Goran Škrabo, Dubrovnik, 20000 Dubrovnik</item>
      <item>Miho Kevo, Dubrovnik, 20000 Dubrovnik</item>
      <item>Munib Aganović, Dubrovnik, 20000 Dubrovnik</item>
      <item>Slavko Bošnjak, Dubrovnik, 20000 Dubrovnik</item>
      <item>Ivko Jović, Dubrovnik, 20000 Dubrovnik</item>
      <item>Ivica Hladilo, Dubrovnik, 20000 Dubrovnik</item>
      <item>Nikola Mlinarić, Dubrovnik, 20000 Dubrovnik</item>
      <item>ZARAKOP društvo s ograničenom odgovornošću za građevinarstvo i geoinženjering, Baričevići 26, Murvica</item>
      <item>Mario Sole, Dubrovnik, 20000 Dubrovnik</item>
      <item>Danijel Zvijerković, Dubrovnik, 20000 Dubrovnik</item>
      <item>Marinko Bradić, Dubrovnik, 20000 Dubrovnik</item>
      <item>Mirko Kolar, Dubrovnik, 20000 Dubrovnik</item>
      <item>Žarko Rajković, Dubrovnik, 20000 Dubrovnik</item>
      <item>Krešimir Drinovac, Dubrovnik, 20000 Dubrovnik</item>
      <item>Vitomir Milanić, Dubrovnik, 20000 Dubrovnik</item>
      <item>Marko Čerlek, Dubrovnik, 20000 Dubrovnik</item>
      <item>Ivica Car, Dubrovnik, 20000 Dubrovnik</item>
      <item>Dragan Mendeš, Dubrovnik, 20000 Dubrovnik</item>
      <item>Antun Marinović, Dubrovnik, 20000 Dubrovnik</item>
      <item>VIAM društvo za građevinarstvo, trgovinu i projektiranje d.o.o., Josipa Kosora 40, Dubrovnik</item>
      <item>Vlaho Lepeš, Dubrovnik, 20000 Dubrovnik</item>
      <item>Berislav Bartulović, Dubrovnik, 20000 Dubrovnik</item>
      <item>Danijel Ravić, Dubrovnik, 20000 Dubrovnik</item>
      <item>Tomislav Topić, Dubrovnik, 20000 Dubrovnik</item>
      <item>Ivica Prkačin, Dubrovnik, 20000 Dubrovnik</item>
      <item>Pavo Lukić, Dubrovnik, 20000 Dubrovnik</item>
      <item>Dane Grubeša, Dubrovnik, 20000 Dubrovnik</item>
      <item>Vlaho Vatović, Dubrovnik, 20000 Dubrovnik</item>
      <item>Ivo Šimunović, Dubrovnik, 20000 Dubrovnik</item>
      <item>Stjepan Matić, Dubrovnik, 20000 Dubrovnik</item>
      <item>Ivan Šijalović, Dubrovnik, 20000 Dubrovnik</item>
      <item>ELEKTRO-TEAM d.o.o. za elektroinstalacije, Riječka 16/A, Dubrovnik zastupanog po punomoćniku Anita Tomašević</item>
      <item>Almir Pelko, Dubrovnik, 20000 Dubrovnik</item>
      <item>Neđo Mijović, Dubrovnik, 20000 Dubrovnik</item>
      <item>Vide Vuletić, Dubrovnik, 20000 Dubrovnik</item>
      <item>Jozo Dedov, Dubrovnik, 20000 Dubrovnik</item>
      <item>Ivo Andrić, Dubrovnik, 20000 Dubrovnik</item>
      <item>Ivo Mišura, Dubrovnik, 20000 Dubrovnik</item>
      <item>Mišo Previšić, Dubrovnik, 20000 Dubrovnik</item>
      <item>Božo Maslać, Dubrovnik, 20000 Dubrovnik</item>
      <item>Salko Sejdin, Dubrovnik, 20000 Dubrovnik</item>
      <item>Mirko Šimunović, Dubrovnik, 20000 Dubrovnik</item>
      <item>Tomas Pavlović, Dubrovnik, 20000 Dubrovnik</item>
      <item>Antun Knežević, 20000 Dubrovnik</item>
      <item>Andrija Fabris</item>
      <item>IVAN KOVAČ</item>
      <item>Dragan Baketarić, Put Dragovoljaca Domovinskog rata 136 Kod Đive Kesovija, 20207 Mlini</item>
    </derivirana_varijabla>
  </DomainObject.Predmet.StrankaListFormatedWithAdress>
  <DomainObject.Predmet.StrankaListFormatedWithAdressOIB>
    <izvorni_sadrzaj>
      <item>OTP banka Hrvatska dioničko društvo, OIB 52508873833, Ulica Domovinskog rata 3, Zadar</item>
      <item>Stipo Gabrić, OIB 36026452457, Petra Krešimira IV/59, 20350 Metković</item>
      <item>DUBROVNIK GRADNJA d.o.o.</item>
      <item>Goran Vidović</item>
      <item>HYPO ALPE-ADRIA-BANK dioničko društvo, OIB 14036333877, Slavonska avenija 6, 10000 Zagreb</item>
      <item>Mirko Bilandžija, Dubrovnik, 20000 Dubrovnik</item>
      <item>Damir Vlahinić, Dubrovnik, Điva Natali 7 (GP Dubrovnik d.d.), 20000 Dubrovnik</item>
      <item>EUROHERC osiguranje - dioničko društvo za osiguranje imovine i osoba i druge poslove osiguranja, OIB 22694857747, Ulica grada Vukovara 282, 10000 Zagreb zastupanog po punomoćniku Marijana Temali</item>
      <item>Jadranka Oberan, Dubrovnik, 20000 Dubrovnik</item>
      <item>Andrija Golemac, Dubrovnik, 20000 Dubrovnik</item>
      <item>Vinko Raguž, Dubrovnik, 20000 Dubrovnik</item>
      <item>Maro Duper, Dubrovnik, 20000 Dubrovnik</item>
      <item>Ivan Pavlović, Dubrovnik, 20000 Dubrovnik</item>
      <item>Mato Monković, Dubrovnik, 20000 Dubrovnik</item>
      <item>Marko Pjević, Dubrovnik, 20000 Dubrovnik</item>
      <item>Gordan Cvitanović, Dubrovnik, 20000 Dubrovnik</item>
      <item>Jelena Marušić, Dubrovnik, 20000 Dubrovnik</item>
      <item>Igor Dobroslavić, Dubrovnik, 20000 Dubrovnik</item>
      <item>Igor Centelege, Dubrovnik, 20000 Dubrovnik</item>
      <item>Antun Knego, Dubrovnik, 20000 Dubrovnik</item>
      <item>Niko Pošak, Dubrovnik, 20000 Dubrovnik</item>
      <item>Ivan Radoš, Dubrovnik, 20000 Dubrovnik</item>
      <item>Ante Kriste, Dubrovnik, 20000 Dubrovnik</item>
      <item>Niko Škoro, Dubrovnik, 20000 Dubrovnik</item>
      <item>Andrija Beljo, Dubrovnik, 20000 Dubrovnik</item>
      <item>Luka Franjić, Dubrovnik, 20000 Dubrovnik</item>
      <item>Safet Elezović, Dubrovnik, 20000 Dubrovnik</item>
      <item>Petar Banušić, Dubrovnik, 20000 Dubrovnik</item>
      <item>Mario Papak, Dubrovnik, 20000 Dubrovnik</item>
      <item>CEMEX Hrvatska dioničko društvo za proizvodnju i prodaju cementa i drugih građevinskih materijala, OIB 94136335132, F. Tuđmana 45, Kaštel Sućurac zastupanog po punomoćniku Marina Maslek</item>
      <item>Stipe Jeličić, Dubrovnik, 20000 Dubrovnik</item>
      <item>Mario Topić, Dubrovnik, 20000 Dubrovnik</item>
      <item>Slavko Bošnjak, Dubrovnik, 20000 Dubrovnik</item>
      <item>Stipo Topić, Dubrovnik, 20000 Dubrovnik</item>
      <item>Mijo Brković, Dubrovnik, 20000 Dubrovnik</item>
      <item>Nezir Mujkić, Dubrovnik, 20000 Dubrovnik</item>
      <item>Marko Kudrić, Dubrovnik, 20000 Dubrovnik</item>
      <item>Dražen Topić, Dubrovnik, 20000 Dubrovnik</item>
      <item>Mario Perić, Dubrovnik, 20000 Dubrovnik</item>
      <item>Miroslav Ivandić, Dubrovnik, 20000 Dubrovnik</item>
      <item>Marko Lovrić, Dubrovnik, 20000 Dubrovnik</item>
      <item>Građevinski obrt TIM</item>
      <item>Mile Jeličić, Dubrovnik, 20000 Dubrovnik</item>
      <item>Zoran Vukoja, Dubrovnik, 20000 Dubrovnik</item>
      <item>Danijel Vidović, Dubrovnik, 20000 Dubrovnik</item>
      <item>Ivica Radić, Dubrovnik, 20000 Dubrovnik</item>
      <item>Antun Žabić, Dubrovnik, 20000 Dubrovnik</item>
      <item>Srećko Kriste, Dubrovnik, 20000 Dubrovnik</item>
      <item>Jovo Krunić, Dubrovnik, 20000 Dubrovnik</item>
      <item>Stjepan Drljo, Dubrovnik, 20000 Dubrovnik</item>
      <item>Ivan Perić, Dubrovnik, 20000 Dubrovnik</item>
      <item>Joško Vučićević, Dubrovnik, 20000 Dubrovnik</item>
      <item>Franjo Džano, Dubrovnik, 20000 Dubrovnik</item>
      <item>Amel Ahmović, Dubrovnik, 20000 Dubrovnik</item>
      <item>Damir Vladić, Dubrovnik, 20000 Dubrovnik</item>
      <item>Predrag Breljaš,  Dubrovnik, 20000 Dubrovnik</item>
      <item>Dinko Biokšić, Dubrovnik, 20000 Dubrovnik</item>
      <item>Ivica Topić, Dubrovnik, 20000 Dubrovnik</item>
      <item>Mijo Papić, Dubrovnik, 20000 Dubrovnik</item>
      <item>Stipe Miličević, Dubrovnik, 20000 Dubrovnik</item>
      <item>Dinko Pušić, Dubrovnik, 20000 Dubrovnik</item>
      <item>Zdravko Merdžan, Dubrovnik, 20000 Dubrovnik</item>
      <item>Marijo Pušić, Dubrovnik, 20000 Dubrovnik</item>
      <item>Pavo Sentić, Dubrovnik, 20000 Dubrovnik</item>
      <item>Ivica Miletić, Dubrovnik, 20000 Dubrovnik</item>
      <item>Ivan Krešić, Dubrovnik, 20000 Dubrovnik</item>
      <item>Mate Jurković, Dubrovnik, 20000 Dubrovnik</item>
      <item>Zoran Kapetanović, Dubrovnik, 20000 Dubrovnik</item>
      <item>Mijodrag Vitković, Dubrovnik, 20000 Dubrovnik</item>
      <item>Ivan Dobroslavić, Dubrovnik, 20000 Dubrovnik</item>
      <item>Stijepo Majkovica, Dubrovnik, 20000 Dubrovnik</item>
      <item>Vlaho Cumeljan, Dubrovnik, 20000 Dubrovnik</item>
      <item>Dragan Šanta, Dubrovnik, 20000 Dubrovnik</item>
      <item>Josip Čuvalo, Dubrovnik, 20000 Dubrovnik</item>
      <item>Pero Perović, Dubrovnik, 20000 Dubrovnik</item>
      <item>AB KERAMIKA d.o.o., OIB 77285179745</item>
      <item>Stjepan Barušić, Dubrovnik, 20000 Dubrovnik</item>
      <item>Ilija Zadrić, Dubrovnik, 20000 Dubrovnik</item>
      <item>Darko Topić, Dubrovnik, 20000 Dubrovnik</item>
      <item>Smiljko Šitum, Dubrovnik, 20000 Dubrovnik</item>
      <item>Mile Sičaja, Dubrovnik, 20000 Dubrovnik</item>
      <item>Ivan Zadro, Dubrovnik, 20000 Dubrovnik</item>
      <item>Ivica Milinović, Dubrovnik, 20000 Dubrovnik</item>
      <item>Mijo Bošnjak, Dubrovnik, 20000 Dubrovnik</item>
      <item>Niko Sašilo, Dubrovnik, 20000 Dubrovnik</item>
      <item>Jure Grozdić, Dubrovnik, 20000 Dubrovnik</item>
      <item>Nikola Jurić, Dubrovnik, 20000 Dubrovnik</item>
      <item>Marinko Lučić, Dubrovnik, 20000 Dubrovnik</item>
      <item>Slavko Lučić, Dubrovnik, 20000 Dubrovnik</item>
      <item>Branko Jeličić, Dubrovnik, 20000 Dubrovnik</item>
      <item>Marko Perković, Dubrovnik, 20000 Dubrovnik</item>
      <item>Ivo Miletić, Dubrovnik, 20000 Dubrovnik</item>
      <item>Zvonko Šijaković, Dubrovnik, 20000 Dubrovnik</item>
      <item>Ramo Hodžić, Dubrovnik, 20000 Dubrovnik</item>
      <item>Nikša Škrabo, Dubrovnik, 20000 Dubrovnik</item>
      <item>Ivan Papk, Dubrovnik, 20000 Dubrovnik</item>
      <item>Ivan Pavličević, Dubrovnik, 20000 Dubrovnik</item>
      <item>Milenko Miletić, Dubrovnik, 20000 Dubrovnik</item>
      <item>Miroslav Jeličić, Dubrovnik, 20000 Dubrovnik</item>
      <item>Franj Laco, Dubrovnik, 20000 Dubrovnik</item>
      <item>Mato Ivanika, Dubrovnik, 20000 Dubrovnik</item>
      <item>Šimun Cvitanović, Dubrovnik, 20000 Dubrovnik</item>
      <item>Božo Kvorić, Dubrovnik, 20000 Dubrovnik</item>
      <item>Anto Beljo, Dubrovnik, 20000 Dubrovnik</item>
      <item>Ivan Bendre, Dubrovnik, 20000 Dubrovnik</item>
      <item>Nikša Jeljenić, Dubrovnik, 20000 Dubrovnik</item>
      <item>Nikša Škrabo, Dubrovnik, 20000 Dubrovnik</item>
      <item>Jozo Papak, Dubrovnik, 20000 Dubrovnik</item>
      <item>Šinan Bošnjaković, Dubrovnik, 20000 Dubrovnik</item>
      <item>Zoran Vodopija, Dubrovnik, 20000 Dubrovnik</item>
      <item>Antun Njirić, Dubrovnik, 20000 Dubrovnik</item>
      <item>Ivan Potrebica, Dubrovnik, 20000 Dubrovnik</item>
      <item>Miloslav Kokošar, Dubrovnik, 20000 Dubrovnik</item>
      <item>Zičrija Hasanspahić, Dubrovnik, 20000 Dubrovnik</item>
      <item>Goran Vladić, Dubrovnik, 20000 Dubrovnik</item>
      <item>Vojko Smoljanović, Dubrovnik, 20000 Dubrovnik</item>
      <item>Ivan Miličević, Dubrovnik, 20000 Dubrovnik</item>
      <item>Ante Majić, Dubrovnik, 20000 Dubrovnik</item>
      <item>Jozo Morić, Dubrovnik, 20000 Dubrovnik</item>
      <item>Ervin Nukić, Dubrovnik, 20000 Dubrovnik</item>
      <item>Marko Kristić, Dubrovnik, 20000 Dubrovnik</item>
      <item>Dragan Ivandić, Dubrovnik, 20000 Dubrovnik</item>
      <item>Jospi Topić, Dubrovnik, 20000 Dubrovnik</item>
      <item>Dubravko Mage, Dubrovnik, 20000 Dubrovnik</item>
      <item>Milenko Ivanika,Dubrovnik, 20000 Dubrovnik</item>
      <item>Robert Maras, Dubrovnik, 20000 Dubrovnik</item>
      <item>Nikša Brajević, Dubrovnik, 20000 Dubrovnik</item>
      <item>Renejo Ćorsuljić, Dubrovnik, 20000 Dubrovnik</item>
      <item>Željko Crepulja, Dubrovnik, 20000 Dubrovnik</item>
      <item>Slavko Krisitć, Dubrovnik, 20000 Dubrovnik</item>
      <item>Jerko Budimir, Dubrovnik, 20000 Dubrovnik</item>
      <item>Izet Zelentrović, Dubrovnik, 20000 Dubrovnik</item>
      <item>Lenka Sentić, Dubrovnik, 20000 Dubrovnik</item>
      <item>Ivica Pušić, Dubrovnik, 20000 Dubrovnik</item>
      <item>Maro Lujo, Dubrovnik, 20000 Dubrovnik</item>
      <item>Zdenka Ivanović, Dubrovnik, 20000 Dubrovnik</item>
      <item>Tereza Lakić, Dubrovnik, 20000 Dubrovnik</item>
      <item>Vlasta Lončarić, Dubrovnik, 20000 Dubrovnik</item>
      <item>Marina Osmić, Dubrovnik, 20000 Dubrovnik</item>
      <item>Mato Đurović, Dubrovnik, 20000 Dubrovnik</item>
      <item>Zoran Tomašević, Dubrovnik, 20000 Dubrovnik</item>
      <item>Marija Kokošar, Dubrovnik, 20000 Dubrovnik</item>
      <item>Pero Andrić, Dubrovnik, 20000 Dubrovnik</item>
      <item>Marin Srijemse, Dubrovnik, 20000 Dubrovnik</item>
      <item>Marija Đurđević, Dubrovnik, 20000 Dubrovnik</item>
      <item>Ante Kljusurić, Dubrovnik, 20000 Dubrovnik</item>
      <item>Petar Kovačević, Dubrovnik, 20000 Dubrovnik</item>
      <item>Ivan Biskup, Dubrovnik, 20000 Dubrovnik</item>
      <item>Ante Topić, Dubrovnik, 20000 Dubrovnik</item>
      <item>Vladimir Ivičević, Dubrovnik, 20000 Dubrovnik</item>
      <item>Josip Radić, Dubrovnik, 20000 Dubrovnik</item>
      <item>Ivan Zlatić, Dubrovnik, 20000 Dubrovnik</item>
      <item>Željko Bošnjak, Dubrovnik, 20000 Dubrovnik</item>
      <item>Pero Raić, Dubrovnik, 20000 Dubrovnik</item>
      <item>Ivan Lovrić, Dubrovnik, 20000 Dubrovnik</item>
      <item>Ivan Bender, Dubrovnik, 20000 Dubrovnik</item>
      <item>Zdravko Bošnjak, Dubrovnik, 20000 Dubrovnik</item>
      <item>Ivan Džidžić, Dubrovnik, 20000 Dubrovnik</item>
      <item>Pero Tomašević, Dubrovnik, 20000 Dubrovnik</item>
      <item>Jakov Balarin, Dubrovnik, 20000 Dubrovnik</item>
      <item>Pero Asanović, Dubrovnik, 20000 Dubrovnik</item>
      <item>Milo Nožica, Dubrovnik, 20000 Dubrovnik</item>
      <item>Stipo Franjić, Dubrovnik, 20000 Dubrovnik</item>
      <item>Tihomir Trče, Dubrovnik, 20000 Dubrovnik</item>
      <item>Viktor Majić, Dubrovnik, 20000 Dubrovnik</item>
      <item>Tonći Medi, Dubrovnik, 20000 Dubrovnik</item>
      <item>Jasmin Zelentrović, Dubrovnik, 20000 Dubrovnik</item>
      <item>Davor Radivojević, Dubrovnik, 20000 Dubrovnik</item>
      <item>Boris Centelege, Dubrovnik, 20000 Dubrovnik</item>
      <item>Ardo Petko, Dubrovnik, 20000 Dubrovnik</item>
      <item>KONAVLE METAL d.o.o. za proizvodnju, trgovinu i usluge, OIB 55470127232, Gruda 4, Gruda zastupanog po punomoćniku Amir Alijagić</item>
      <item>Stjepan Lakić, Dubrovnik, 20000 Dubrovnik</item>
      <item>Milan Pemdo, Dubrovnik, 20000 Dubrovnik</item>
      <item>Robert Popović, Dubrovnik, 20000 Dubrovnik</item>
      <item>Pero Jović, Dubrovnik, 20000 Dubrovnik</item>
      <item>Branislav Filipović, Dubrovnik, 20000 Dubrovnik</item>
      <item>Dragan Litrica, Dubrovnik, 20000 Dubrovnik</item>
      <item>Mato Lovrić, Dubrovnik, 20000 Dubrovnik</item>
      <item>Aldin Hajdarović, Dubrovnik, 20000 Dubrovnik</item>
      <item>Halim Dedović, Dubrovnik, 20000 Dubrovnik</item>
      <item>Ivica Abaz, Dubrovnik, 20000 Dubrovnik</item>
      <item>Zulfo Ćotović, Dubrovnik, 20000 Dubrovnik</item>
      <item>LIBERTAS - DUBROVNIK d.o.o. za prijevoz putnika, OIB 36411681446, Ogarići 12, Komolac zastupanog po punomoćniku Nikolina Zvjerković</item>
      <item>Antun Vukas, Dubrovnik, 20000 Dubrovnik</item>
      <item>Husein Odobašić, Dubrovnik, 20000 Dubrovnik</item>
      <item>Ante Marić, Dubrovnik, 20000 Dubrovnik</item>
      <item>Ivan Zvono, Dubrovnik, 20000 Dubrovnik</item>
      <item>Katica Mašković, Dubrovnik, 20000 Dubrovnik</item>
      <item>Ivan Oberan, Dubrovnik, 20000 Dubrovnik</item>
      <item>Ivko Vide, Dubrovnik, 20000 Dubrovnik</item>
      <item>Ante Kljusurić, Dubrovnik, 20000 Dubrovnik</item>
      <item>Nade Matijaši, Dubrovnik, 20000 Dubrovnik</item>
      <item>Mujsira Majišević, Dubrovnik, 20000 Dubrovnik</item>
      <item>Mare Jerković, Dubrovnik, 20000 Dubrovnik</item>
      <item>LIFT MODUS d.o.o. za poizvodnju, trgovinu i usluge, OIB 15526597734, Zagrebačka cesta 145 A/III, 10000 Zagreb zastupanog po punomoćniku Zdravko Balenović</item>
      <item>Rudolf Klečak, Dubrovnik, 20000 Dubrovnik</item>
      <item>Mato Kevo, Dubrovnik, 20000 Dubrovnik</item>
      <item>Mato Topić, Dubrovnik, 20000 Dubrovnik</item>
      <item>Boško Rojević, Dubrovnik, 20000 Dubrovnik</item>
      <item>Nikola Oberan, Dubronvik, 20000 Dubrovnik</item>
      <item>Andrija Zvono, Dubrovnik, 20000 Dubrovnik</item>
      <item>Dragan Bender, Dubrovnik, 20000 Dubrovnik</item>
      <item>Esad Čokljat, Dubrovnik, 20000 Dubrovnik zastupanog po punomoćniku Želimir Par, odvjetnik</item>
      <item>Martin Žeravica, Dubrovnik, 20000 Dubrovnik</item>
      <item>Slavko Garić, Dubrovnik, 20000 Dubrovnik</item>
      <item>Vlaho Bukvić, Dubrovnik, 20000 Dubrovnik</item>
      <item>IMPULS-LEASING društvo s ograničenom odgovornošću za leasing, OIB 65918029671, Velimira Škorpika 24/1, 10000 Zagreb zastupanog po punomoćniku Kate Galić</item>
      <item>Zoran Radetić, Dubrovnik, 20000 Dubrovnik</item>
      <item>Niko Pavlović, Dubrovnik, 20000 Dubrovnik</item>
      <item>Franjo Vnučec, Dubrovnik, 20000 Dubrovnik</item>
      <item>Predrag Tokmakčija, Dubrovnik, 20000 Dubrovnik</item>
      <item>Goran Škrabo, Dubrovnik, 20000 Dubrovnik</item>
      <item>Miho Kevo, Dubrovnik, 20000 Dubrovnik</item>
      <item>Munib Aganović, Dubrovnik, 20000 Dubrovnik</item>
      <item>Slavko Bošnjak, Dubrovnik, 20000 Dubrovnik</item>
      <item>Ivko Jović, Dubrovnik, 20000 Dubrovnik</item>
      <item>Ivica Hladilo, Dubrovnik, 20000 Dubrovnik</item>
      <item>Nikola Mlinarić, Dubrovnik, 20000 Dubrovnik</item>
      <item>ZARAKOP društvo s ograničenom odgovornošću za građevinarstvo i geoinženjering, OIB 47945843315, Baričevići 26, Murvica</item>
      <item>Mario Sole, Dubrovnik, 20000 Dubrovnik</item>
      <item>Danijel Zvijerković, Dubrovnik, 20000 Dubrovnik</item>
      <item>Marinko Bradić, Dubrovnik, 20000 Dubrovnik</item>
      <item>Mirko Kolar, Dubrovnik, 20000 Dubrovnik</item>
      <item>Žarko Rajković, Dubrovnik, 20000 Dubrovnik</item>
      <item>Krešimir Drinovac, Dubrovnik, 20000 Dubrovnik</item>
      <item>Vitomir Milanić, Dubrovnik, 20000 Dubrovnik</item>
      <item>Marko Čerlek, Dubrovnik, 20000 Dubrovnik</item>
      <item>Ivica Car, Dubrovnik, 20000 Dubrovnik</item>
      <item>Dragan Mendeš, Dubrovnik, 20000 Dubrovnik</item>
      <item>Antun Marinović, Dubrovnik, 20000 Dubrovnik</item>
      <item>VIAM društvo za građevinarstvo, trgovinu i projektiranje d.o.o., OIB 61581848671, Josipa Kosora 40, Dubrovnik</item>
      <item>Vlaho Lepeš, Dubrovnik, 20000 Dubrovnik</item>
      <item>Berislav Bartulović, Dubrovnik, 20000 Dubrovnik</item>
      <item>Danijel Ravić, Dubrovnik, 20000 Dubrovnik</item>
      <item>Tomislav Topić, Dubrovnik, 20000 Dubrovnik</item>
      <item>Ivica Prkačin, Dubrovnik, 20000 Dubrovnik</item>
      <item>Pavo Lukić, Dubrovnik, 20000 Dubrovnik</item>
      <item>Dane Grubeša, Dubrovnik, 20000 Dubrovnik</item>
      <item>Vlaho Vatović, Dubrovnik, 20000 Dubrovnik</item>
      <item>Ivo Šimunović, Dubrovnik, 20000 Dubrovnik</item>
      <item>Stjepan Matić, Dubrovnik, 20000 Dubrovnik</item>
      <item>Ivan Šijalović, Dubrovnik, 20000 Dubrovnik</item>
      <item>ELEKTRO-TEAM d.o.o. za elektroinstalacije, OIB 26176974494, Riječka 16/A, Dubrovnik zastupanog po punomoćniku Anita Tomašević</item>
      <item>Almir Pelko, Dubrovnik, 20000 Dubrovnik</item>
      <item>Neđo Mijović, Dubrovnik, 20000 Dubrovnik</item>
      <item>Vide Vuletić, Dubrovnik, 20000 Dubrovnik</item>
      <item>Jozo Dedov, Dubrovnik, 20000 Dubrovnik</item>
      <item>Ivo Andrić, Dubrovnik, 20000 Dubrovnik</item>
      <item>Ivo Mišura, Dubrovnik, 20000 Dubrovnik</item>
      <item>Mišo Previšić, Dubrovnik, 20000 Dubrovnik</item>
      <item>Božo Maslać, Dubrovnik, 20000 Dubrovnik</item>
      <item>Salko Sejdin, Dubrovnik, 20000 Dubrovnik</item>
      <item>Mirko Šimunović, Dubrovnik, 20000 Dubrovnik</item>
      <item>Tomas Pavlović, Dubrovnik, 20000 Dubrovnik</item>
      <item>Antun Knežević, 20000 Dubrovnik</item>
      <item>Andrija Fabris</item>
      <item>IVAN KOVAČ</item>
      <item>Dragan Baketarić, Put Dragovoljaca Domovinskog rata 136 Kod Đive Kesovija, 20207 Mlini</item>
    </izvorni_sadrzaj>
    <derivirana_varijabla naziv="DomainObject.Predmet.StrankaListFormatedWithAdressOIB_1">
      <item>OTP banka Hrvatska dioničko društvo, OIB 52508873833, Ulica Domovinskog rata 3, Zadar</item>
      <item>Stipo Gabrić, OIB 36026452457, Petra Krešimira IV/59, 20350 Metković</item>
      <item>DUBROVNIK GRADNJA d.o.o.</item>
      <item>Goran Vidović</item>
      <item>HYPO ALPE-ADRIA-BANK dioničko društvo, OIB 14036333877, Slavonska avenija 6, 10000 Zagreb</item>
      <item>Mirko Bilandžija, Dubrovnik, 20000 Dubrovnik</item>
      <item>Damir Vlahinić, Dubrovnik, Điva Natali 7 (GP Dubrovnik d.d.), 20000 Dubrovnik</item>
      <item>EUROHERC osiguranje - dioničko društvo za osiguranje imovine i osoba i druge poslove osiguranja, OIB 22694857747, Ulica grada Vukovara 282, 10000 Zagreb zastupanog po punomoćniku Marijana Temali</item>
      <item>Jadranka Oberan, Dubrovnik, 20000 Dubrovnik</item>
      <item>Andrija Golemac, Dubrovnik, 20000 Dubrovnik</item>
      <item>Vinko Raguž, Dubrovnik, 20000 Dubrovnik</item>
      <item>Maro Duper, Dubrovnik, 20000 Dubrovnik</item>
      <item>Ivan Pavlović, Dubrovnik, 20000 Dubrovnik</item>
      <item>Mato Monković, Dubrovnik, 20000 Dubrovnik</item>
      <item>Marko Pjević, Dubrovnik, 20000 Dubrovnik</item>
      <item>Gordan Cvitanović, Dubrovnik, 20000 Dubrovnik</item>
      <item>Jelena Marušić, Dubrovnik, 20000 Dubrovnik</item>
      <item>Igor Dobroslavić, Dubrovnik, 20000 Dubrovnik</item>
      <item>Igor Centelege, Dubrovnik, 20000 Dubrovnik</item>
      <item>Antun Knego, Dubrovnik, 20000 Dubrovnik</item>
      <item>Niko Pošak, Dubrovnik, 20000 Dubrovnik</item>
      <item>Ivan Radoš, Dubrovnik, 20000 Dubrovnik</item>
      <item>Ante Kriste, Dubrovnik, 20000 Dubrovnik</item>
      <item>Niko Škoro, Dubrovnik, 20000 Dubrovnik</item>
      <item>Andrija Beljo, Dubrovnik, 20000 Dubrovnik</item>
      <item>Luka Franjić, Dubrovnik, 20000 Dubrovnik</item>
      <item>Safet Elezović, Dubrovnik, 20000 Dubrovnik</item>
      <item>Petar Banušić, Dubrovnik, 20000 Dubrovnik</item>
      <item>Mario Papak, Dubrovnik, 20000 Dubrovnik</item>
      <item>CEMEX Hrvatska dioničko društvo za proizvodnju i prodaju cementa i drugih građevinskih materijala, OIB 94136335132, F. Tuđmana 45, Kaštel Sućurac zastupanog po punomoćniku Marina Maslek</item>
      <item>Stipe Jeličić, Dubrovnik, 20000 Dubrovnik</item>
      <item>Mario Topić, Dubrovnik, 20000 Dubrovnik</item>
      <item>Slavko Bošnjak, Dubrovnik, 20000 Dubrovnik</item>
      <item>Stipo Topić, Dubrovnik, 20000 Dubrovnik</item>
      <item>Mijo Brković, Dubrovnik, 20000 Dubrovnik</item>
      <item>Nezir Mujkić, Dubrovnik, 20000 Dubrovnik</item>
      <item>Marko Kudrić, Dubrovnik, 20000 Dubrovnik</item>
      <item>Dražen Topić, Dubrovnik, 20000 Dubrovnik</item>
      <item>Mario Perić, Dubrovnik, 20000 Dubrovnik</item>
      <item>Miroslav Ivandić, Dubrovnik, 20000 Dubrovnik</item>
      <item>Marko Lovrić, Dubrovnik, 20000 Dubrovnik</item>
      <item>Građevinski obrt TIM</item>
      <item>Mile Jeličić, Dubrovnik, 20000 Dubrovnik</item>
      <item>Zoran Vukoja, Dubrovnik, 20000 Dubrovnik</item>
      <item>Danijel Vidović, Dubrovnik, 20000 Dubrovnik</item>
      <item>Ivica Radić, Dubrovnik, 20000 Dubrovnik</item>
      <item>Antun Žabić, Dubrovnik, 20000 Dubrovnik</item>
      <item>Srećko Kriste, Dubrovnik, 20000 Dubrovnik</item>
      <item>Jovo Krunić, Dubrovnik, 20000 Dubrovnik</item>
      <item>Stjepan Drljo, Dubrovnik, 20000 Dubrovnik</item>
      <item>Ivan Perić, Dubrovnik, 20000 Dubrovnik</item>
      <item>Joško Vučićević, Dubrovnik, 20000 Dubrovnik</item>
      <item>Franjo Džano, Dubrovnik, 20000 Dubrovnik</item>
      <item>Amel Ahmović, Dubrovnik, 20000 Dubrovnik</item>
      <item>Damir Vladić, Dubrovnik, 20000 Dubrovnik</item>
      <item>Predrag Breljaš,  Dubrovnik, 20000 Dubrovnik</item>
      <item>Dinko Biokšić, Dubrovnik, 20000 Dubrovnik</item>
      <item>Ivica Topić, Dubrovnik, 20000 Dubrovnik</item>
      <item>Mijo Papić, Dubrovnik, 20000 Dubrovnik</item>
      <item>Stipe Miličević, Dubrovnik, 20000 Dubrovnik</item>
      <item>Dinko Pušić, Dubrovnik, 20000 Dubrovnik</item>
      <item>Zdravko Merdžan, Dubrovnik, 20000 Dubrovnik</item>
      <item>Marijo Pušić, Dubrovnik, 20000 Dubrovnik</item>
      <item>Pavo Sentić, Dubrovnik, 20000 Dubrovnik</item>
      <item>Ivica Miletić, Dubrovnik, 20000 Dubrovnik</item>
      <item>Ivan Krešić, Dubrovnik, 20000 Dubrovnik</item>
      <item>Mate Jurković, Dubrovnik, 20000 Dubrovnik</item>
      <item>Zoran Kapetanović, Dubrovnik, 20000 Dubrovnik</item>
      <item>Mijodrag Vitković, Dubrovnik, 20000 Dubrovnik</item>
      <item>Ivan Dobroslavić, Dubrovnik, 20000 Dubrovnik</item>
      <item>Stijepo Majkovica, Dubrovnik, 20000 Dubrovnik</item>
      <item>Vlaho Cumeljan, Dubrovnik, 20000 Dubrovnik</item>
      <item>Dragan Šanta, Dubrovnik, 20000 Dubrovnik</item>
      <item>Josip Čuvalo, Dubrovnik, 20000 Dubrovnik</item>
      <item>Pero Perović, Dubrovnik, 20000 Dubrovnik</item>
      <item>AB KERAMIKA d.o.o., OIB 77285179745</item>
      <item>Stjepan Barušić, Dubrovnik, 20000 Dubrovnik</item>
      <item>Ilija Zadrić, Dubrovnik, 20000 Dubrovnik</item>
      <item>Darko Topić, Dubrovnik, 20000 Dubrovnik</item>
      <item>Smiljko Šitum, Dubrovnik, 20000 Dubrovnik</item>
      <item>Mile Sičaja, Dubrovnik, 20000 Dubrovnik</item>
      <item>Ivan Zadro, Dubrovnik, 20000 Dubrovnik</item>
      <item>Ivica Milinović, Dubrovnik, 20000 Dubrovnik</item>
      <item>Mijo Bošnjak, Dubrovnik, 20000 Dubrovnik</item>
      <item>Niko Sašilo, Dubrovnik, 20000 Dubrovnik</item>
      <item>Jure Grozdić, Dubrovnik, 20000 Dubrovnik</item>
      <item>Nikola Jurić, Dubrovnik, 20000 Dubrovnik</item>
      <item>Marinko Lučić, Dubrovnik, 20000 Dubrovnik</item>
      <item>Slavko Lučić, Dubrovnik, 20000 Dubrovnik</item>
      <item>Branko Jeličić, Dubrovnik, 20000 Dubrovnik</item>
      <item>Marko Perković, Dubrovnik, 20000 Dubrovnik</item>
      <item>Ivo Miletić, Dubrovnik, 20000 Dubrovnik</item>
      <item>Zvonko Šijaković, Dubrovnik, 20000 Dubrovnik</item>
      <item>Ramo Hodžić, Dubrovnik, 20000 Dubrovnik</item>
      <item>Nikša Škrabo, Dubrovnik, 20000 Dubrovnik</item>
      <item>Ivan Papk, Dubrovnik, 20000 Dubrovnik</item>
      <item>Ivan Pavličević, Dubrovnik, 20000 Dubrovnik</item>
      <item>Milenko Miletić, Dubrovnik, 20000 Dubrovnik</item>
      <item>Miroslav Jeličić, Dubrovnik, 20000 Dubrovnik</item>
      <item>Franj Laco, Dubrovnik, 20000 Dubrovnik</item>
      <item>Mato Ivanika, Dubrovnik, 20000 Dubrovnik</item>
      <item>Šimun Cvitanović, Dubrovnik, 20000 Dubrovnik</item>
      <item>Božo Kvorić, Dubrovnik, 20000 Dubrovnik</item>
      <item>Anto Beljo, Dubrovnik, 20000 Dubrovnik</item>
      <item>Ivan Bendre, Dubrovnik, 20000 Dubrovnik</item>
      <item>Nikša Jeljenić, Dubrovnik, 20000 Dubrovnik</item>
      <item>Nikša Škrabo, Dubrovnik, 20000 Dubrovnik</item>
      <item>Jozo Papak, Dubrovnik, 20000 Dubrovnik</item>
      <item>Šinan Bošnjaković, Dubrovnik, 20000 Dubrovnik</item>
      <item>Zoran Vodopija, Dubrovnik, 20000 Dubrovnik</item>
      <item>Antun Njirić, Dubrovnik, 20000 Dubrovnik</item>
      <item>Ivan Potrebica, Dubrovnik, 20000 Dubrovnik</item>
      <item>Miloslav Kokošar, Dubrovnik, 20000 Dubrovnik</item>
      <item>Zičrija Hasanspahić, Dubrovnik, 20000 Dubrovnik</item>
      <item>Goran Vladić, Dubrovnik, 20000 Dubrovnik</item>
      <item>Vojko Smoljanović, Dubrovnik, 20000 Dubrovnik</item>
      <item>Ivan Miličević, Dubrovnik, 20000 Dubrovnik</item>
      <item>Ante Majić, Dubrovnik, 20000 Dubrovnik</item>
      <item>Jozo Morić, Dubrovnik, 20000 Dubrovnik</item>
      <item>Ervin Nukić, Dubrovnik, 20000 Dubrovnik</item>
      <item>Marko Kristić, Dubrovnik, 20000 Dubrovnik</item>
      <item>Dragan Ivandić, Dubrovnik, 20000 Dubrovnik</item>
      <item>Jospi Topić, Dubrovnik, 20000 Dubrovnik</item>
      <item>Dubravko Mage, Dubrovnik, 20000 Dubrovnik</item>
      <item>Milenko Ivanika,Dubrovnik, 20000 Dubrovnik</item>
      <item>Robert Maras, Dubrovnik, 20000 Dubrovnik</item>
      <item>Nikša Brajević, Dubrovnik, 20000 Dubrovnik</item>
      <item>Renejo Ćorsuljić, Dubrovnik, 20000 Dubrovnik</item>
      <item>Željko Crepulja, Dubrovnik, 20000 Dubrovnik</item>
      <item>Slavko Krisitć, Dubrovnik, 20000 Dubrovnik</item>
      <item>Jerko Budimir, Dubrovnik, 20000 Dubrovnik</item>
      <item>Izet Zelentrović, Dubrovnik, 20000 Dubrovnik</item>
      <item>Lenka Sentić, Dubrovnik, 20000 Dubrovnik</item>
      <item>Ivica Pušić, Dubrovnik, 20000 Dubrovnik</item>
      <item>Maro Lujo, Dubrovnik, 20000 Dubrovnik</item>
      <item>Zdenka Ivanović, Dubrovnik, 20000 Dubrovnik</item>
      <item>Tereza Lakić, Dubrovnik, 20000 Dubrovnik</item>
      <item>Vlasta Lončarić, Dubrovnik, 20000 Dubrovnik</item>
      <item>Marina Osmić, Dubrovnik, 20000 Dubrovnik</item>
      <item>Mato Đurović, Dubrovnik, 20000 Dubrovnik</item>
      <item>Zoran Tomašević, Dubrovnik, 20000 Dubrovnik</item>
      <item>Marija Kokošar, Dubrovnik, 20000 Dubrovnik</item>
      <item>Pero Andrić, Dubrovnik, 20000 Dubrovnik</item>
      <item>Marin Srijemse, Dubrovnik, 20000 Dubrovnik</item>
      <item>Marija Đurđević, Dubrovnik, 20000 Dubrovnik</item>
      <item>Ante Kljusurić, Dubrovnik, 20000 Dubrovnik</item>
      <item>Petar Kovačević, Dubrovnik, 20000 Dubrovnik</item>
      <item>Ivan Biskup, Dubrovnik, 20000 Dubrovnik</item>
      <item>Ante Topić, Dubrovnik, 20000 Dubrovnik</item>
      <item>Vladimir Ivičević, Dubrovnik, 20000 Dubrovnik</item>
      <item>Josip Radić, Dubrovnik, 20000 Dubrovnik</item>
      <item>Ivan Zlatić, Dubrovnik, 20000 Dubrovnik</item>
      <item>Željko Bošnjak, Dubrovnik, 20000 Dubrovnik</item>
      <item>Pero Raić, Dubrovnik, 20000 Dubrovnik</item>
      <item>Ivan Lovrić, Dubrovnik, 20000 Dubrovnik</item>
      <item>Ivan Bender, Dubrovnik, 20000 Dubrovnik</item>
      <item>Zdravko Bošnjak, Dubrovnik, 20000 Dubrovnik</item>
      <item>Ivan Džidžić, Dubrovnik, 20000 Dubrovnik</item>
      <item>Pero Tomašević, Dubrovnik, 20000 Dubrovnik</item>
      <item>Jakov Balarin, Dubrovnik, 20000 Dubrovnik</item>
      <item>Pero Asanović, Dubrovnik, 20000 Dubrovnik</item>
      <item>Milo Nožica, Dubrovnik, 20000 Dubrovnik</item>
      <item>Stipo Franjić, Dubrovnik, 20000 Dubrovnik</item>
      <item>Tihomir Trče, Dubrovnik, 20000 Dubrovnik</item>
      <item>Viktor Majić, Dubrovnik, 20000 Dubrovnik</item>
      <item>Tonći Medi, Dubrovnik, 20000 Dubrovnik</item>
      <item>Jasmin Zelentrović, Dubrovnik, 20000 Dubrovnik</item>
      <item>Davor Radivojević, Dubrovnik, 20000 Dubrovnik</item>
      <item>Boris Centelege, Dubrovnik, 20000 Dubrovnik</item>
      <item>Ardo Petko, Dubrovnik, 20000 Dubrovnik</item>
      <item>KONAVLE METAL d.o.o. za proizvodnju, trgovinu i usluge, OIB 55470127232, Gruda 4, Gruda zastupanog po punomoćniku Amir Alijagić</item>
      <item>Stjepan Lakić, Dubrovnik, 20000 Dubrovnik</item>
      <item>Milan Pemdo, Dubrovnik, 20000 Dubrovnik</item>
      <item>Robert Popović, Dubrovnik, 20000 Dubrovnik</item>
      <item>Pero Jović, Dubrovnik, 20000 Dubrovnik</item>
      <item>Branislav Filipović, Dubrovnik, 20000 Dubrovnik</item>
      <item>Dragan Litrica, Dubrovnik, 20000 Dubrovnik</item>
      <item>Mato Lovrić, Dubrovnik, 20000 Dubrovnik</item>
      <item>Aldin Hajdarović, Dubrovnik, 20000 Dubrovnik</item>
      <item>Halim Dedović, Dubrovnik, 20000 Dubrovnik</item>
      <item>Ivica Abaz, Dubrovnik, 20000 Dubrovnik</item>
      <item>Zulfo Ćotović, Dubrovnik, 20000 Dubrovnik</item>
      <item>LIBERTAS - DUBROVNIK d.o.o. za prijevoz putnika, OIB 36411681446, Ogarići 12, Komolac zastupanog po punomoćniku Nikolina Zvjerković</item>
      <item>Antun Vukas, Dubrovnik, 20000 Dubrovnik</item>
      <item>Husein Odobašić, Dubrovnik, 20000 Dubrovnik</item>
      <item>Ante Marić, Dubrovnik, 20000 Dubrovnik</item>
      <item>Ivan Zvono, Dubrovnik, 20000 Dubrovnik</item>
      <item>Katica Mašković, Dubrovnik, 20000 Dubrovnik</item>
      <item>Ivan Oberan, Dubrovnik, 20000 Dubrovnik</item>
      <item>Ivko Vide, Dubrovnik, 20000 Dubrovnik</item>
      <item>Ante Kljusurić, Dubrovnik, 20000 Dubrovnik</item>
      <item>Nade Matijaši, Dubrovnik, 20000 Dubrovnik</item>
      <item>Mujsira Majišević, Dubrovnik, 20000 Dubrovnik</item>
      <item>Mare Jerković, Dubrovnik, 20000 Dubrovnik</item>
      <item>LIFT MODUS d.o.o. za poizvodnju, trgovinu i usluge, OIB 15526597734, Zagrebačka cesta 145 A/III, 10000 Zagreb zastupanog po punomoćniku Zdravko Balenović</item>
      <item>Rudolf Klečak, Dubrovnik, 20000 Dubrovnik</item>
      <item>Mato Kevo, Dubrovnik, 20000 Dubrovnik</item>
      <item>Mato Topić, Dubrovnik, 20000 Dubrovnik</item>
      <item>Boško Rojević, Dubrovnik, 20000 Dubrovnik</item>
      <item>Nikola Oberan, Dubronvik, 20000 Dubrovnik</item>
      <item>Andrija Zvono, Dubrovnik, 20000 Dubrovnik</item>
      <item>Dragan Bender, Dubrovnik, 20000 Dubrovnik</item>
      <item>Esad Čokljat, Dubrovnik, 20000 Dubrovnik zastupanog po punomoćniku Želimir Par, odvjetnik</item>
      <item>Martin Žeravica, Dubrovnik, 20000 Dubrovnik</item>
      <item>Slavko Garić, Dubrovnik, 20000 Dubrovnik</item>
      <item>Vlaho Bukvić, Dubrovnik, 20000 Dubrovnik</item>
      <item>IMPULS-LEASING društvo s ograničenom odgovornošću za leasing, OIB 65918029671, Velimira Škorpika 24/1, 10000 Zagreb zastupanog po punomoćniku Kate Galić</item>
      <item>Zoran Radetić, Dubrovnik, 20000 Dubrovnik</item>
      <item>Niko Pavlović, Dubrovnik, 20000 Dubrovnik</item>
      <item>Franjo Vnučec, Dubrovnik, 20000 Dubrovnik</item>
      <item>Predrag Tokmakčija, Dubrovnik, 20000 Dubrovnik</item>
      <item>Goran Škrabo, Dubrovnik, 20000 Dubrovnik</item>
      <item>Miho Kevo, Dubrovnik, 20000 Dubrovnik</item>
      <item>Munib Aganović, Dubrovnik, 20000 Dubrovnik</item>
      <item>Slavko Bošnjak, Dubrovnik, 20000 Dubrovnik</item>
      <item>Ivko Jović, Dubrovnik, 20000 Dubrovnik</item>
      <item>Ivica Hladilo, Dubrovnik, 20000 Dubrovnik</item>
      <item>Nikola Mlinarić, Dubrovnik, 20000 Dubrovnik</item>
      <item>ZARAKOP društvo s ograničenom odgovornošću za građevinarstvo i geoinženjering, OIB 47945843315, Baričevići 26, Murvica</item>
      <item>Mario Sole, Dubrovnik, 20000 Dubrovnik</item>
      <item>Danijel Zvijerković, Dubrovnik, 20000 Dubrovnik</item>
      <item>Marinko Bradić, Dubrovnik, 20000 Dubrovnik</item>
      <item>Mirko Kolar, Dubrovnik, 20000 Dubrovnik</item>
      <item>Žarko Rajković, Dubrovnik, 20000 Dubrovnik</item>
      <item>Krešimir Drinovac, Dubrovnik, 20000 Dubrovnik</item>
      <item>Vitomir Milanić, Dubrovnik, 20000 Dubrovnik</item>
      <item>Marko Čerlek, Dubrovnik, 20000 Dubrovnik</item>
      <item>Ivica Car, Dubrovnik, 20000 Dubrovnik</item>
      <item>Dragan Mendeš, Dubrovnik, 20000 Dubrovnik</item>
      <item>Antun Marinović, Dubrovnik, 20000 Dubrovnik</item>
      <item>VIAM društvo za građevinarstvo, trgovinu i projektiranje d.o.o., OIB 61581848671, Josipa Kosora 40, Dubrovnik</item>
      <item>Vlaho Lepeš, Dubrovnik, 20000 Dubrovnik</item>
      <item>Berislav Bartulović, Dubrovnik, 20000 Dubrovnik</item>
      <item>Danijel Ravić, Dubrovnik, 20000 Dubrovnik</item>
      <item>Tomislav Topić, Dubrovnik, 20000 Dubrovnik</item>
      <item>Ivica Prkačin, Dubrovnik, 20000 Dubrovnik</item>
      <item>Pavo Lukić, Dubrovnik, 20000 Dubrovnik</item>
      <item>Dane Grubeša, Dubrovnik, 20000 Dubrovnik</item>
      <item>Vlaho Vatović, Dubrovnik, 20000 Dubrovnik</item>
      <item>Ivo Šimunović, Dubrovnik, 20000 Dubrovnik</item>
      <item>Stjepan Matić, Dubrovnik, 20000 Dubrovnik</item>
      <item>Ivan Šijalović, Dubrovnik, 20000 Dubrovnik</item>
      <item>ELEKTRO-TEAM d.o.o. za elektroinstalacije, OIB 26176974494, Riječka 16/A, Dubrovnik zastupanog po punomoćniku Anita Tomašević</item>
      <item>Almir Pelko, Dubrovnik, 20000 Dubrovnik</item>
      <item>Neđo Mijović, Dubrovnik, 20000 Dubrovnik</item>
      <item>Vide Vuletić, Dubrovnik, 20000 Dubrovnik</item>
      <item>Jozo Dedov, Dubrovnik, 20000 Dubrovnik</item>
      <item>Ivo Andrić, Dubrovnik, 20000 Dubrovnik</item>
      <item>Ivo Mišura, Dubrovnik, 20000 Dubrovnik</item>
      <item>Mišo Previšić, Dubrovnik, 20000 Dubrovnik</item>
      <item>Božo Maslać, Dubrovnik, 20000 Dubrovnik</item>
      <item>Salko Sejdin, Dubrovnik, 20000 Dubrovnik</item>
      <item>Mirko Šimunović, Dubrovnik, 20000 Dubrovnik</item>
      <item>Tomas Pavlović, Dubrovnik, 20000 Dubrovnik</item>
      <item>Antun Knežević, 20000 Dubrovnik</item>
      <item>Andrija Fabris</item>
      <item>IVAN KOVAČ</item>
      <item>Dragan Baketarić, Put Dragovoljaca Domovinskog rata 136 Kod Đive Kesovija, 20207 Mlini</item>
    </derivirana_varijabla>
  </DomainObject.Predmet.StrankaListFormatedWithAdressOIB>
  <DomainObject.Predmet.StrankaListNazivFormated>
    <izvorni_sadrzaj>
      <item>OTP banka Hrvatska dioničko društvo</item>
      <item>Stipo Gabrić</item>
      <item>DUBROVNIK GRADNJA d.o.o.</item>
      <item>Goran Vidović</item>
      <item>HYPO ALPE-ADRIA-BANK dioničko društvo</item>
      <item>Mirko Bilandžija, Dubrovnik</item>
      <item>Damir Vlahinić, Dubrovnik</item>
      <item>EUROHERC osiguranje - dioničko društvo za osiguranje imovine i osoba i druge poslove osiguranja</item>
      <item>Jadranka Oberan, Dubrovnik</item>
      <item>Andrija Golemac, Dubrovnik</item>
      <item>Vinko Raguž, Dubrovnik</item>
      <item>Maro Duper, Dubrovnik</item>
      <item>Ivan Pavlović, Dubrovnik</item>
      <item>Mato Monković, Dubrovnik</item>
      <item>Marko Pjević, Dubrovnik</item>
      <item>Gordan Cvitanović, Dubrovnik</item>
      <item>Jelena Marušić, Dubrovnik</item>
      <item>Igor Dobroslavić, Dubrovnik</item>
      <item>Igor Centelege, Dubrovnik</item>
      <item>Antun Knego, Dubrovnik</item>
      <item>Niko Pošak, Dubrovnik</item>
      <item>Ivan Radoš, Dubrovnik</item>
      <item>Ante Kriste, Dubrovnik</item>
      <item>Niko Škoro, Dubrovnik</item>
      <item>Andrija Beljo, Dubrovnik</item>
      <item>Luka Franjić, Dubrovnik</item>
      <item>Safet Elezović, Dubrovnik</item>
      <item>Petar Banušić, Dubrovnik</item>
      <item>Mario Papak, Dubrovnik</item>
      <item>CEMEX Hrvatska dioničko društvo za proizvodnju i prodaju cementa i drugih građevinskih materijala</item>
      <item>Stipe Jeličić, Dubrovnik</item>
      <item>Mario Topić, Dubrovnik</item>
      <item>Slavko Bošnjak, Dubrovnik</item>
      <item>Stipo Topić, Dubrovnik</item>
      <item>Mijo Brković, Dubrovnik</item>
      <item>Nezir Mujkić, Dubrovnik</item>
      <item>Marko Kudrić, Dubrovnik</item>
      <item>Dražen Topić, Dubrovnik</item>
      <item>Mario Perić, Dubrovnik</item>
      <item>Miroslav Ivandić, Dubrovnik</item>
      <item>Marko Lovrić, Dubrovnik</item>
      <item>Građevinski obrt TIM</item>
      <item>Mile Jeličić, Dubrovnik</item>
      <item>Zoran Vukoja, Dubrovnik</item>
      <item>Danijel Vidović, Dubrovnik</item>
      <item>Ivica Radić, Dubrovnik</item>
      <item>Antun Žabić, Dubrovnik</item>
      <item>Srećko Kriste, Dubrovnik</item>
      <item>Jovo Krunić, Dubrovnik</item>
      <item>Stjepan Drljo, Dubrovnik</item>
      <item>Ivan Perić, Dubrovnik</item>
      <item>Joško Vučićević, Dubrovnik</item>
      <item>Franjo Džano, Dubrovnik</item>
      <item>Amel Ahmović, Dubrovnik</item>
      <item>Damir Vladić, Dubrovnik</item>
      <item>Predrag Breljaš,  Dubrovnik</item>
      <item>Dinko Biokšić, Dubrovnik</item>
      <item>Ivica Topić, Dubrovnik</item>
      <item>Mijo Papić, Dubrovnik</item>
      <item>Stipe Miličević, Dubrovnik</item>
      <item>Dinko Pušić, Dubrovnik</item>
      <item>Zdravko Merdžan, Dubrovnik</item>
      <item>Marijo Pušić, Dubrovnik</item>
      <item>Pavo Sentić, Dubrovnik</item>
      <item>Ivica Miletić, Dubrovnik</item>
      <item>Ivan Krešić, Dubrovnik</item>
      <item>Mate Jurković, Dubrovnik</item>
      <item>Zoran Kapetanović, Dubrovnik</item>
      <item>Mijodrag Vitković, Dubrovnik</item>
      <item>Ivan Dobroslavić, Dubrovnik</item>
      <item>Stijepo Majkovica, Dubrovnik</item>
      <item>Vlaho Cumeljan, Dubrovnik</item>
      <item>Dragan Šanta, Dubrovnik</item>
      <item>Josip Čuvalo, Dubrovnik</item>
      <item>Pero Perović, Dubrovnik</item>
      <item>AB KERAMIKA d.o.o.</item>
      <item>Stjepan Barušić, Dubrovnik</item>
      <item>Ilija Zadrić, Dubrovnik</item>
      <item>Darko Topić, Dubrovnik</item>
      <item>Smiljko Šitum, Dubrovnik</item>
      <item>Mile Sičaja, Dubrovnik</item>
      <item>Ivan Zadro, Dubrovnik</item>
      <item>Ivica Milinović, Dubrovnik</item>
      <item>Mijo Bošnjak, Dubrovnik</item>
      <item>Niko Sašilo, Dubrovnik</item>
      <item>Jure Grozdić, Dubrovnik</item>
      <item>Nikola Jurić, Dubrovnik</item>
      <item>Marinko Lučić, Dubrovnik</item>
      <item>Slavko Lučić, Dubrovnik</item>
      <item>Branko Jeličić, Dubrovnik</item>
      <item>Marko Perković, Dubrovnik</item>
      <item>Ivo Miletić, Dubrovnik</item>
      <item>Zvonko Šijaković, Dubrovnik</item>
      <item>Ramo Hodžić, Dubrovnik</item>
      <item>Nikša Škrabo, Dubrovnik</item>
      <item>Ivan Papk, Dubrovnik</item>
      <item>Ivan Pavličević, Dubrovnik</item>
      <item>Milenko Miletić, Dubrovnik</item>
      <item>Miroslav Jeličić, Dubrovnik</item>
      <item>Franj Laco, Dubrovnik</item>
      <item>Mato Ivanika, Dubrovnik</item>
      <item>Šimun Cvitanović, Dubrovnik</item>
      <item>Božo Kvorić, Dubrovnik</item>
      <item>Anto Beljo, Dubrovnik</item>
      <item>Ivan Bendre, Dubrovnik</item>
      <item>Nikša Jeljenić, Dubrovnik</item>
      <item>Nikša Škrabo, Dubrovnik</item>
      <item>Jozo Papak, Dubrovnik</item>
      <item>Šinan Bošnjaković, Dubrovnik</item>
      <item>Zoran Vodopija, Dubrovnik</item>
      <item>Antun Njirić, Dubrovnik</item>
      <item>Ivan Potrebica, Dubrovnik</item>
      <item>Miloslav Kokošar, Dubrovnik</item>
      <item>Zičrija Hasanspahić, Dubrovnik</item>
      <item>Goran Vladić, Dubrovnik</item>
      <item>Vojko Smoljanović, Dubrovnik</item>
      <item>Ivan Miličević, Dubrovnik</item>
      <item>Ante Majić, Dubrovnik</item>
      <item>Jozo Morić, Dubrovnik</item>
      <item>Ervin Nukić, Dubrovnik</item>
      <item>Marko Kristić, Dubrovnik</item>
      <item>Dragan Ivandić, Dubrovnik</item>
      <item>Jospi Topić, Dubrovnik</item>
      <item>Dubravko Mage, Dubrovnik</item>
      <item>Milenko Ivanika,Dubrovnik</item>
      <item>Robert Maras, Dubrovnik</item>
      <item>Nikša Brajević, Dubrovnik</item>
      <item>Renejo Ćorsuljić, Dubrovnik</item>
      <item>Željko Crepulja, Dubrovnik</item>
      <item>Slavko Krisitć, Dubrovnik</item>
      <item>Jerko Budimir, Dubrovnik</item>
      <item>Izet Zelentrović, Dubrovnik</item>
      <item>Lenka Sentić, Dubrovnik</item>
      <item>Ivica Pušić, Dubrovnik</item>
      <item>Maro Lujo, Dubrovnik</item>
      <item>Zdenka Ivanović, Dubrovnik</item>
      <item>Tereza Lakić, Dubrovnik</item>
      <item>Vlasta Lončarić, Dubrovnik</item>
      <item>Marina Osmić, Dubrovnik</item>
      <item>Mato Đurović, Dubrovnik</item>
      <item>Zoran Tomašević, Dubrovnik</item>
      <item>Marija Kokošar, Dubrovnik</item>
      <item>Pero Andrić, Dubrovnik</item>
      <item>Marin Srijemse, Dubrovnik</item>
      <item>Marija Đurđević, Dubrovnik</item>
      <item>Ante Kljusurić, Dubrovnik</item>
      <item>Petar Kovačević, Dubrovnik</item>
      <item>Ivan Biskup, Dubrovnik</item>
      <item>Ante Topić, Dubrovnik</item>
      <item>Vladimir Ivičević, Dubrovnik</item>
      <item>Josip Radić, Dubrovnik</item>
      <item>Ivan Zlatić, Dubrovnik</item>
      <item>Željko Bošnjak, Dubrovnik</item>
      <item>Pero Raić, Dubrovnik</item>
      <item>Ivan Lovrić, Dubrovnik</item>
      <item>Ivan Bender, Dubrovnik</item>
      <item>Zdravko Bošnjak, Dubrovnik</item>
      <item>Ivan Džidžić, Dubrovnik</item>
      <item>Pero Tomašević, Dubrovnik</item>
      <item>Jakov Balarin, Dubrovnik</item>
      <item>Pero Asanović, Dubrovnik</item>
      <item>Milo Nožica, Dubrovnik</item>
      <item>Stipo Franjić, Dubrovnik</item>
      <item>Tihomir Trče, Dubrovnik</item>
      <item>Viktor Majić, Dubrovnik</item>
      <item>Tonći Medi, Dubrovnik</item>
      <item>Jasmin Zelentrović, Dubrovnik</item>
      <item>Davor Radivojević, Dubrovnik</item>
      <item>Boris Centelege, Dubrovnik</item>
      <item>Ardo Petko, Dubrovnik</item>
      <item>KONAVLE METAL d.o.o. za proizvodnju, trgovinu i usluge</item>
      <item>Stjepan Lakić, Dubrovnik</item>
      <item>Milan Pemdo, Dubrovnik</item>
      <item>Robert Popović, Dubrovnik</item>
      <item>Pero Jović, Dubrovnik</item>
      <item>Branislav Filipović, Dubrovnik</item>
      <item>Dragan Litrica, Dubrovnik</item>
      <item>Mato Lovrić, Dubrovnik</item>
      <item>Aldin Hajdarović, Dubrovnik</item>
      <item>Halim Dedović, Dubrovnik</item>
      <item>Ivica Abaz, Dubrovnik</item>
      <item>Zulfo Ćotović, Dubrovnik</item>
      <item>LIBERTAS - DUBROVNIK d.o.o. za prijevoz putnika</item>
      <item>Antun Vukas, Dubrovnik</item>
      <item>Husein Odobašić, Dubrovnik</item>
      <item>Ante Marić, Dubrovnik</item>
      <item>Ivan Zvono, Dubrovnik</item>
      <item>Katica Mašković, Dubrovnik</item>
      <item>Ivan Oberan, Dubrovnik</item>
      <item>Ivko Vide, Dubrovnik</item>
      <item>Ante Kljusurić, Dubrovnik</item>
      <item>Nade Matijaši, Dubrovnik</item>
      <item>Mujsira Majišević, Dubrovnik</item>
      <item>Mare Jerković, Dubrovnik</item>
      <item>LIFT MODUS d.o.o. za poizvodnju, trgovinu i usluge</item>
      <item>Rudolf Klečak, Dubrovnik</item>
      <item>Mato Kevo, Dubrovnik</item>
      <item>Mato Topić, Dubrovnik</item>
      <item>Boško Rojević, Dubrovnik</item>
      <item>Nikola Oberan, Dubronvik</item>
      <item>Andrija Zvono, Dubrovnik</item>
      <item>Dragan Bender, Dubrovnik</item>
      <item>Esad Čokljat, Dubrovnik</item>
      <item>Martin Žeravica, Dubrovnik</item>
      <item>Slavko Garić, Dubrovnik</item>
      <item>Vlaho Bukvić, Dubrovnik</item>
      <item>IMPULS-LEASING društvo s ograničenom odgovornošću za leasing</item>
      <item>Zoran Radetić, Dubrovnik</item>
      <item>Niko Pavlović, Dubrovnik</item>
      <item>Franjo Vnučec, Dubrovnik</item>
      <item>Predrag Tokmakčija, Dubrovnik</item>
      <item>Goran Škrabo, Dubrovnik</item>
      <item>Miho Kevo, Dubrovnik</item>
      <item>Munib Aganović, Dubrovnik</item>
      <item>Slavko Bošnjak, Dubrovnik</item>
      <item>Ivko Jović, Dubrovnik</item>
      <item>Ivica Hladilo, Dubrovnik</item>
      <item>Nikola Mlinarić, Dubrovnik</item>
      <item>ZARAKOP društvo s ograničenom odgovornošću za građevinarstvo i geoinženjering</item>
      <item>Mario Sole, Dubrovnik</item>
      <item>Danijel Zvijerković, Dubrovnik</item>
      <item>Marinko Bradić, Dubrovnik</item>
      <item>Mirko Kolar, Dubrovnik</item>
      <item>Žarko Rajković, Dubrovnik</item>
      <item>Krešimir Drinovac, Dubrovnik</item>
      <item>Vitomir Milanić, Dubrovnik</item>
      <item>Marko Čerlek, Dubrovnik</item>
      <item>Ivica Car, Dubrovnik</item>
      <item>Dragan Mendeš, Dubrovnik</item>
      <item>Antun Marinović, Dubrovnik</item>
      <item>VIAM društvo za građevinarstvo, trgovinu i projektiranje d.o.o.</item>
      <item>Vlaho Lepeš, Dubrovnik</item>
      <item>Berislav Bartulović, Dubrovnik</item>
      <item>Danijel Ravić, Dubrovnik</item>
      <item>Tomislav Topić, Dubrovnik</item>
      <item>Ivica Prkačin, Dubrovnik</item>
      <item>Pavo Lukić, Dubrovnik</item>
      <item>Dane Grubeša, Dubrovnik</item>
      <item>Vlaho Vatović, Dubrovnik</item>
      <item>Ivo Šimunović, Dubrovnik</item>
      <item>Stjepan Matić, Dubrovnik</item>
      <item>Ivan Šijalović, Dubrovnik</item>
      <item>ELEKTRO-TEAM d.o.o. za elektroinstalacije</item>
      <item>Almir Pelko, Dubrovnik</item>
      <item>Neđo Mijović, Dubrovnik</item>
      <item>Vide Vuletić, Dubrovnik</item>
      <item>Jozo Dedov, Dubrovnik</item>
      <item>Ivo Andrić, Dubrovnik</item>
      <item>Ivo Mišura, Dubrovnik</item>
      <item>Mišo Previšić, Dubrovnik</item>
      <item>Božo Maslać, Dubrovnik</item>
      <item>Salko Sejdin, Dubrovnik</item>
      <item>Mirko Šimunović, Dubrovnik</item>
      <item>Tomas Pavlović, Dubrovnik</item>
      <item>Antun Knežević</item>
      <item>Andrija Fabris</item>
      <item>IVAN KOVAČ</item>
      <item>Dragan Baketarić</item>
    </izvorni_sadrzaj>
    <derivirana_varijabla naziv="DomainObject.Predmet.StrankaListNazivFormated_1">
      <item>OTP banka Hrvatska dioničko društvo</item>
      <item>Stipo Gabrić</item>
      <item>DUBROVNIK GRADNJA d.o.o.</item>
      <item>Goran Vidović</item>
      <item>HYPO ALPE-ADRIA-BANK dioničko društvo</item>
      <item>Mirko Bilandžija, Dubrovnik</item>
      <item>Damir Vlahinić, Dubrovnik</item>
      <item>EUROHERC osiguranje - dioničko društvo za osiguranje imovine i osoba i druge poslove osiguranja</item>
      <item>Jadranka Oberan, Dubrovnik</item>
      <item>Andrija Golemac, Dubrovnik</item>
      <item>Vinko Raguž, Dubrovnik</item>
      <item>Maro Duper, Dubrovnik</item>
      <item>Ivan Pavlović, Dubrovnik</item>
      <item>Mato Monković, Dubrovnik</item>
      <item>Marko Pjević, Dubrovnik</item>
      <item>Gordan Cvitanović, Dubrovnik</item>
      <item>Jelena Marušić, Dubrovnik</item>
      <item>Igor Dobroslavić, Dubrovnik</item>
      <item>Igor Centelege, Dubrovnik</item>
      <item>Antun Knego, Dubrovnik</item>
      <item>Niko Pošak, Dubrovnik</item>
      <item>Ivan Radoš, Dubrovnik</item>
      <item>Ante Kriste, Dubrovnik</item>
      <item>Niko Škoro, Dubrovnik</item>
      <item>Andrija Beljo, Dubrovnik</item>
      <item>Luka Franjić, Dubrovnik</item>
      <item>Safet Elezović, Dubrovnik</item>
      <item>Petar Banušić, Dubrovnik</item>
      <item>Mario Papak, Dubrovnik</item>
      <item>CEMEX Hrvatska dioničko društvo za proizvodnju i prodaju cementa i drugih građevinskih materijala</item>
      <item>Stipe Jeličić, Dubrovnik</item>
      <item>Mario Topić, Dubrovnik</item>
      <item>Slavko Bošnjak, Dubrovnik</item>
      <item>Stipo Topić, Dubrovnik</item>
      <item>Mijo Brković, Dubrovnik</item>
      <item>Nezir Mujkić, Dubrovnik</item>
      <item>Marko Kudrić, Dubrovnik</item>
      <item>Dražen Topić, Dubrovnik</item>
      <item>Mario Perić, Dubrovnik</item>
      <item>Miroslav Ivandić, Dubrovnik</item>
      <item>Marko Lovrić, Dubrovnik</item>
      <item>Građevinski obrt TIM</item>
      <item>Mile Jeličić, Dubrovnik</item>
      <item>Zoran Vukoja, Dubrovnik</item>
      <item>Danijel Vidović, Dubrovnik</item>
      <item>Ivica Radić, Dubrovnik</item>
      <item>Antun Žabić, Dubrovnik</item>
      <item>Srećko Kriste, Dubrovnik</item>
      <item>Jovo Krunić, Dubrovnik</item>
      <item>Stjepan Drljo, Dubrovnik</item>
      <item>Ivan Perić, Dubrovnik</item>
      <item>Joško Vučićević, Dubrovnik</item>
      <item>Franjo Džano, Dubrovnik</item>
      <item>Amel Ahmović, Dubrovnik</item>
      <item>Damir Vladić, Dubrovnik</item>
      <item>Predrag Breljaš,  Dubrovnik</item>
      <item>Dinko Biokšić, Dubrovnik</item>
      <item>Ivica Topić, Dubrovnik</item>
      <item>Mijo Papić, Dubrovnik</item>
      <item>Stipe Miličević, Dubrovnik</item>
      <item>Dinko Pušić, Dubrovnik</item>
      <item>Zdravko Merdžan, Dubrovnik</item>
      <item>Marijo Pušić, Dubrovnik</item>
      <item>Pavo Sentić, Dubrovnik</item>
      <item>Ivica Miletić, Dubrovnik</item>
      <item>Ivan Krešić, Dubrovnik</item>
      <item>Mate Jurković, Dubrovnik</item>
      <item>Zoran Kapetanović, Dubrovnik</item>
      <item>Mijodrag Vitković, Dubrovnik</item>
      <item>Ivan Dobroslavić, Dubrovnik</item>
      <item>Stijepo Majkovica, Dubrovnik</item>
      <item>Vlaho Cumeljan, Dubrovnik</item>
      <item>Dragan Šanta, Dubrovnik</item>
      <item>Josip Čuvalo, Dubrovnik</item>
      <item>Pero Perović, Dubrovnik</item>
      <item>AB KERAMIKA d.o.o.</item>
      <item>Stjepan Barušić, Dubrovnik</item>
      <item>Ilija Zadrić, Dubrovnik</item>
      <item>Darko Topić, Dubrovnik</item>
      <item>Smiljko Šitum, Dubrovnik</item>
      <item>Mile Sičaja, Dubrovnik</item>
      <item>Ivan Zadro, Dubrovnik</item>
      <item>Ivica Milinović, Dubrovnik</item>
      <item>Mijo Bošnjak, Dubrovnik</item>
      <item>Niko Sašilo, Dubrovnik</item>
      <item>Jure Grozdić, Dubrovnik</item>
      <item>Nikola Jurić, Dubrovnik</item>
      <item>Marinko Lučić, Dubrovnik</item>
      <item>Slavko Lučić, Dubrovnik</item>
      <item>Branko Jeličić, Dubrovnik</item>
      <item>Marko Perković, Dubrovnik</item>
      <item>Ivo Miletić, Dubrovnik</item>
      <item>Zvonko Šijaković, Dubrovnik</item>
      <item>Ramo Hodžić, Dubrovnik</item>
      <item>Nikša Škrabo, Dubrovnik</item>
      <item>Ivan Papk, Dubrovnik</item>
      <item>Ivan Pavličević, Dubrovnik</item>
      <item>Milenko Miletić, Dubrovnik</item>
      <item>Miroslav Jeličić, Dubrovnik</item>
      <item>Franj Laco, Dubrovnik</item>
      <item>Mato Ivanika, Dubrovnik</item>
      <item>Šimun Cvitanović, Dubrovnik</item>
      <item>Božo Kvorić, Dubrovnik</item>
      <item>Anto Beljo, Dubrovnik</item>
      <item>Ivan Bendre, Dubrovnik</item>
      <item>Nikša Jeljenić, Dubrovnik</item>
      <item>Nikša Škrabo, Dubrovnik</item>
      <item>Jozo Papak, Dubrovnik</item>
      <item>Šinan Bošnjaković, Dubrovnik</item>
      <item>Zoran Vodopija, Dubrovnik</item>
      <item>Antun Njirić, Dubrovnik</item>
      <item>Ivan Potrebica, Dubrovnik</item>
      <item>Miloslav Kokošar, Dubrovnik</item>
      <item>Zičrija Hasanspahić, Dubrovnik</item>
      <item>Goran Vladić, Dubrovnik</item>
      <item>Vojko Smoljanović, Dubrovnik</item>
      <item>Ivan Miličević, Dubrovnik</item>
      <item>Ante Majić, Dubrovnik</item>
      <item>Jozo Morić, Dubrovnik</item>
      <item>Ervin Nukić, Dubrovnik</item>
      <item>Marko Kristić, Dubrovnik</item>
      <item>Dragan Ivandić, Dubrovnik</item>
      <item>Jospi Topić, Dubrovnik</item>
      <item>Dubravko Mage, Dubrovnik</item>
      <item>Milenko Ivanika,Dubrovnik</item>
      <item>Robert Maras, Dubrovnik</item>
      <item>Nikša Brajević, Dubrovnik</item>
      <item>Renejo Ćorsuljić, Dubrovnik</item>
      <item>Željko Crepulja, Dubrovnik</item>
      <item>Slavko Krisitć, Dubrovnik</item>
      <item>Jerko Budimir, Dubrovnik</item>
      <item>Izet Zelentrović, Dubrovnik</item>
      <item>Lenka Sentić, Dubrovnik</item>
      <item>Ivica Pušić, Dubrovnik</item>
      <item>Maro Lujo, Dubrovnik</item>
      <item>Zdenka Ivanović, Dubrovnik</item>
      <item>Tereza Lakić, Dubrovnik</item>
      <item>Vlasta Lončarić, Dubrovnik</item>
      <item>Marina Osmić, Dubrovnik</item>
      <item>Mato Đurović, Dubrovnik</item>
      <item>Zoran Tomašević, Dubrovnik</item>
      <item>Marija Kokošar, Dubrovnik</item>
      <item>Pero Andrić, Dubrovnik</item>
      <item>Marin Srijemse, Dubrovnik</item>
      <item>Marija Đurđević, Dubrovnik</item>
      <item>Ante Kljusurić, Dubrovnik</item>
      <item>Petar Kovačević, Dubrovnik</item>
      <item>Ivan Biskup, Dubrovnik</item>
      <item>Ante Topić, Dubrovnik</item>
      <item>Vladimir Ivičević, Dubrovnik</item>
      <item>Josip Radić, Dubrovnik</item>
      <item>Ivan Zlatić, Dubrovnik</item>
      <item>Željko Bošnjak, Dubrovnik</item>
      <item>Pero Raić, Dubrovnik</item>
      <item>Ivan Lovrić, Dubrovnik</item>
      <item>Ivan Bender, Dubrovnik</item>
      <item>Zdravko Bošnjak, Dubrovnik</item>
      <item>Ivan Džidžić, Dubrovnik</item>
      <item>Pero Tomašević, Dubrovnik</item>
      <item>Jakov Balarin, Dubrovnik</item>
      <item>Pero Asanović, Dubrovnik</item>
      <item>Milo Nožica, Dubrovnik</item>
      <item>Stipo Franjić, Dubrovnik</item>
      <item>Tihomir Trče, Dubrovnik</item>
      <item>Viktor Majić, Dubrovnik</item>
      <item>Tonći Medi, Dubrovnik</item>
      <item>Jasmin Zelentrović, Dubrovnik</item>
      <item>Davor Radivojević, Dubrovnik</item>
      <item>Boris Centelege, Dubrovnik</item>
      <item>Ardo Petko, Dubrovnik</item>
      <item>KONAVLE METAL d.o.o. za proizvodnju, trgovinu i usluge</item>
      <item>Stjepan Lakić, Dubrovnik</item>
      <item>Milan Pemdo, Dubrovnik</item>
      <item>Robert Popović, Dubrovnik</item>
      <item>Pero Jović, Dubrovnik</item>
      <item>Branislav Filipović, Dubrovnik</item>
      <item>Dragan Litrica, Dubrovnik</item>
      <item>Mato Lovrić, Dubrovnik</item>
      <item>Aldin Hajdarović, Dubrovnik</item>
      <item>Halim Dedović, Dubrovnik</item>
      <item>Ivica Abaz, Dubrovnik</item>
      <item>Zulfo Ćotović, Dubrovnik</item>
      <item>LIBERTAS - DUBROVNIK d.o.o. za prijevoz putnika</item>
      <item>Antun Vukas, Dubrovnik</item>
      <item>Husein Odobašić, Dubrovnik</item>
      <item>Ante Marić, Dubrovnik</item>
      <item>Ivan Zvono, Dubrovnik</item>
      <item>Katica Mašković, Dubrovnik</item>
      <item>Ivan Oberan, Dubrovnik</item>
      <item>Ivko Vide, Dubrovnik</item>
      <item>Ante Kljusurić, Dubrovnik</item>
      <item>Nade Matijaši, Dubrovnik</item>
      <item>Mujsira Majišević, Dubrovnik</item>
      <item>Mare Jerković, Dubrovnik</item>
      <item>LIFT MODUS d.o.o. za poizvodnju, trgovinu i usluge</item>
      <item>Rudolf Klečak, Dubrovnik</item>
      <item>Mato Kevo, Dubrovnik</item>
      <item>Mato Topić, Dubrovnik</item>
      <item>Boško Rojević, Dubrovnik</item>
      <item>Nikola Oberan, Dubronvik</item>
      <item>Andrija Zvono, Dubrovnik</item>
      <item>Dragan Bender, Dubrovnik</item>
      <item>Esad Čokljat, Dubrovnik</item>
      <item>Martin Žeravica, Dubrovnik</item>
      <item>Slavko Garić, Dubrovnik</item>
      <item>Vlaho Bukvić, Dubrovnik</item>
      <item>IMPULS-LEASING društvo s ograničenom odgovornošću za leasing</item>
      <item>Zoran Radetić, Dubrovnik</item>
      <item>Niko Pavlović, Dubrovnik</item>
      <item>Franjo Vnučec, Dubrovnik</item>
      <item>Predrag Tokmakčija, Dubrovnik</item>
      <item>Goran Škrabo, Dubrovnik</item>
      <item>Miho Kevo, Dubrovnik</item>
      <item>Munib Aganović, Dubrovnik</item>
      <item>Slavko Bošnjak, Dubrovnik</item>
      <item>Ivko Jović, Dubrovnik</item>
      <item>Ivica Hladilo, Dubrovnik</item>
      <item>Nikola Mlinarić, Dubrovnik</item>
      <item>ZARAKOP društvo s ograničenom odgovornošću za građevinarstvo i geoinženjering</item>
      <item>Mario Sole, Dubrovnik</item>
      <item>Danijel Zvijerković, Dubrovnik</item>
      <item>Marinko Bradić, Dubrovnik</item>
      <item>Mirko Kolar, Dubrovnik</item>
      <item>Žarko Rajković, Dubrovnik</item>
      <item>Krešimir Drinovac, Dubrovnik</item>
      <item>Vitomir Milanić, Dubrovnik</item>
      <item>Marko Čerlek, Dubrovnik</item>
      <item>Ivica Car, Dubrovnik</item>
      <item>Dragan Mendeš, Dubrovnik</item>
      <item>Antun Marinović, Dubrovnik</item>
      <item>VIAM društvo za građevinarstvo, trgovinu i projektiranje d.o.o.</item>
      <item>Vlaho Lepeš, Dubrovnik</item>
      <item>Berislav Bartulović, Dubrovnik</item>
      <item>Danijel Ravić, Dubrovnik</item>
      <item>Tomislav Topić, Dubrovnik</item>
      <item>Ivica Prkačin, Dubrovnik</item>
      <item>Pavo Lukić, Dubrovnik</item>
      <item>Dane Grubeša, Dubrovnik</item>
      <item>Vlaho Vatović, Dubrovnik</item>
      <item>Ivo Šimunović, Dubrovnik</item>
      <item>Stjepan Matić, Dubrovnik</item>
      <item>Ivan Šijalović, Dubrovnik</item>
      <item>ELEKTRO-TEAM d.o.o. za elektroinstalacije</item>
      <item>Almir Pelko, Dubrovnik</item>
      <item>Neđo Mijović, Dubrovnik</item>
      <item>Vide Vuletić, Dubrovnik</item>
      <item>Jozo Dedov, Dubrovnik</item>
      <item>Ivo Andrić, Dubrovnik</item>
      <item>Ivo Mišura, Dubrovnik</item>
      <item>Mišo Previšić, Dubrovnik</item>
      <item>Božo Maslać, Dubrovnik</item>
      <item>Salko Sejdin, Dubrovnik</item>
      <item>Mirko Šimunović, Dubrovnik</item>
      <item>Tomas Pavlović, Dubrovnik</item>
      <item>Antun Knežević</item>
      <item>Andrija Fabris</item>
      <item>IVAN KOVAČ</item>
      <item>Dragan Baketarić</item>
    </derivirana_varijabla>
  </DomainObject.Predmet.StrankaListNazivFormated>
  <DomainObject.Predmet.StrankaListNazivFormatedOIB>
    <izvorni_sadrzaj>
      <item>OTP banka Hrvatska dioničko društvo, OIB 52508873833</item>
      <item>Stipo Gabrić, OIB 36026452457</item>
      <item>DUBROVNIK GRADNJA d.o.o.</item>
      <item>Goran Vidović</item>
      <item>HYPO ALPE-ADRIA-BANK dioničko društvo, OIB 14036333877</item>
      <item>Mirko Bilandžija, Dubrovnik</item>
      <item>Damir Vlahinić, Dubrovnik</item>
      <item>EUROHERC osiguranje - dioničko društvo za osiguranje imovine i osoba i druge poslove osiguranja, OIB 22694857747</item>
      <item>Jadranka Oberan, Dubrovnik</item>
      <item>Andrija Golemac, Dubrovnik</item>
      <item>Vinko Raguž, Dubrovnik</item>
      <item>Maro Duper, Dubrovnik</item>
      <item>Ivan Pavlović, Dubrovnik</item>
      <item>Mato Monković, Dubrovnik</item>
      <item>Marko Pjević, Dubrovnik</item>
      <item>Gordan Cvitanović, Dubrovnik</item>
      <item>Jelena Marušić, Dubrovnik</item>
      <item>Igor Dobroslavić, Dubrovnik</item>
      <item>Igor Centelege, Dubrovnik</item>
      <item>Antun Knego, Dubrovnik</item>
      <item>Niko Pošak, Dubrovnik</item>
      <item>Ivan Radoš, Dubrovnik</item>
      <item>Ante Kriste, Dubrovnik</item>
      <item>Niko Škoro, Dubrovnik</item>
      <item>Andrija Beljo, Dubrovnik</item>
      <item>Luka Franjić, Dubrovnik</item>
      <item>Safet Elezović, Dubrovnik</item>
      <item>Petar Banušić, Dubrovnik</item>
      <item>Mario Papak, Dubrovnik</item>
      <item>CEMEX Hrvatska dioničko društvo za proizvodnju i prodaju cementa i drugih građevinskih materijala, OIB 94136335132</item>
      <item>Stipe Jeličić, Dubrovnik</item>
      <item>Mario Topić, Dubrovnik</item>
      <item>Slavko Bošnjak, Dubrovnik</item>
      <item>Stipo Topić, Dubrovnik</item>
      <item>Mijo Brković, Dubrovnik</item>
      <item>Nezir Mujkić, Dubrovnik</item>
      <item>Marko Kudrić, Dubrovnik</item>
      <item>Dražen Topić, Dubrovnik</item>
      <item>Mario Perić, Dubrovnik</item>
      <item>Miroslav Ivandić, Dubrovnik</item>
      <item>Marko Lovrić, Dubrovnik</item>
      <item>Građevinski obrt TIM</item>
      <item>Mile Jeličić, Dubrovnik</item>
      <item>Zoran Vukoja, Dubrovnik</item>
      <item>Danijel Vidović, Dubrovnik</item>
      <item>Ivica Radić, Dubrovnik</item>
      <item>Antun Žabić, Dubrovnik</item>
      <item>Srećko Kriste, Dubrovnik</item>
      <item>Jovo Krunić, Dubrovnik</item>
      <item>Stjepan Drljo, Dubrovnik</item>
      <item>Ivan Perić, Dubrovnik</item>
      <item>Joško Vučićević, Dubrovnik</item>
      <item>Franjo Džano, Dubrovnik</item>
      <item>Amel Ahmović, Dubrovnik</item>
      <item>Damir Vladić, Dubrovnik</item>
      <item>Predrag Breljaš,  Dubrovnik</item>
      <item>Dinko Biokšić, Dubrovnik</item>
      <item>Ivica Topić, Dubrovnik</item>
      <item>Mijo Papić, Dubrovnik</item>
      <item>Stipe Miličević, Dubrovnik</item>
      <item>Dinko Pušić, Dubrovnik</item>
      <item>Zdravko Merdžan, Dubrovnik</item>
      <item>Marijo Pušić, Dubrovnik</item>
      <item>Pavo Sentić, Dubrovnik</item>
      <item>Ivica Miletić, Dubrovnik</item>
      <item>Ivan Krešić, Dubrovnik</item>
      <item>Mate Jurković, Dubrovnik</item>
      <item>Zoran Kapetanović, Dubrovnik</item>
      <item>Mijodrag Vitković, Dubrovnik</item>
      <item>Ivan Dobroslavić, Dubrovnik</item>
      <item>Stijepo Majkovica, Dubrovnik</item>
      <item>Vlaho Cumeljan, Dubrovnik</item>
      <item>Dragan Šanta, Dubrovnik</item>
      <item>Josip Čuvalo, Dubrovnik</item>
      <item>Pero Perović, Dubrovnik</item>
      <item>AB KERAMIKA d.o.o., OIB 77285179745</item>
      <item>Stjepan Barušić, Dubrovnik</item>
      <item>Ilija Zadrić, Dubrovnik</item>
      <item>Darko Topić, Dubrovnik</item>
      <item>Smiljko Šitum, Dubrovnik</item>
      <item>Mile Sičaja, Dubrovnik</item>
      <item>Ivan Zadro, Dubrovnik</item>
      <item>Ivica Milinović, Dubrovnik</item>
      <item>Mijo Bošnjak, Dubrovnik</item>
      <item>Niko Sašilo, Dubrovnik</item>
      <item>Jure Grozdić, Dubrovnik</item>
      <item>Nikola Jurić, Dubrovnik</item>
      <item>Marinko Lučić, Dubrovnik</item>
      <item>Slavko Lučić, Dubrovnik</item>
      <item>Branko Jeličić, Dubrovnik</item>
      <item>Marko Perković, Dubrovnik</item>
      <item>Ivo Miletić, Dubrovnik</item>
      <item>Zvonko Šijaković, Dubrovnik</item>
      <item>Ramo Hodžić, Dubrovnik</item>
      <item>Nikša Škrabo, Dubrovnik</item>
      <item>Ivan Papk, Dubrovnik</item>
      <item>Ivan Pavličević, Dubrovnik</item>
      <item>Milenko Miletić, Dubrovnik</item>
      <item>Miroslav Jeličić, Dubrovnik</item>
      <item>Franj Laco, Dubrovnik</item>
      <item>Mato Ivanika, Dubrovnik</item>
      <item>Šimun Cvitanović, Dubrovnik</item>
      <item>Božo Kvorić, Dubrovnik</item>
      <item>Anto Beljo, Dubrovnik</item>
      <item>Ivan Bendre, Dubrovnik</item>
      <item>Nikša Jeljenić, Dubrovnik</item>
      <item>Nikša Škrabo, Dubrovnik</item>
      <item>Jozo Papak, Dubrovnik</item>
      <item>Šinan Bošnjaković, Dubrovnik</item>
      <item>Zoran Vodopija, Dubrovnik</item>
      <item>Antun Njirić, Dubrovnik</item>
      <item>Ivan Potrebica, Dubrovnik</item>
      <item>Miloslav Kokošar, Dubrovnik</item>
      <item>Zičrija Hasanspahić, Dubrovnik</item>
      <item>Goran Vladić, Dubrovnik</item>
      <item>Vojko Smoljanović, Dubrovnik</item>
      <item>Ivan Miličević, Dubrovnik</item>
      <item>Ante Majić, Dubrovnik</item>
      <item>Jozo Morić, Dubrovnik</item>
      <item>Ervin Nukić, Dubrovnik</item>
      <item>Marko Kristić, Dubrovnik</item>
      <item>Dragan Ivandić, Dubrovnik</item>
      <item>Jospi Topić, Dubrovnik</item>
      <item>Dubravko Mage, Dubrovnik</item>
      <item>Milenko Ivanika,Dubrovnik</item>
      <item>Robert Maras, Dubrovnik</item>
      <item>Nikša Brajević, Dubrovnik</item>
      <item>Renejo Ćorsuljić, Dubrovnik</item>
      <item>Željko Crepulja, Dubrovnik</item>
      <item>Slavko Krisitć, Dubrovnik</item>
      <item>Jerko Budimir, Dubrovnik</item>
      <item>Izet Zelentrović, Dubrovnik</item>
      <item>Lenka Sentić, Dubrovnik</item>
      <item>Ivica Pušić, Dubrovnik</item>
      <item>Maro Lujo, Dubrovnik</item>
      <item>Zdenka Ivanović, Dubrovnik</item>
      <item>Tereza Lakić, Dubrovnik</item>
      <item>Vlasta Lončarić, Dubrovnik</item>
      <item>Marina Osmić, Dubrovnik</item>
      <item>Mato Đurović, Dubrovnik</item>
      <item>Zoran Tomašević, Dubrovnik</item>
      <item>Marija Kokošar, Dubrovnik</item>
      <item>Pero Andrić, Dubrovnik</item>
      <item>Marin Srijemse, Dubrovnik</item>
      <item>Marija Đurđević, Dubrovnik</item>
      <item>Ante Kljusurić, Dubrovnik</item>
      <item>Petar Kovačević, Dubrovnik</item>
      <item>Ivan Biskup, Dubrovnik</item>
      <item>Ante Topić, Dubrovnik</item>
      <item>Vladimir Ivičević, Dubrovnik</item>
      <item>Josip Radić, Dubrovnik</item>
      <item>Ivan Zlatić, Dubrovnik</item>
      <item>Željko Bošnjak, Dubrovnik</item>
      <item>Pero Raić, Dubrovnik</item>
      <item>Ivan Lovrić, Dubrovnik</item>
      <item>Ivan Bender, Dubrovnik</item>
      <item>Zdravko Bošnjak, Dubrovnik</item>
      <item>Ivan Džidžić, Dubrovnik</item>
      <item>Pero Tomašević, Dubrovnik</item>
      <item>Jakov Balarin, Dubrovnik</item>
      <item>Pero Asanović, Dubrovnik</item>
      <item>Milo Nožica, Dubrovnik</item>
      <item>Stipo Franjić, Dubrovnik</item>
      <item>Tihomir Trče, Dubrovnik</item>
      <item>Viktor Majić, Dubrovnik</item>
      <item>Tonći Medi, Dubrovnik</item>
      <item>Jasmin Zelentrović, Dubrovnik</item>
      <item>Davor Radivojević, Dubrovnik</item>
      <item>Boris Centelege, Dubrovnik</item>
      <item>Ardo Petko, Dubrovnik</item>
      <item>KONAVLE METAL d.o.o. za proizvodnju, trgovinu i usluge, OIB 55470127232</item>
      <item>Stjepan Lakić, Dubrovnik</item>
      <item>Milan Pemdo, Dubrovnik</item>
      <item>Robert Popović, Dubrovnik</item>
      <item>Pero Jović, Dubrovnik</item>
      <item>Branislav Filipović, Dubrovnik</item>
      <item>Dragan Litrica, Dubrovnik</item>
      <item>Mato Lovrić, Dubrovnik</item>
      <item>Aldin Hajdarović, Dubrovnik</item>
      <item>Halim Dedović, Dubrovnik</item>
      <item>Ivica Abaz, Dubrovnik</item>
      <item>Zulfo Ćotović, Dubrovnik</item>
      <item>LIBERTAS - DUBROVNIK d.o.o. za prijevoz putnika, OIB 36411681446</item>
      <item>Antun Vukas, Dubrovnik</item>
      <item>Husein Odobašić, Dubrovnik</item>
      <item>Ante Marić, Dubrovnik</item>
      <item>Ivan Zvono, Dubrovnik</item>
      <item>Katica Mašković, Dubrovnik</item>
      <item>Ivan Oberan, Dubrovnik</item>
      <item>Ivko Vide, Dubrovnik</item>
      <item>Ante Kljusurić, Dubrovnik</item>
      <item>Nade Matijaši, Dubrovnik</item>
      <item>Mujsira Majišević, Dubrovnik</item>
      <item>Mare Jerković, Dubrovnik</item>
      <item>LIFT MODUS d.o.o. za poizvodnju, trgovinu i usluge, OIB 15526597734</item>
      <item>Rudolf Klečak, Dubrovnik</item>
      <item>Mato Kevo, Dubrovnik</item>
      <item>Mato Topić, Dubrovnik</item>
      <item>Boško Rojević, Dubrovnik</item>
      <item>Nikola Oberan, Dubronvik</item>
      <item>Andrija Zvono, Dubrovnik</item>
      <item>Dragan Bender, Dubrovnik</item>
      <item>Esad Čokljat, Dubrovnik</item>
      <item>Martin Žeravica, Dubrovnik</item>
      <item>Slavko Garić, Dubrovnik</item>
      <item>Vlaho Bukvić, Dubrovnik</item>
      <item>IMPULS-LEASING društvo s ograničenom odgovornošću za leasing, OIB 65918029671</item>
      <item>Zoran Radetić, Dubrovnik</item>
      <item>Niko Pavlović, Dubrovnik</item>
      <item>Franjo Vnučec, Dubrovnik</item>
      <item>Predrag Tokmakčija, Dubrovnik</item>
      <item>Goran Škrabo, Dubrovnik</item>
      <item>Miho Kevo, Dubrovnik</item>
      <item>Munib Aganović, Dubrovnik</item>
      <item>Slavko Bošnjak, Dubrovnik</item>
      <item>Ivko Jović, Dubrovnik</item>
      <item>Ivica Hladilo, Dubrovnik</item>
      <item>Nikola Mlinarić, Dubrovnik</item>
      <item>ZARAKOP društvo s ograničenom odgovornošću za građevinarstvo i geoinženjering, OIB 47945843315</item>
      <item>Mario Sole, Dubrovnik</item>
      <item>Danijel Zvijerković, Dubrovnik</item>
      <item>Marinko Bradić, Dubrovnik</item>
      <item>Mirko Kolar, Dubrovnik</item>
      <item>Žarko Rajković, Dubrovnik</item>
      <item>Krešimir Drinovac, Dubrovnik</item>
      <item>Vitomir Milanić, Dubrovnik</item>
      <item>Marko Čerlek, Dubrovnik</item>
      <item>Ivica Car, Dubrovnik</item>
      <item>Dragan Mendeš, Dubrovnik</item>
      <item>Antun Marinović, Dubrovnik</item>
      <item>VIAM društvo za građevinarstvo, trgovinu i projektiranje d.o.o., OIB 61581848671</item>
      <item>Vlaho Lepeš, Dubrovnik</item>
      <item>Berislav Bartulović, Dubrovnik</item>
      <item>Danijel Ravić, Dubrovnik</item>
      <item>Tomislav Topić, Dubrovnik</item>
      <item>Ivica Prkačin, Dubrovnik</item>
      <item>Pavo Lukić, Dubrovnik</item>
      <item>Dane Grubeša, Dubrovnik</item>
      <item>Vlaho Vatović, Dubrovnik</item>
      <item>Ivo Šimunović, Dubrovnik</item>
      <item>Stjepan Matić, Dubrovnik</item>
      <item>Ivan Šijalović, Dubrovnik</item>
      <item>ELEKTRO-TEAM d.o.o. za elektroinstalacije, OIB 26176974494</item>
      <item>Almir Pelko, Dubrovnik</item>
      <item>Neđo Mijović, Dubrovnik</item>
      <item>Vide Vuletić, Dubrovnik</item>
      <item>Jozo Dedov, Dubrovnik</item>
      <item>Ivo Andrić, Dubrovnik</item>
      <item>Ivo Mišura, Dubrovnik</item>
      <item>Mišo Previšić, Dubrovnik</item>
      <item>Božo Maslać, Dubrovnik</item>
      <item>Salko Sejdin, Dubrovnik</item>
      <item>Mirko Šimunović, Dubrovnik</item>
      <item>Tomas Pavlović, Dubrovnik</item>
      <item>Antun Knežević</item>
      <item>Andrija Fabris</item>
      <item>IVAN KOVAČ</item>
      <item>Dragan Baketarić</item>
    </izvorni_sadrzaj>
    <derivirana_varijabla naziv="DomainObject.Predmet.StrankaListNazivFormatedOIB_1">
      <item>OTP banka Hrvatska dioničko društvo, OIB 52508873833</item>
      <item>Stipo Gabrić, OIB 36026452457</item>
      <item>DUBROVNIK GRADNJA d.o.o.</item>
      <item>Goran Vidović</item>
      <item>HYPO ALPE-ADRIA-BANK dioničko društvo, OIB 14036333877</item>
      <item>Mirko Bilandžija, Dubrovnik</item>
      <item>Damir Vlahinić, Dubrovnik</item>
      <item>EUROHERC osiguranje - dioničko društvo za osiguranje imovine i osoba i druge poslove osiguranja, OIB 22694857747</item>
      <item>Jadranka Oberan, Dubrovnik</item>
      <item>Andrija Golemac, Dubrovnik</item>
      <item>Vinko Raguž, Dubrovnik</item>
      <item>Maro Duper, Dubrovnik</item>
      <item>Ivan Pavlović, Dubrovnik</item>
      <item>Mato Monković, Dubrovnik</item>
      <item>Marko Pjević, Dubrovnik</item>
      <item>Gordan Cvitanović, Dubrovnik</item>
      <item>Jelena Marušić, Dubrovnik</item>
      <item>Igor Dobroslavić, Dubrovnik</item>
      <item>Igor Centelege, Dubrovnik</item>
      <item>Antun Knego, Dubrovnik</item>
      <item>Niko Pošak, Dubrovnik</item>
      <item>Ivan Radoš, Dubrovnik</item>
      <item>Ante Kriste, Dubrovnik</item>
      <item>Niko Škoro, Dubrovnik</item>
      <item>Andrija Beljo, Dubrovnik</item>
      <item>Luka Franjić, Dubrovnik</item>
      <item>Safet Elezović, Dubrovnik</item>
      <item>Petar Banušić, Dubrovnik</item>
      <item>Mario Papak, Dubrovnik</item>
      <item>CEMEX Hrvatska dioničko društvo za proizvodnju i prodaju cementa i drugih građevinskih materijala, OIB 94136335132</item>
      <item>Stipe Jeličić, Dubrovnik</item>
      <item>Mario Topić, Dubrovnik</item>
      <item>Slavko Bošnjak, Dubrovnik</item>
      <item>Stipo Topić, Dubrovnik</item>
      <item>Mijo Brković, Dubrovnik</item>
      <item>Nezir Mujkić, Dubrovnik</item>
      <item>Marko Kudrić, Dubrovnik</item>
      <item>Dražen Topić, Dubrovnik</item>
      <item>Mario Perić, Dubrovnik</item>
      <item>Miroslav Ivandić, Dubrovnik</item>
      <item>Marko Lovrić, Dubrovnik</item>
      <item>Građevinski obrt TIM</item>
      <item>Mile Jeličić, Dubrovnik</item>
      <item>Zoran Vukoja, Dubrovnik</item>
      <item>Danijel Vidović, Dubrovnik</item>
      <item>Ivica Radić, Dubrovnik</item>
      <item>Antun Žabić, Dubrovnik</item>
      <item>Srećko Kriste, Dubrovnik</item>
      <item>Jovo Krunić, Dubrovnik</item>
      <item>Stjepan Drljo, Dubrovnik</item>
      <item>Ivan Perić, Dubrovnik</item>
      <item>Joško Vučićević, Dubrovnik</item>
      <item>Franjo Džano, Dubrovnik</item>
      <item>Amel Ahmović, Dubrovnik</item>
      <item>Damir Vladić, Dubrovnik</item>
      <item>Predrag Breljaš,  Dubrovnik</item>
      <item>Dinko Biokšić, Dubrovnik</item>
      <item>Ivica Topić, Dubrovnik</item>
      <item>Mijo Papić, Dubrovnik</item>
      <item>Stipe Miličević, Dubrovnik</item>
      <item>Dinko Pušić, Dubrovnik</item>
      <item>Zdravko Merdžan, Dubrovnik</item>
      <item>Marijo Pušić, Dubrovnik</item>
      <item>Pavo Sentić, Dubrovnik</item>
      <item>Ivica Miletić, Dubrovnik</item>
      <item>Ivan Krešić, Dubrovnik</item>
      <item>Mate Jurković, Dubrovnik</item>
      <item>Zoran Kapetanović, Dubrovnik</item>
      <item>Mijodrag Vitković, Dubrovnik</item>
      <item>Ivan Dobroslavić, Dubrovnik</item>
      <item>Stijepo Majkovica, Dubrovnik</item>
      <item>Vlaho Cumeljan, Dubrovnik</item>
      <item>Dragan Šanta, Dubrovnik</item>
      <item>Josip Čuvalo, Dubrovnik</item>
      <item>Pero Perović, Dubrovnik</item>
      <item>AB KERAMIKA d.o.o., OIB 77285179745</item>
      <item>Stjepan Barušić, Dubrovnik</item>
      <item>Ilija Zadrić, Dubrovnik</item>
      <item>Darko Topić, Dubrovnik</item>
      <item>Smiljko Šitum, Dubrovnik</item>
      <item>Mile Sičaja, Dubrovnik</item>
      <item>Ivan Zadro, Dubrovnik</item>
      <item>Ivica Milinović, Dubrovnik</item>
      <item>Mijo Bošnjak, Dubrovnik</item>
      <item>Niko Sašilo, Dubrovnik</item>
      <item>Jure Grozdić, Dubrovnik</item>
      <item>Nikola Jurić, Dubrovnik</item>
      <item>Marinko Lučić, Dubrovnik</item>
      <item>Slavko Lučić, Dubrovnik</item>
      <item>Branko Jeličić, Dubrovnik</item>
      <item>Marko Perković, Dubrovnik</item>
      <item>Ivo Miletić, Dubrovnik</item>
      <item>Zvonko Šijaković, Dubrovnik</item>
      <item>Ramo Hodžić, Dubrovnik</item>
      <item>Nikša Škrabo, Dubrovnik</item>
      <item>Ivan Papk, Dubrovnik</item>
      <item>Ivan Pavličević, Dubrovnik</item>
      <item>Milenko Miletić, Dubrovnik</item>
      <item>Miroslav Jeličić, Dubrovnik</item>
      <item>Franj Laco, Dubrovnik</item>
      <item>Mato Ivanika, Dubrovnik</item>
      <item>Šimun Cvitanović, Dubrovnik</item>
      <item>Božo Kvorić, Dubrovnik</item>
      <item>Anto Beljo, Dubrovnik</item>
      <item>Ivan Bendre, Dubrovnik</item>
      <item>Nikša Jeljenić, Dubrovnik</item>
      <item>Nikša Škrabo, Dubrovnik</item>
      <item>Jozo Papak, Dubrovnik</item>
      <item>Šinan Bošnjaković, Dubrovnik</item>
      <item>Zoran Vodopija, Dubrovnik</item>
      <item>Antun Njirić, Dubrovnik</item>
      <item>Ivan Potrebica, Dubrovnik</item>
      <item>Miloslav Kokošar, Dubrovnik</item>
      <item>Zičrija Hasanspahić, Dubrovnik</item>
      <item>Goran Vladić, Dubrovnik</item>
      <item>Vojko Smoljanović, Dubrovnik</item>
      <item>Ivan Miličević, Dubrovnik</item>
      <item>Ante Majić, Dubrovnik</item>
      <item>Jozo Morić, Dubrovnik</item>
      <item>Ervin Nukić, Dubrovnik</item>
      <item>Marko Kristić, Dubrovnik</item>
      <item>Dragan Ivandić, Dubrovnik</item>
      <item>Jospi Topić, Dubrovnik</item>
      <item>Dubravko Mage, Dubrovnik</item>
      <item>Milenko Ivanika,Dubrovnik</item>
      <item>Robert Maras, Dubrovnik</item>
      <item>Nikša Brajević, Dubrovnik</item>
      <item>Renejo Ćorsuljić, Dubrovnik</item>
      <item>Željko Crepulja, Dubrovnik</item>
      <item>Slavko Krisitć, Dubrovnik</item>
      <item>Jerko Budimir, Dubrovnik</item>
      <item>Izet Zelentrović, Dubrovnik</item>
      <item>Lenka Sentić, Dubrovnik</item>
      <item>Ivica Pušić, Dubrovnik</item>
      <item>Maro Lujo, Dubrovnik</item>
      <item>Zdenka Ivanović, Dubrovnik</item>
      <item>Tereza Lakić, Dubrovnik</item>
      <item>Vlasta Lončarić, Dubrovnik</item>
      <item>Marina Osmić, Dubrovnik</item>
      <item>Mato Đurović, Dubrovnik</item>
      <item>Zoran Tomašević, Dubrovnik</item>
      <item>Marija Kokošar, Dubrovnik</item>
      <item>Pero Andrić, Dubrovnik</item>
      <item>Marin Srijemse, Dubrovnik</item>
      <item>Marija Đurđević, Dubrovnik</item>
      <item>Ante Kljusurić, Dubrovnik</item>
      <item>Petar Kovačević, Dubrovnik</item>
      <item>Ivan Biskup, Dubrovnik</item>
      <item>Ante Topić, Dubrovnik</item>
      <item>Vladimir Ivičević, Dubrovnik</item>
      <item>Josip Radić, Dubrovnik</item>
      <item>Ivan Zlatić, Dubrovnik</item>
      <item>Željko Bošnjak, Dubrovnik</item>
      <item>Pero Raić, Dubrovnik</item>
      <item>Ivan Lovrić, Dubrovnik</item>
      <item>Ivan Bender, Dubrovnik</item>
      <item>Zdravko Bošnjak, Dubrovnik</item>
      <item>Ivan Džidžić, Dubrovnik</item>
      <item>Pero Tomašević, Dubrovnik</item>
      <item>Jakov Balarin, Dubrovnik</item>
      <item>Pero Asanović, Dubrovnik</item>
      <item>Milo Nožica, Dubrovnik</item>
      <item>Stipo Franjić, Dubrovnik</item>
      <item>Tihomir Trče, Dubrovnik</item>
      <item>Viktor Majić, Dubrovnik</item>
      <item>Tonći Medi, Dubrovnik</item>
      <item>Jasmin Zelentrović, Dubrovnik</item>
      <item>Davor Radivojević, Dubrovnik</item>
      <item>Boris Centelege, Dubrovnik</item>
      <item>Ardo Petko, Dubrovnik</item>
      <item>KONAVLE METAL d.o.o. za proizvodnju, trgovinu i usluge, OIB 55470127232</item>
      <item>Stjepan Lakić, Dubrovnik</item>
      <item>Milan Pemdo, Dubrovnik</item>
      <item>Robert Popović, Dubrovnik</item>
      <item>Pero Jović, Dubrovnik</item>
      <item>Branislav Filipović, Dubrovnik</item>
      <item>Dragan Litrica, Dubrovnik</item>
      <item>Mato Lovrić, Dubrovnik</item>
      <item>Aldin Hajdarović, Dubrovnik</item>
      <item>Halim Dedović, Dubrovnik</item>
      <item>Ivica Abaz, Dubrovnik</item>
      <item>Zulfo Ćotović, Dubrovnik</item>
      <item>LIBERTAS - DUBROVNIK d.o.o. za prijevoz putnika, OIB 36411681446</item>
      <item>Antun Vukas, Dubrovnik</item>
      <item>Husein Odobašić, Dubrovnik</item>
      <item>Ante Marić, Dubrovnik</item>
      <item>Ivan Zvono, Dubrovnik</item>
      <item>Katica Mašković, Dubrovnik</item>
      <item>Ivan Oberan, Dubrovnik</item>
      <item>Ivko Vide, Dubrovnik</item>
      <item>Ante Kljusurić, Dubrovnik</item>
      <item>Nade Matijaši, Dubrovnik</item>
      <item>Mujsira Majišević, Dubrovnik</item>
      <item>Mare Jerković, Dubrovnik</item>
      <item>LIFT MODUS d.o.o. za poizvodnju, trgovinu i usluge, OIB 15526597734</item>
      <item>Rudolf Klečak, Dubrovnik</item>
      <item>Mato Kevo, Dubrovnik</item>
      <item>Mato Topić, Dubrovnik</item>
      <item>Boško Rojević, Dubrovnik</item>
      <item>Nikola Oberan, Dubronvik</item>
      <item>Andrija Zvono, Dubrovnik</item>
      <item>Dragan Bender, Dubrovnik</item>
      <item>Esad Čokljat, Dubrovnik</item>
      <item>Martin Žeravica, Dubrovnik</item>
      <item>Slavko Garić, Dubrovnik</item>
      <item>Vlaho Bukvić, Dubrovnik</item>
      <item>IMPULS-LEASING društvo s ograničenom odgovornošću za leasing, OIB 65918029671</item>
      <item>Zoran Radetić, Dubrovnik</item>
      <item>Niko Pavlović, Dubrovnik</item>
      <item>Franjo Vnučec, Dubrovnik</item>
      <item>Predrag Tokmakčija, Dubrovnik</item>
      <item>Goran Škrabo, Dubrovnik</item>
      <item>Miho Kevo, Dubrovnik</item>
      <item>Munib Aganović, Dubrovnik</item>
      <item>Slavko Bošnjak, Dubrovnik</item>
      <item>Ivko Jović, Dubrovnik</item>
      <item>Ivica Hladilo, Dubrovnik</item>
      <item>Nikola Mlinarić, Dubrovnik</item>
      <item>ZARAKOP društvo s ograničenom odgovornošću za građevinarstvo i geoinženjering, OIB 47945843315</item>
      <item>Mario Sole, Dubrovnik</item>
      <item>Danijel Zvijerković, Dubrovnik</item>
      <item>Marinko Bradić, Dubrovnik</item>
      <item>Mirko Kolar, Dubrovnik</item>
      <item>Žarko Rajković, Dubrovnik</item>
      <item>Krešimir Drinovac, Dubrovnik</item>
      <item>Vitomir Milanić, Dubrovnik</item>
      <item>Marko Čerlek, Dubrovnik</item>
      <item>Ivica Car, Dubrovnik</item>
      <item>Dragan Mendeš, Dubrovnik</item>
      <item>Antun Marinović, Dubrovnik</item>
      <item>VIAM društvo za građevinarstvo, trgovinu i projektiranje d.o.o., OIB 61581848671</item>
      <item>Vlaho Lepeš, Dubrovnik</item>
      <item>Berislav Bartulović, Dubrovnik</item>
      <item>Danijel Ravić, Dubrovnik</item>
      <item>Tomislav Topić, Dubrovnik</item>
      <item>Ivica Prkačin, Dubrovnik</item>
      <item>Pavo Lukić, Dubrovnik</item>
      <item>Dane Grubeša, Dubrovnik</item>
      <item>Vlaho Vatović, Dubrovnik</item>
      <item>Ivo Šimunović, Dubrovnik</item>
      <item>Stjepan Matić, Dubrovnik</item>
      <item>Ivan Šijalović, Dubrovnik</item>
      <item>ELEKTRO-TEAM d.o.o. za elektroinstalacije, OIB 26176974494</item>
      <item>Almir Pelko, Dubrovnik</item>
      <item>Neđo Mijović, Dubrovnik</item>
      <item>Vide Vuletić, Dubrovnik</item>
      <item>Jozo Dedov, Dubrovnik</item>
      <item>Ivo Andrić, Dubrovnik</item>
      <item>Ivo Mišura, Dubrovnik</item>
      <item>Mišo Previšić, Dubrovnik</item>
      <item>Božo Maslać, Dubrovnik</item>
      <item>Salko Sejdin, Dubrovnik</item>
      <item>Mirko Šimunović, Dubrovnik</item>
      <item>Tomas Pavlović, Dubrovnik</item>
      <item>Antun Knežević</item>
      <item>Andrija Fabris</item>
      <item>IVAN KOVAČ</item>
      <item>Dragan Baketarić</item>
    </derivirana_varijabla>
  </DomainObject.Predmet.StrankaListNazivFormatedOIB>
  <DomainObject.Predmet.ProtuStrankaListFormated>
    <izvorni_sadrzaj>
      <item>GP DUBROVNIK d.d. Dubrovnik</item>
    </izvorni_sadrzaj>
    <derivirana_varijabla naziv="DomainObject.Predmet.ProtuStrankaListFormated_1">
      <item>GP DUBROVNIK d.d. Dubrovnik</item>
    </derivirana_varijabla>
  </DomainObject.Predmet.ProtuStrankaListFormated>
  <DomainObject.Predmet.ProtuStrankaListFormatedOIB>
    <izvorni_sadrzaj>
      <item>GP DUBROVNIK d.d. Dubrovnik, OIB 03999116831</item>
    </izvorni_sadrzaj>
    <derivirana_varijabla naziv="DomainObject.Predmet.ProtuStrankaListFormatedOIB_1">
      <item>GP DUBROVNIK d.d. Dubrovnik, OIB 03999116831</item>
    </derivirana_varijabla>
  </DomainObject.Predmet.ProtuStrankaListFormatedOIB>
  <DomainObject.Predmet.ProtuStrankaListFormatedWithAdress>
    <izvorni_sadrzaj>
      <item>GP DUBROVNIK d.d. Dubrovnik, Điva Natali 7, 20000 Dubrovnik</item>
    </izvorni_sadrzaj>
    <derivirana_varijabla naziv="DomainObject.Predmet.ProtuStrankaListFormatedWithAdress_1">
      <item>GP DUBROVNIK d.d. Dubrovnik, Điva Natali 7, 20000 Dubrovnik</item>
    </derivirana_varijabla>
  </DomainObject.Predmet.ProtuStrankaListFormatedWithAdress>
  <DomainObject.Predmet.ProtuStrankaListFormatedWithAdressOIB>
    <izvorni_sadrzaj>
      <item>GP DUBROVNIK d.d. Dubrovnik, OIB 03999116831, Điva Natali 7, 20000 Dubrovnik</item>
    </izvorni_sadrzaj>
    <derivirana_varijabla naziv="DomainObject.Predmet.ProtuStrankaListFormatedWithAdressOIB_1">
      <item>GP DUBROVNIK d.d. Dubrovnik, OIB 03999116831, Điva Natali 7, 20000 Dubrovnik</item>
    </derivirana_varijabla>
  </DomainObject.Predmet.ProtuStrankaListFormatedWithAdressOIB>
  <DomainObject.Predmet.ProtuStrankaListNazivFormated>
    <izvorni_sadrzaj>
      <item>GP DUBROVNIK d.d. Dubrovnik</item>
    </izvorni_sadrzaj>
    <derivirana_varijabla naziv="DomainObject.Predmet.ProtuStrankaListNazivFormated_1">
      <item>GP DUBROVNIK d.d. Dubrovnik</item>
    </derivirana_varijabla>
  </DomainObject.Predmet.ProtuStrankaListNazivFormated>
  <DomainObject.Predmet.ProtuStrankaListNazivFormatedOIB>
    <izvorni_sadrzaj>
      <item>GP DUBROVNIK d.d. Dubrovnik, OIB 03999116831</item>
    </izvorni_sadrzaj>
    <derivirana_varijabla naziv="DomainObject.Predmet.ProtuStrankaListNazivFormatedOIB_1">
      <item>GP DUBROVNIK d.d. Dubrovnik, OIB 03999116831</item>
    </derivirana_varijabla>
  </DomainObject.Predmet.ProtuStrankaListNazivFormatedOIB>
  <DomainObject.Predmet.OstaliListFormated>
    <izvorni_sadrzaj>
      <item>Tomislav Sopjanac</item>
      <item>ŽDO GRAĐANSKO UPRAVNI ODJEL</item>
      <item>OTP Leasing dioničko društvo za usluge</item>
      <item>Raiffeisenbank Austria d.d.</item>
      <item>Ministarsto Financija RH</item>
      <item>AKVAMONT d.o.o.</item>
      <item>Doloris Baričević</item>
      <item>ŽDO Građansko upravni odjel</item>
      <item>Nikolina Zvjerković punomoćnik sudionika u postupku LIBERTAS - DUBROVNIK d.o.o. za prijevoz putnika</item>
      <item>SSSH / Anka Muhoberac</item>
      <item>Marijo Matić</item>
      <item>Nezir Mujkić</item>
      <item>OCINJE-MARKET d.o.o. za građenje, trgovinu, poljoprivredu i usluge</item>
      <item>OTP banka Hrvatska dioničko društvo</item>
      <item>Amir Alijagić punomoćnik sudionika u postupku KONAVLE METAL d.o.o. za proizvodnju, trgovinu i usluge</item>
      <item>Sberbank d.d.</item>
      <item>BURAZIN d.o.o. za projektiranje, proizvodnju i montažu</item>
      <item>Ivo Župić</item>
      <item>Marijana Temali punomoćnik sudionika u postupku EUROHERC osiguranje - dioničko društvo za osiguranje imovine i osoba i druge poslove osiguranja</item>
      <item>HRVATSKA GOSPODARSKA KOMORA</item>
      <item>Anita Tomašević punomoćnik sudionika u postupku ELEKTRO-TEAM d.o.o. za elektroinstalacije</item>
      <item>Kate Galić punomoćnik sudionika u postupku IMPULS-LEASING društvo s ograničenom odgovornošću za leasing</item>
      <item>DUBROVNIK CESTE, dioničko društvo za održavanje, zaštitu, rekonstrukciju i izgradnju cesta</item>
      <item>RAGUSA PALACE d.o.o. za turizam i graditeljstvo</item>
      <item>OBŠIVAČ, građevinsko, proizvodno, uslužno i trgovačko društvo s ograničenom odgovornošću</item>
      <item>Mladen Vlahušić</item>
      <item>Pero Klarić</item>
      <item>Dražen Marković</item>
      <item>Dubravko Arapović</item>
      <item>Marina Maslek punomoćnik sudionika u postupku CEMEX Hrvatska dioničko društvo za proizvodnju i prodaju cementa i drugih građevinskih materijala</item>
      <item>Zdravko Balenović punomoćnik sudionika u postupku LIFT MODUS d.o.o. za poizvodnju, trgovinu i usluge</item>
      <item>Josip Tabak</item>
      <item>Mate Smoljko</item>
      <item>MILE MABIĆ</item>
      <item>Vinka Radelj</item>
      <item>ĆOSIĆ NAFTNI DERIVATI d.o.o. za građenje, trgovinu i usluge</item>
      <item>FRAN MARIN društvo s ograničenom odgovornošću za brodogradnju, trgovinu i marketing</item>
      <item>KATE ČAKELIĆ</item>
      <item>Hrvoje Tokić</item>
      <item>NUOVA LIČILAC GORICA d.o.o. za završne radove u građevinarstvu</item>
      <item>Odvj. društvo Jakšić, Mujo i Lujak</item>
      <item>Želimir Par, odvjetnik punomoćnik sudionika u postupku Esad Čokljat, Dubrovnik</item>
      <item>Boris Radan</item>
      <item>JOVAN PEJOVIĆ</item>
      <item>VIAM d.o.o.</item>
      <item>VILLA LJUBICA d.o.o.</item>
      <item>BURAZIN d.o.o. za projektiranje, proizvodnju i montažu</item>
      <item>Željko Vidović</item>
      <item>VIKTOR SINIŠTAJ</item>
      <item>Nevenko Jurišić</item>
      <item>SLAVICA GAGIĆ-ŠIMOVIĆ</item>
      <item>Akan Dilberović</item>
      <item>Marinko Milanović</item>
      <item>Denis Orlić</item>
      <item>VIKTOR SINIŠTAJ</item>
      <item>VODOVOD DUBROVNIK d.o.o. za vodoopskrbu i komunalnu hidrotehniku</item>
      <item>PRIMORJE GRADNJA d.o.o.</item>
      <item>Nevenko Jurišić</item>
      <item>Odvj. društvo Matijević,Jakirčević i Malkoč j.t.d.</item>
      <item>Pavo Perušina</item>
      <item>VIKTOR SINIŠTAJ</item>
      <item>ŽELJKO FABIJANOVIĆ</item>
      <item>Kate Čakelić</item>
      <item>Muharrem Elshani</item>
      <item>Mario Obradović</item>
      <item>Viktor Siništaj</item>
      <item>VIKTOR SINIŠTAJ</item>
      <item>OTP Leasing dioničko društvo za usluge</item>
      <item>VYONYX d.o.o.</item>
      <item>Dragan Baketarić vl. B-B-G,Mlini</item>
      <item>Dragan-Josip Knežević</item>
      <item>IPSUM d.o.o. za građevinarstvo i trgovinu</item>
      <item>Jelena Grbešić</item>
      <item>Odvjetničko društvo PAR I GRADAC</item>
      <item>MILE MABIĆ</item>
      <item>Dinko Jakić</item>
      <item>Nikša Prlenda</item>
      <item>EKO-MONITORING d.o.o. za kontrolu i zaštitu okoliša i inženjering</item>
      <item>PEMO CENTAR d.o.o.</item>
      <item>Oglasna ploča suda</item>
    </izvorni_sadrzaj>
    <derivirana_varijabla naziv="DomainObject.Predmet.OstaliListFormated_1">
      <item>Tomislav Sopjanac</item>
      <item>ŽDO GRAĐANSKO UPRAVNI ODJEL</item>
      <item>OTP Leasing dioničko društvo za usluge</item>
      <item>Raiffeisenbank Austria d.d.</item>
      <item>Ministarsto Financija RH</item>
      <item>AKVAMONT d.o.o.</item>
      <item>Doloris Baričević</item>
      <item>ŽDO Građansko upravni odjel</item>
      <item>Nikolina Zvjerković punomoćnik sudionika u postupku LIBERTAS - DUBROVNIK d.o.o. za prijevoz putnika</item>
      <item>SSSH / Anka Muhoberac</item>
      <item>Marijo Matić</item>
      <item>Nezir Mujkić</item>
      <item>OCINJE-MARKET d.o.o. za građenje, trgovinu, poljoprivredu i usluge</item>
      <item>OTP banka Hrvatska dioničko društvo</item>
      <item>Amir Alijagić punomoćnik sudionika u postupku KONAVLE METAL d.o.o. za proizvodnju, trgovinu i usluge</item>
      <item>Sberbank d.d.</item>
      <item>BURAZIN d.o.o. za projektiranje, proizvodnju i montažu</item>
      <item>Ivo Župić</item>
      <item>Marijana Temali punomoćnik sudionika u postupku EUROHERC osiguranje - dioničko društvo za osiguranje imovine i osoba i druge poslove osiguranja</item>
      <item>HRVATSKA GOSPODARSKA KOMORA</item>
      <item>Anita Tomašević punomoćnik sudionika u postupku ELEKTRO-TEAM d.o.o. za elektroinstalacije</item>
      <item>Kate Galić punomoćnik sudionika u postupku IMPULS-LEASING društvo s ograničenom odgovornošću za leasing</item>
      <item>DUBROVNIK CESTE, dioničko društvo za održavanje, zaštitu, rekonstrukciju i izgradnju cesta</item>
      <item>RAGUSA PALACE d.o.o. za turizam i graditeljstvo</item>
      <item>OBŠIVAČ, građevinsko, proizvodno, uslužno i trgovačko društvo s ograničenom odgovornošću</item>
      <item>Mladen Vlahušić</item>
      <item>Pero Klarić</item>
      <item>Dražen Marković</item>
      <item>Dubravko Arapović</item>
      <item>Marina Maslek punomoćnik sudionika u postupku CEMEX Hrvatska dioničko društvo za proizvodnju i prodaju cementa i drugih građevinskih materijala</item>
      <item>Zdravko Balenović punomoćnik sudionika u postupku LIFT MODUS d.o.o. za poizvodnju, trgovinu i usluge</item>
      <item>Josip Tabak</item>
      <item>Mate Smoljko</item>
      <item>MILE MABIĆ</item>
      <item>Vinka Radelj</item>
      <item>ĆOSIĆ NAFTNI DERIVATI d.o.o. za građenje, trgovinu i usluge</item>
      <item>FRAN MARIN društvo s ograničenom odgovornošću za brodogradnju, trgovinu i marketing</item>
      <item>KATE ČAKELIĆ</item>
      <item>Hrvoje Tokić</item>
      <item>NUOVA LIČILAC GORICA d.o.o. za završne radove u građevinarstvu</item>
      <item>Odvj. društvo Jakšić, Mujo i Lujak</item>
      <item>Želimir Par, odvjetnik punomoćnik sudionika u postupku Esad Čokljat, Dubrovnik</item>
      <item>Boris Radan</item>
      <item>JOVAN PEJOVIĆ</item>
      <item>VIAM d.o.o.</item>
      <item>VILLA LJUBICA d.o.o.</item>
      <item>BURAZIN d.o.o. za projektiranje, proizvodnju i montažu</item>
      <item>Željko Vidović</item>
      <item>VIKTOR SINIŠTAJ</item>
      <item>Nevenko Jurišić</item>
      <item>SLAVICA GAGIĆ-ŠIMOVIĆ</item>
      <item>Akan Dilberović</item>
      <item>Marinko Milanović</item>
      <item>Denis Orlić</item>
      <item>VIKTOR SINIŠTAJ</item>
      <item>VODOVOD DUBROVNIK d.o.o. za vodoopskrbu i komunalnu hidrotehniku</item>
      <item>PRIMORJE GRADNJA d.o.o.</item>
      <item>Nevenko Jurišić</item>
      <item>Odvj. društvo Matijević,Jakirčević i Malkoč j.t.d.</item>
      <item>Pavo Perušina</item>
      <item>VIKTOR SINIŠTAJ</item>
      <item>ŽELJKO FABIJANOVIĆ</item>
      <item>Kate Čakelić</item>
      <item>Muharrem Elshani</item>
      <item>Mario Obradović</item>
      <item>Viktor Siništaj</item>
      <item>VIKTOR SINIŠTAJ</item>
      <item>OTP Leasing dioničko društvo za usluge</item>
      <item>VYONYX d.o.o.</item>
      <item>Dragan Baketarić vl. B-B-G,Mlini</item>
      <item>Dragan-Josip Knežević</item>
      <item>IPSUM d.o.o. za građevinarstvo i trgovinu</item>
      <item>Jelena Grbešić</item>
      <item>Odvjetničko društvo PAR I GRADAC</item>
      <item>MILE MABIĆ</item>
      <item>Dinko Jakić</item>
      <item>Nikša Prlenda</item>
      <item>EKO-MONITORING d.o.o. za kontrolu i zaštitu okoliša i inženjering</item>
      <item>PEMO CENTAR d.o.o.</item>
      <item>Oglasna ploča suda</item>
    </derivirana_varijabla>
  </DomainObject.Predmet.OstaliListFormated>
  <DomainObject.Predmet.OstaliListFormatedOIB>
    <izvorni_sadrzaj>
      <item>Tomislav Sopjanac</item>
      <item>ŽDO GRAĐANSKO UPRAVNI ODJEL</item>
      <item>OTP Leasing dioničko društvo za usluge, OIB 23780250353</item>
      <item>Raiffeisenbank Austria d.d., OIB 53056966535</item>
      <item>Ministarsto Financija RH</item>
      <item>AKVAMONT d.o.o., OIB 05678625092</item>
      <item>Doloris Baričević</item>
      <item>ŽDO Građansko upravni odjel</item>
      <item>Nikolina Zvjerković punomoćnik sudionika u postupku LIBERTAS - DUBROVNIK d.o.o. za prijevoz putnika</item>
      <item>SSSH / Anka Muhoberac</item>
      <item>Marijo Matić</item>
      <item>Nezir Mujkić</item>
      <item>OCINJE-MARKET d.o.o. za građenje, trgovinu, poljoprivredu i usluge, OIB 81175245130</item>
      <item>OTP banka Hrvatska dioničko društvo, OIB 52508873833</item>
      <item>Amir Alijagić punomoćnik sudionika u postupku KONAVLE METAL d.o.o. za proizvodnju, trgovinu i usluge</item>
      <item>Sberbank d.d., OIB 78427478595</item>
      <item>BURAZIN d.o.o. za projektiranje, proizvodnju i montažu, OIB 81401044478</item>
      <item>Ivo Župić</item>
      <item>Marijana Temali punomoćnik sudionika u postupku EUROHERC osiguranje - dioničko društvo za osiguranje imovine i osoba i druge poslove osiguranja</item>
      <item>HRVATSKA GOSPODARSKA KOMORA, OIB 85167032587</item>
      <item>Anita Tomašević punomoćnik sudionika u postupku ELEKTRO-TEAM d.o.o. za elektroinstalacije</item>
      <item>Kate Galić punomoćnik sudionika u postupku IMPULS-LEASING društvo s ograničenom odgovornošću za leasing</item>
      <item>DUBROVNIK CESTE, dioničko društvo za održavanje, zaštitu, rekonstrukciju i izgradnju cesta, OIB 60216477432</item>
      <item>RAGUSA PALACE d.o.o. za turizam i graditeljstvo, OIB 65099561424</item>
      <item>OBŠIVAČ, građevinsko, proizvodno, uslužno i trgovačko društvo s ograničenom odgovornošću, OIB 23196214755</item>
      <item>Mladen Vlahušić</item>
      <item>Pero Klarić</item>
      <item>Dražen Marković</item>
      <item>Dubravko Arapović</item>
      <item>Marina Maslek punomoćnik sudionika u postupku CEMEX Hrvatska dioničko društvo za proizvodnju i prodaju cementa i drugih građevinskih materijala</item>
      <item>Zdravko Balenović punomoćnik sudionika u postupku LIFT MODUS d.o.o. za poizvodnju, trgovinu i usluge</item>
      <item>Josip Tabak</item>
      <item>Mate Smoljko</item>
      <item>MILE MABIĆ</item>
      <item>Vinka Radelj</item>
      <item>ĆOSIĆ NAFTNI DERIVATI d.o.o. za građenje, trgovinu i usluge, OIB 26472579320</item>
      <item>FRAN MARIN društvo s ograničenom odgovornošću za brodogradnju, trgovinu i marketing, OIB 84037773633</item>
      <item>KATE ČAKELIĆ</item>
      <item>Hrvoje Tokić</item>
      <item>NUOVA LIČILAC GORICA d.o.o. za završne radove u građevinarstvu, OIB 30431178883</item>
      <item>Odvj. društvo Jakšić, Mujo i Lujak</item>
      <item>Želimir Par, odvjetnik punomoćnik sudionika u postupku Esad Čokljat, Dubrovnik</item>
      <item>Boris Radan</item>
      <item>JOVAN PEJOVIĆ</item>
      <item>VIAM d.o.o., OIB 61581848671</item>
      <item>VILLA LJUBICA d.o.o.</item>
      <item>BURAZIN d.o.o. za projektiranje, proizvodnju i montažu, OIB 81401044478</item>
      <item>Željko Vidović</item>
      <item>VIKTOR SINIŠTAJ, OIB 69504425025</item>
      <item>Nevenko Jurišić</item>
      <item>SLAVICA GAGIĆ-ŠIMOVIĆ</item>
      <item>Akan Dilberović</item>
      <item>Marinko Milanović, OIB 88320164934</item>
      <item>Denis Orlić</item>
      <item>VIKTOR SINIŠTAJ, OIB 69504425025</item>
      <item>VODOVOD DUBROVNIK d.o.o. za vodoopskrbu i komunalnu hidrotehniku, OIB 00862047577</item>
      <item>PRIMORJE GRADNJA d.o.o.</item>
      <item>Nevenko Jurišić</item>
      <item>Odvj. društvo Matijević,Jakirčević i Malkoč j.t.d.</item>
      <item>Pavo Perušina</item>
      <item>VIKTOR SINIŠTAJ, OIB 69504425025</item>
      <item>ŽELJKO FABIJANOVIĆ</item>
      <item>Kate Čakelić</item>
      <item>Muharrem Elshani</item>
      <item>Mario Obradović</item>
      <item>Viktor Siništaj</item>
      <item>VIKTOR SINIŠTAJ, OIB 69504425025</item>
      <item>OTP Leasing dioničko društvo za usluge, OIB 23780250353</item>
      <item>VYONYX d.o.o.</item>
      <item>Dragan Baketarić vl. B-B-G,Mlini</item>
      <item>Dragan-Josip Knežević, OIB 97076984856</item>
      <item>IPSUM d.o.o. za građevinarstvo i trgovinu, OIB 26472901970</item>
      <item>Jelena Grbešić</item>
      <item>Odvjetničko društvo PAR I GRADAC, OIB 30444829514</item>
      <item>MILE MABIĆ</item>
      <item>Dinko Jakić</item>
      <item>Nikša Prlenda</item>
      <item>EKO-MONITORING d.o.o. za kontrolu i zaštitu okoliša i inženjering, OIB 82818873408</item>
      <item>PEMO CENTAR d.o.o., OIB 96916374875</item>
      <item>Oglasna ploča suda</item>
    </izvorni_sadrzaj>
    <derivirana_varijabla naziv="DomainObject.Predmet.OstaliListFormatedOIB_1">
      <item>Tomislav Sopjanac</item>
      <item>ŽDO GRAĐANSKO UPRAVNI ODJEL</item>
      <item>OTP Leasing dioničko društvo za usluge, OIB 23780250353</item>
      <item>Raiffeisenbank Austria d.d., OIB 53056966535</item>
      <item>Ministarsto Financija RH</item>
      <item>AKVAMONT d.o.o., OIB 05678625092</item>
      <item>Doloris Baričević</item>
      <item>ŽDO Građansko upravni odjel</item>
      <item>Nikolina Zvjerković punomoćnik sudionika u postupku LIBERTAS - DUBROVNIK d.o.o. za prijevoz putnika</item>
      <item>SSSH / Anka Muhoberac</item>
      <item>Marijo Matić</item>
      <item>Nezir Mujkić</item>
      <item>OCINJE-MARKET d.o.o. za građenje, trgovinu, poljoprivredu i usluge, OIB 81175245130</item>
      <item>OTP banka Hrvatska dioničko društvo, OIB 52508873833</item>
      <item>Amir Alijagić punomoćnik sudionika u postupku KONAVLE METAL d.o.o. za proizvodnju, trgovinu i usluge</item>
      <item>Sberbank d.d., OIB 78427478595</item>
      <item>BURAZIN d.o.o. za projektiranje, proizvodnju i montažu, OIB 81401044478</item>
      <item>Ivo Župić</item>
      <item>Marijana Temali punomoćnik sudionika u postupku EUROHERC osiguranje - dioničko društvo za osiguranje imovine i osoba i druge poslove osiguranja</item>
      <item>HRVATSKA GOSPODARSKA KOMORA, OIB 85167032587</item>
      <item>Anita Tomašević punomoćnik sudionika u postupku ELEKTRO-TEAM d.o.o. za elektroinstalacije</item>
      <item>Kate Galić punomoćnik sudionika u postupku IMPULS-LEASING društvo s ograničenom odgovornošću za leasing</item>
      <item>DUBROVNIK CESTE, dioničko društvo za održavanje, zaštitu, rekonstrukciju i izgradnju cesta, OIB 60216477432</item>
      <item>RAGUSA PALACE d.o.o. za turizam i graditeljstvo, OIB 65099561424</item>
      <item>OBŠIVAČ, građevinsko, proizvodno, uslužno i trgovačko društvo s ograničenom odgovornošću, OIB 23196214755</item>
      <item>Mladen Vlahušić</item>
      <item>Pero Klarić</item>
      <item>Dražen Marković</item>
      <item>Dubravko Arapović</item>
      <item>Marina Maslek punomoćnik sudionika u postupku CEMEX Hrvatska dioničko društvo za proizvodnju i prodaju cementa i drugih građevinskih materijala</item>
      <item>Zdravko Balenović punomoćnik sudionika u postupku LIFT MODUS d.o.o. za poizvodnju, trgovinu i usluge</item>
      <item>Josip Tabak</item>
      <item>Mate Smoljko</item>
      <item>MILE MABIĆ</item>
      <item>Vinka Radelj</item>
      <item>ĆOSIĆ NAFTNI DERIVATI d.o.o. za građenje, trgovinu i usluge, OIB 26472579320</item>
      <item>FRAN MARIN društvo s ograničenom odgovornošću za brodogradnju, trgovinu i marketing, OIB 84037773633</item>
      <item>KATE ČAKELIĆ</item>
      <item>Hrvoje Tokić</item>
      <item>NUOVA LIČILAC GORICA d.o.o. za završne radove u građevinarstvu, OIB 30431178883</item>
      <item>Odvj. društvo Jakšić, Mujo i Lujak</item>
      <item>Želimir Par, odvjetnik punomoćnik sudionika u postupku Esad Čokljat, Dubrovnik</item>
      <item>Boris Radan</item>
      <item>JOVAN PEJOVIĆ</item>
      <item>VIAM d.o.o., OIB 61581848671</item>
      <item>VILLA LJUBICA d.o.o.</item>
      <item>BURAZIN d.o.o. za projektiranje, proizvodnju i montažu, OIB 81401044478</item>
      <item>Željko Vidović</item>
      <item>VIKTOR SINIŠTAJ, OIB 69504425025</item>
      <item>Nevenko Jurišić</item>
      <item>SLAVICA GAGIĆ-ŠIMOVIĆ</item>
      <item>Akan Dilberović</item>
      <item>Marinko Milanović, OIB 88320164934</item>
      <item>Denis Orlić</item>
      <item>VIKTOR SINIŠTAJ, OIB 69504425025</item>
      <item>VODOVOD DUBROVNIK d.o.o. za vodoopskrbu i komunalnu hidrotehniku, OIB 00862047577</item>
      <item>PRIMORJE GRADNJA d.o.o.</item>
      <item>Nevenko Jurišić</item>
      <item>Odvj. društvo Matijević,Jakirčević i Malkoč j.t.d.</item>
      <item>Pavo Perušina</item>
      <item>VIKTOR SINIŠTAJ, OIB 69504425025</item>
      <item>ŽELJKO FABIJANOVIĆ</item>
      <item>Kate Čakelić</item>
      <item>Muharrem Elshani</item>
      <item>Mario Obradović</item>
      <item>Viktor Siništaj</item>
      <item>VIKTOR SINIŠTAJ, OIB 69504425025</item>
      <item>OTP Leasing dioničko društvo za usluge, OIB 23780250353</item>
      <item>VYONYX d.o.o.</item>
      <item>Dragan Baketarić vl. B-B-G,Mlini</item>
      <item>Dragan-Josip Knežević, OIB 97076984856</item>
      <item>IPSUM d.o.o. za građevinarstvo i trgovinu, OIB 26472901970</item>
      <item>Jelena Grbešić</item>
      <item>Odvjetničko društvo PAR I GRADAC, OIB 30444829514</item>
      <item>MILE MABIĆ</item>
      <item>Dinko Jakić</item>
      <item>Nikša Prlenda</item>
      <item>EKO-MONITORING d.o.o. za kontrolu i zaštitu okoliša i inženjering, OIB 82818873408</item>
      <item>PEMO CENTAR d.o.o., OIB 96916374875</item>
      <item>Oglasna ploča suda</item>
    </derivirana_varijabla>
  </DomainObject.Predmet.OstaliListFormatedOIB>
  <DomainObject.Predmet.OstaliListFormatedWithAdress>
    <izvorni_sadrzaj>
      <item>Tomislav Sopjanac, 20000 Dubrovnik</item>
      <item>ŽDO GRAĐANSKO UPRAVNI ODJEL</item>
      <item>OTP Leasing dioničko društvo za usluge, Av. Dubrovnik 16/V, 10000 Zagreb</item>
      <item>Raiffeisenbank Austria d.d., Petrinjska 59, 10000 Zagreb</item>
      <item>Ministarsto Financija RH</item>
      <item>AKVAMONT d.o.o., Malo selo 3, 20230 Ston</item>
      <item>Doloris Baričević</item>
      <item>ŽDO Građansko upravni odjel, Dropčeva 1, 20000 Dubrovnik</item>
      <item>Nikolina Zvjerković punomoćnik sudionika u postupku LIBERTAS - DUBROVNIK d.o.o. za prijevoz putnika</item>
      <item>SSSH / Anka Muhoberac, A. Hwbranga 83, 20000 Dubrovnik</item>
      <item>Marijo Matić, Od škara 3, 20000 Dubrovnik</item>
      <item>Nezir Mujkić, Od Izvora 51, 20236 Mokošica</item>
      <item>OCINJE-MARKET d.o.o. za građenje, trgovinu, poljoprivredu i usluge, Od Izvora 2, Nova Mokošica</item>
      <item>OTP banka Hrvatska dioničko društvo, Ulica Domovinskog rata 3, Zadar</item>
      <item>Amir Alijagić punomoćnik sudionika u postupku KONAVLE METAL d.o.o. za proizvodnju, trgovinu i usluge</item>
      <item>Sberbank d.d., Varšavska 9, 10000 Zagreb</item>
      <item>BURAZIN d.o.o. za projektiranje, proizvodnju i montažu, Velebitska 5, Split</item>
      <item>Ivo Župić, p.p.30, 21218 Seget Doni</item>
      <item>Marijana Temali punomoćnik sudionika u postupku EUROHERC osiguranje - dioničko društvo za osiguranje imovine i osoba i druge poslove osiguranja</item>
      <item>HRVATSKA GOSPODARSKA KOMORA, P.Čingrije 6, 20000 Dubrovnik</item>
      <item>Anita Tomašević punomoćnik sudionika u postupku ELEKTRO-TEAM d.o.o. za elektroinstalacije</item>
      <item>Kate Galić punomoćnik sudionika u postupku IMPULS-LEASING društvo s ograničenom odgovornošću za leasing</item>
      <item>DUBROVNIK CESTE, dioničko društvo za održavanje, zaštitu, rekonstrukciju i izgradnju cesta, Vladimira Nazora 8, Dubrovnik</item>
      <item>RAGUSA PALACE d.o.o. za turizam i graditeljstvo, Vukovarska 13, 20000 Dubrovnik</item>
      <item>OBŠIVAČ, građevinsko, proizvodno, uslužno i trgovačko društvo s ograničenom odgovornošću, Dubrovačka 100, Metković</item>
      <item>Mladen Vlahušić</item>
      <item>Pero Klarić</item>
      <item>Dražen Marković</item>
      <item>Dubravko Arapović</item>
      <item>Marina Maslek punomoćnik sudionika u postupku CEMEX Hrvatska dioničko društvo za proizvodnju i prodaju cementa i drugih građevinskih materijala</item>
      <item>Zdravko Balenović punomoćnik sudionika u postupku LIFT MODUS d.o.o. za poizvodnju, trgovinu i usluge</item>
      <item>Josip Tabak, Jordanovac 113/II, 10000 Zagreb</item>
      <item>Mate Smoljko</item>
      <item>MILE MABIĆ, Bana J. Jelačića 69a, 20000 Dubrovnik</item>
      <item>Vinka Radelj</item>
      <item>ĆOSIĆ NAFTNI DERIVATI d.o.o. za građenje, trgovinu i usluge, Kneza Branimira 19/1, Metković</item>
      <item>FRAN MARIN društvo s ograničenom odgovornošću za brodogradnju, trgovinu i marketing, Poljičkih knezova 21, 21312 Podrstana</item>
      <item>KATE ČAKELIĆ, VRELO 11, 20207 Mlini</item>
      <item>Hrvoje Tokić</item>
      <item>NUOVA LIČILAC GORICA d.o.o. za završne radove u građevinarstvu, Put Republike 12, Dubrovnik</item>
      <item>Odvj. društvo Jakšić, Mujo i Lujak</item>
      <item>Želimir Par, odvjetnik, K. Držislava 2, 10000 Zagreb punomoćnik sudionika u postupku Esad Čokljat, Dubrovnik</item>
      <item>Boris Radan, Šestinski dol 40, 10000 Zagreb</item>
      <item>JOVAN PEJOVIĆ</item>
      <item>VIAM d.o.o., Josipa Kosora 40, 20000 Dubrovnik</item>
      <item>VILLA LJUBICA d.o.o.</item>
      <item>BURAZIN d.o.o. za projektiranje, proizvodnju i montažu, Velebitska 5, Split</item>
      <item>Željko Vidović</item>
      <item>VIKTOR SINIŠTAJ, OD IZVORA 9, 20000 Dubrovnik</item>
      <item>Nevenko Jurišić, Sukoišanska 19, 21000 Split</item>
      <item>SLAVICA GAGIĆ-ŠIMOVIĆ</item>
      <item>Akan Dilberović</item>
      <item>Marinko Milanović</item>
      <item>Denis Orlić, Vukovarska 26, 20000 Dubrovnik</item>
      <item>VIKTOR SINIŠTAJ, OD IZVORA 9, 20000 Dubrovnik</item>
      <item>VODOVOD DUBROVNIK d.o.o. za vodoopskrbu i komunalnu hidrotehniku, Vladimira Nazora 19, Dubrovnik</item>
      <item>PRIMORJE GRADNJA d.o.o.</item>
      <item>Nevenko Jurišić, Sukoišanska 19, 21000 Split</item>
      <item>Odvj. društvo Matijević,Jakirčević i Malkoč j.t.d., Bednjanska 8a, 10000 Zagreb</item>
      <item>Pavo Perušina</item>
      <item>VIKTOR SINIŠTAJ, OD IZVORA 9, 20000 Dubrovnik</item>
      <item>ŽELJKO FABIJANOVIĆ</item>
      <item>Kate Čakelić</item>
      <item>Muharrem Elshani</item>
      <item>Mario Obradović</item>
      <item>Viktor Siništaj</item>
      <item>VIKTOR SINIŠTAJ, OD IZVORA 9, 20000 Dubrovnik</item>
      <item>OTP Leasing dioničko društvo za usluge, Avenue Center, Avenija Dubrovnik 16/V, 10000 Zagreb</item>
      <item>VYONYX d.o.o.</item>
      <item>Dragan Baketarić vl. B-B-G,Mlini, Put Dragovoljaca Domovinskog rata 136, 20207 Mlini</item>
      <item>Dragan-Josip Knežević, Palmotićeva 11, 20000 Dubrovnik</item>
      <item>IPSUM d.o.o. za građevinarstvo i trgovinu, Mostarska b.b., 20350 Metković</item>
      <item>Jelena Grbešić</item>
      <item>Odvjetničko društvo PAR I GRADAC, Kralja Držislava 2, 10000 Zagreb</item>
      <item>MILE MABIĆ, Bana J. Jelačića 69a, 20000 Dubrovnik</item>
      <item>Dinko Jakić, Neretljanskih gusara 10, 20340 Ploče</item>
      <item>Nikša Prlenda</item>
      <item>EKO-MONITORING d.o.o. za kontrolu i zaštitu okoliša i inženjering, Kućanska 15, 42000 Varaždin</item>
      <item>PEMO CENTAR d.o.o.</item>
      <item>Oglasna ploča suda</item>
    </izvorni_sadrzaj>
    <derivirana_varijabla naziv="DomainObject.Predmet.OstaliListFormatedWithAdress_1">
      <item>Tomislav Sopjanac, 20000 Dubrovnik</item>
      <item>ŽDO GRAĐANSKO UPRAVNI ODJEL</item>
      <item>OTP Leasing dioničko društvo za usluge, Av. Dubrovnik 16/V, 10000 Zagreb</item>
      <item>Raiffeisenbank Austria d.d., Petrinjska 59, 10000 Zagreb</item>
      <item>Ministarsto Financija RH</item>
      <item>AKVAMONT d.o.o., Malo selo 3, 20230 Ston</item>
      <item>Doloris Baričević</item>
      <item>ŽDO Građansko upravni odjel, Dropčeva 1, 20000 Dubrovnik</item>
      <item>Nikolina Zvjerković punomoćnik sudionika u postupku LIBERTAS - DUBROVNIK d.o.o. za prijevoz putnika</item>
      <item>SSSH / Anka Muhoberac, A. Hwbranga 83, 20000 Dubrovnik</item>
      <item>Marijo Matić, Od škara 3, 20000 Dubrovnik</item>
      <item>Nezir Mujkić, Od Izvora 51, 20236 Mokošica</item>
      <item>OCINJE-MARKET d.o.o. za građenje, trgovinu, poljoprivredu i usluge, Od Izvora 2, Nova Mokošica</item>
      <item>OTP banka Hrvatska dioničko društvo, Ulica Domovinskog rata 3, Zadar</item>
      <item>Amir Alijagić punomoćnik sudionika u postupku KONAVLE METAL d.o.o. za proizvodnju, trgovinu i usluge</item>
      <item>Sberbank d.d., Varšavska 9, 10000 Zagreb</item>
      <item>BURAZIN d.o.o. za projektiranje, proizvodnju i montažu, Velebitska 5, Split</item>
      <item>Ivo Župić, p.p.30, 21218 Seget Doni</item>
      <item>Marijana Temali punomoćnik sudionika u postupku EUROHERC osiguranje - dioničko društvo za osiguranje imovine i osoba i druge poslove osiguranja</item>
      <item>HRVATSKA GOSPODARSKA KOMORA, P.Čingrije 6, 20000 Dubrovnik</item>
      <item>Anita Tomašević punomoćnik sudionika u postupku ELEKTRO-TEAM d.o.o. za elektroinstalacije</item>
      <item>Kate Galić punomoćnik sudionika u postupku IMPULS-LEASING društvo s ograničenom odgovornošću za leasing</item>
      <item>DUBROVNIK CESTE, dioničko društvo za održavanje, zaštitu, rekonstrukciju i izgradnju cesta, Vladimira Nazora 8, Dubrovnik</item>
      <item>RAGUSA PALACE d.o.o. za turizam i graditeljstvo, Vukovarska 13, 20000 Dubrovnik</item>
      <item>OBŠIVAČ, građevinsko, proizvodno, uslužno i trgovačko društvo s ograničenom odgovornošću, Dubrovačka 100, Metković</item>
      <item>Mladen Vlahušić</item>
      <item>Pero Klarić</item>
      <item>Dražen Marković</item>
      <item>Dubravko Arapović</item>
      <item>Marina Maslek punomoćnik sudionika u postupku CEMEX Hrvatska dioničko društvo za proizvodnju i prodaju cementa i drugih građevinskih materijala</item>
      <item>Zdravko Balenović punomoćnik sudionika u postupku LIFT MODUS d.o.o. za poizvodnju, trgovinu i usluge</item>
      <item>Josip Tabak, Jordanovac 113/II, 10000 Zagreb</item>
      <item>Mate Smoljko</item>
      <item>MILE MABIĆ, Bana J. Jelačića 69a, 20000 Dubrovnik</item>
      <item>Vinka Radelj</item>
      <item>ĆOSIĆ NAFTNI DERIVATI d.o.o. za građenje, trgovinu i usluge, Kneza Branimira 19/1, Metković</item>
      <item>FRAN MARIN društvo s ograničenom odgovornošću za brodogradnju, trgovinu i marketing, Poljičkih knezova 21, 21312 Podrstana</item>
      <item>KATE ČAKELIĆ, VRELO 11, 20207 Mlini</item>
      <item>Hrvoje Tokić</item>
      <item>NUOVA LIČILAC GORICA d.o.o. za završne radove u građevinarstvu, Put Republike 12, Dubrovnik</item>
      <item>Odvj. društvo Jakšić, Mujo i Lujak</item>
      <item>Želimir Par, odvjetnik, K. Držislava 2, 10000 Zagreb punomoćnik sudionika u postupku Esad Čokljat, Dubrovnik</item>
      <item>Boris Radan, Šestinski dol 40, 10000 Zagreb</item>
      <item>JOVAN PEJOVIĆ</item>
      <item>VIAM d.o.o., Josipa Kosora 40, 20000 Dubrovnik</item>
      <item>VILLA LJUBICA d.o.o.</item>
      <item>BURAZIN d.o.o. za projektiranje, proizvodnju i montažu, Velebitska 5, Split</item>
      <item>Željko Vidović</item>
      <item>VIKTOR SINIŠTAJ, OD IZVORA 9, 20000 Dubrovnik</item>
      <item>Nevenko Jurišić, Sukoišanska 19, 21000 Split</item>
      <item>SLAVICA GAGIĆ-ŠIMOVIĆ</item>
      <item>Akan Dilberović</item>
      <item>Marinko Milanović</item>
      <item>Denis Orlić, Vukovarska 26, 20000 Dubrovnik</item>
      <item>VIKTOR SINIŠTAJ, OD IZVORA 9, 20000 Dubrovnik</item>
      <item>VODOVOD DUBROVNIK d.o.o. za vodoopskrbu i komunalnu hidrotehniku, Vladimira Nazora 19, Dubrovnik</item>
      <item>PRIMORJE GRADNJA d.o.o.</item>
      <item>Nevenko Jurišić, Sukoišanska 19, 21000 Split</item>
      <item>Odvj. društvo Matijević,Jakirčević i Malkoč j.t.d., Bednjanska 8a, 10000 Zagreb</item>
      <item>Pavo Perušina</item>
      <item>VIKTOR SINIŠTAJ, OD IZVORA 9, 20000 Dubrovnik</item>
      <item>ŽELJKO FABIJANOVIĆ</item>
      <item>Kate Čakelić</item>
      <item>Muharrem Elshani</item>
      <item>Mario Obradović</item>
      <item>Viktor Siništaj</item>
      <item>VIKTOR SINIŠTAJ, OD IZVORA 9, 20000 Dubrovnik</item>
      <item>OTP Leasing dioničko društvo za usluge, Avenue Center, Avenija Dubrovnik 16/V, 10000 Zagreb</item>
      <item>VYONYX d.o.o.</item>
      <item>Dragan Baketarić vl. B-B-G,Mlini, Put Dragovoljaca Domovinskog rata 136, 20207 Mlini</item>
      <item>Dragan-Josip Knežević, Palmotićeva 11, 20000 Dubrovnik</item>
      <item>IPSUM d.o.o. za građevinarstvo i trgovinu, Mostarska b.b., 20350 Metković</item>
      <item>Jelena Grbešić</item>
      <item>Odvjetničko društvo PAR I GRADAC, Kralja Držislava 2, 10000 Zagreb</item>
      <item>MILE MABIĆ, Bana J. Jelačića 69a, 20000 Dubrovnik</item>
      <item>Dinko Jakić, Neretljanskih gusara 10, 20340 Ploče</item>
      <item>Nikša Prlenda</item>
      <item>EKO-MONITORING d.o.o. za kontrolu i zaštitu okoliša i inženjering, Kućanska 15, 42000 Varaždin</item>
      <item>PEMO CENTAR d.o.o.</item>
      <item>Oglasna ploča suda</item>
    </derivirana_varijabla>
  </DomainObject.Predmet.OstaliListFormatedWithAdress>
  <DomainObject.Predmet.OstaliListFormatedWithAdressOIB>
    <izvorni_sadrzaj>
      <item>Tomislav Sopjanac, 20000 Dubrovnik</item>
      <item>ŽDO GRAĐANSKO UPRAVNI ODJEL</item>
      <item>OTP Leasing dioničko društvo za usluge, OIB 23780250353, Av. Dubrovnik 16/V, 10000 Zagreb</item>
      <item>Raiffeisenbank Austria d.d., OIB 53056966535, Petrinjska 59, 10000 Zagreb</item>
      <item>Ministarsto Financija RH</item>
      <item>AKVAMONT d.o.o., OIB 05678625092, Malo selo 3, 20230 Ston</item>
      <item>Doloris Baričević</item>
      <item>ŽDO Građansko upravni odjel, Dropčeva 1, 20000 Dubrovnik</item>
      <item>Nikolina Zvjerković punomoćnik sudionika u postupku LIBERTAS - DUBROVNIK d.o.o. za prijevoz putnika</item>
      <item>SSSH / Anka Muhoberac, A. Hwbranga 83, 20000 Dubrovnik</item>
      <item>Marijo Matić, Od škara 3, 20000 Dubrovnik</item>
      <item>Nezir Mujkić, Od Izvora 51, 20236 Mokošica</item>
      <item>OCINJE-MARKET d.o.o. za građenje, trgovinu, poljoprivredu i usluge, OIB 81175245130, Od Izvora 2, Nova Mokošica</item>
      <item>OTP banka Hrvatska dioničko društvo, OIB 52508873833, Ulica Domovinskog rata 3, Zadar</item>
      <item>Amir Alijagić punomoćnik sudionika u postupku KONAVLE METAL d.o.o. za proizvodnju, trgovinu i usluge</item>
      <item>Sberbank d.d., OIB 78427478595, Varšavska 9, 10000 Zagreb</item>
      <item>BURAZIN d.o.o. za projektiranje, proizvodnju i montažu, OIB 81401044478, Velebitska 5, Split</item>
      <item>Ivo Župić, p.p.30, 21218 Seget Doni</item>
      <item>Marijana Temali punomoćnik sudionika u postupku EUROHERC osiguranje - dioničko društvo za osiguranje imovine i osoba i druge poslove osiguranja</item>
      <item>HRVATSKA GOSPODARSKA KOMORA, OIB 85167032587, P.Čingrije 6, 20000 Dubrovnik</item>
      <item>Anita Tomašević punomoćnik sudionika u postupku ELEKTRO-TEAM d.o.o. za elektroinstalacije</item>
      <item>Kate Galić punomoćnik sudionika u postupku IMPULS-LEASING društvo s ograničenom odgovornošću za leasing</item>
      <item>DUBROVNIK CESTE, dioničko društvo za održavanje, zaštitu, rekonstrukciju i izgradnju cesta, OIB 60216477432, Vladimira Nazora 8, Dubrovnik</item>
      <item>RAGUSA PALACE d.o.o. za turizam i graditeljstvo, OIB 65099561424, Vukovarska 13, 20000 Dubrovnik</item>
      <item>OBŠIVAČ, građevinsko, proizvodno, uslužno i trgovačko društvo s ograničenom odgovornošću, OIB 23196214755, Dubrovačka 100, Metković</item>
      <item>Mladen Vlahušić</item>
      <item>Pero Klarić</item>
      <item>Dražen Marković</item>
      <item>Dubravko Arapović</item>
      <item>Marina Maslek punomoćnik sudionika u postupku CEMEX Hrvatska dioničko društvo za proizvodnju i prodaju cementa i drugih građevinskih materijala</item>
      <item>Zdravko Balenović punomoćnik sudionika u postupku LIFT MODUS d.o.o. za poizvodnju, trgovinu i usluge</item>
      <item>Josip Tabak, Jordanovac 113/II, 10000 Zagreb</item>
      <item>Mate Smoljko</item>
      <item>MILE MABIĆ, Bana J. Jelačića 69a, 20000 Dubrovnik</item>
      <item>Vinka Radelj</item>
      <item>ĆOSIĆ NAFTNI DERIVATI d.o.o. za građenje, trgovinu i usluge, OIB 26472579320, Kneza Branimira 19/1, Metković</item>
      <item>FRAN MARIN društvo s ograničenom odgovornošću za brodogradnju, trgovinu i marketing, OIB 84037773633, Poljičkih knezova 21, 21312 Podrstana</item>
      <item>KATE ČAKELIĆ, VRELO 11, 20207 Mlini</item>
      <item>Hrvoje Tokić</item>
      <item>NUOVA LIČILAC GORICA d.o.o. za završne radove u građevinarstvu, OIB 30431178883, Put Republike 12, Dubrovnik</item>
      <item>Odvj. društvo Jakšić, Mujo i Lujak</item>
      <item>Želimir Par, odvjetnik, K. Držislava 2, 10000 Zagreb punomoćnik sudionika u postupku Esad Čokljat, Dubrovnik</item>
      <item>Boris Radan, Šestinski dol 40, 10000 Zagreb</item>
      <item>JOVAN PEJOVIĆ</item>
      <item>VIAM d.o.o., OIB 61581848671, Josipa Kosora 40, 20000 Dubrovnik</item>
      <item>VILLA LJUBICA d.o.o.</item>
      <item>BURAZIN d.o.o. za projektiranje, proizvodnju i montažu, OIB 81401044478, Velebitska 5, Split</item>
      <item>Željko Vidović</item>
      <item>VIKTOR SINIŠTAJ, OIB 69504425025, OD IZVORA 9, 20000 Dubrovnik</item>
      <item>Nevenko Jurišić, Sukoišanska 19, 21000 Split</item>
      <item>SLAVICA GAGIĆ-ŠIMOVIĆ</item>
      <item>Akan Dilberović</item>
      <item>Marinko Milanović, OIB 88320164934</item>
      <item>Denis Orlić, Vukovarska 26, 20000 Dubrovnik</item>
      <item>VIKTOR SINIŠTAJ, OIB 69504425025, OD IZVORA 9, 20000 Dubrovnik</item>
      <item>VODOVOD DUBROVNIK d.o.o. za vodoopskrbu i komunalnu hidrotehniku, OIB 00862047577, Vladimira Nazora 19, Dubrovnik</item>
      <item>PRIMORJE GRADNJA d.o.o.</item>
      <item>Nevenko Jurišić, Sukoišanska 19, 21000 Split</item>
      <item>Odvj. društvo Matijević,Jakirčević i Malkoč j.t.d., Bednjanska 8a, 10000 Zagreb</item>
      <item>Pavo Perušina</item>
      <item>VIKTOR SINIŠTAJ, OIB 69504425025, OD IZVORA 9, 20000 Dubrovnik</item>
      <item>ŽELJKO FABIJANOVIĆ</item>
      <item>Kate Čakelić</item>
      <item>Muharrem Elshani</item>
      <item>Mario Obradović</item>
      <item>Viktor Siništaj</item>
      <item>VIKTOR SINIŠTAJ, OIB 69504425025, OD IZVORA 9, 20000 Dubrovnik</item>
      <item>OTP Leasing dioničko društvo za usluge, OIB 23780250353, Avenue Center, Avenija Dubrovnik 16/V, 10000 Zagreb</item>
      <item>VYONYX d.o.o.</item>
      <item>Dragan Baketarić vl. B-B-G,Mlini, Put Dragovoljaca Domovinskog rata 136, 20207 Mlini</item>
      <item>Dragan-Josip Knežević, OIB 97076984856, Palmotićeva 11, 20000 Dubrovnik</item>
      <item>IPSUM d.o.o. za građevinarstvo i trgovinu, OIB 26472901970, Mostarska b.b., 20350 Metković</item>
      <item>Jelena Grbešić</item>
      <item>Odvjetničko društvo PAR I GRADAC, OIB 30444829514, Kralja Držislava 2, 10000 Zagreb</item>
      <item>MILE MABIĆ, Bana J. Jelačića 69a, 20000 Dubrovnik</item>
      <item>Dinko Jakić, Neretljanskih gusara 10, 20340 Ploče</item>
      <item>Nikša Prlenda</item>
      <item>EKO-MONITORING d.o.o. za kontrolu i zaštitu okoliša i inženjering, OIB 82818873408, Kućanska 15, 42000 Varaždin</item>
      <item>PEMO CENTAR d.o.o., OIB 96916374875</item>
      <item>Oglasna ploča suda</item>
    </izvorni_sadrzaj>
    <derivirana_varijabla naziv="DomainObject.Predmet.OstaliListFormatedWithAdressOIB_1">
      <item>Tomislav Sopjanac, 20000 Dubrovnik</item>
      <item>ŽDO GRAĐANSKO UPRAVNI ODJEL</item>
      <item>OTP Leasing dioničko društvo za usluge, OIB 23780250353, Av. Dubrovnik 16/V, 10000 Zagreb</item>
      <item>Raiffeisenbank Austria d.d., OIB 53056966535, Petrinjska 59, 10000 Zagreb</item>
      <item>Ministarsto Financija RH</item>
      <item>AKVAMONT d.o.o., OIB 05678625092, Malo selo 3, 20230 Ston</item>
      <item>Doloris Baričević</item>
      <item>ŽDO Građansko upravni odjel, Dropčeva 1, 20000 Dubrovnik</item>
      <item>Nikolina Zvjerković punomoćnik sudionika u postupku LIBERTAS - DUBROVNIK d.o.o. za prijevoz putnika</item>
      <item>SSSH / Anka Muhoberac, A. Hwbranga 83, 20000 Dubrovnik</item>
      <item>Marijo Matić, Od škara 3, 20000 Dubrovnik</item>
      <item>Nezir Mujkić, Od Izvora 51, 20236 Mokošica</item>
      <item>OCINJE-MARKET d.o.o. za građenje, trgovinu, poljoprivredu i usluge, OIB 81175245130, Od Izvora 2, Nova Mokošica</item>
      <item>OTP banka Hrvatska dioničko društvo, OIB 52508873833, Ulica Domovinskog rata 3, Zadar</item>
      <item>Amir Alijagić punomoćnik sudionika u postupku KONAVLE METAL d.o.o. za proizvodnju, trgovinu i usluge</item>
      <item>Sberbank d.d., OIB 78427478595, Varšavska 9, 10000 Zagreb</item>
      <item>BURAZIN d.o.o. za projektiranje, proizvodnju i montažu, OIB 81401044478, Velebitska 5, Split</item>
      <item>Ivo Župić, p.p.30, 21218 Seget Doni</item>
      <item>Marijana Temali punomoćnik sudionika u postupku EUROHERC osiguranje - dioničko društvo za osiguranje imovine i osoba i druge poslove osiguranja</item>
      <item>HRVATSKA GOSPODARSKA KOMORA, OIB 85167032587, P.Čingrije 6, 20000 Dubrovnik</item>
      <item>Anita Tomašević punomoćnik sudionika u postupku ELEKTRO-TEAM d.o.o. za elektroinstalacije</item>
      <item>Kate Galić punomoćnik sudionika u postupku IMPULS-LEASING društvo s ograničenom odgovornošću za leasing</item>
      <item>DUBROVNIK CESTE, dioničko društvo za održavanje, zaštitu, rekonstrukciju i izgradnju cesta, OIB 60216477432, Vladimira Nazora 8, Dubrovnik</item>
      <item>RAGUSA PALACE d.o.o. za turizam i graditeljstvo, OIB 65099561424, Vukovarska 13, 20000 Dubrovnik</item>
      <item>OBŠIVAČ, građevinsko, proizvodno, uslužno i trgovačko društvo s ograničenom odgovornošću, OIB 23196214755, Dubrovačka 100, Metković</item>
      <item>Mladen Vlahušić</item>
      <item>Pero Klarić</item>
      <item>Dražen Marković</item>
      <item>Dubravko Arapović</item>
      <item>Marina Maslek punomoćnik sudionika u postupku CEMEX Hrvatska dioničko društvo za proizvodnju i prodaju cementa i drugih građevinskih materijala</item>
      <item>Zdravko Balenović punomoćnik sudionika u postupku LIFT MODUS d.o.o. za poizvodnju, trgovinu i usluge</item>
      <item>Josip Tabak, Jordanovac 113/II, 10000 Zagreb</item>
      <item>Mate Smoljko</item>
      <item>MILE MABIĆ, Bana J. Jelačića 69a, 20000 Dubrovnik</item>
      <item>Vinka Radelj</item>
      <item>ĆOSIĆ NAFTNI DERIVATI d.o.o. za građenje, trgovinu i usluge, OIB 26472579320, Kneza Branimira 19/1, Metković</item>
      <item>FRAN MARIN društvo s ograničenom odgovornošću za brodogradnju, trgovinu i marketing, OIB 84037773633, Poljičkih knezova 21, 21312 Podrstana</item>
      <item>KATE ČAKELIĆ, VRELO 11, 20207 Mlini</item>
      <item>Hrvoje Tokić</item>
      <item>NUOVA LIČILAC GORICA d.o.o. za završne radove u građevinarstvu, OIB 30431178883, Put Republike 12, Dubrovnik</item>
      <item>Odvj. društvo Jakšić, Mujo i Lujak</item>
      <item>Želimir Par, odvjetnik, K. Držislava 2, 10000 Zagreb punomoćnik sudionika u postupku Esad Čokljat, Dubrovnik</item>
      <item>Boris Radan, Šestinski dol 40, 10000 Zagreb</item>
      <item>JOVAN PEJOVIĆ</item>
      <item>VIAM d.o.o., OIB 61581848671, Josipa Kosora 40, 20000 Dubrovnik</item>
      <item>VILLA LJUBICA d.o.o.</item>
      <item>BURAZIN d.o.o. za projektiranje, proizvodnju i montažu, OIB 81401044478, Velebitska 5, Split</item>
      <item>Željko Vidović</item>
      <item>VIKTOR SINIŠTAJ, OIB 69504425025, OD IZVORA 9, 20000 Dubrovnik</item>
      <item>Nevenko Jurišić, Sukoišanska 19, 21000 Split</item>
      <item>SLAVICA GAGIĆ-ŠIMOVIĆ</item>
      <item>Akan Dilberović</item>
      <item>Marinko Milanović, OIB 88320164934</item>
      <item>Denis Orlić, Vukovarska 26, 20000 Dubrovnik</item>
      <item>VIKTOR SINIŠTAJ, OIB 69504425025, OD IZVORA 9, 20000 Dubrovnik</item>
      <item>VODOVOD DUBROVNIK d.o.o. za vodoopskrbu i komunalnu hidrotehniku, OIB 00862047577, Vladimira Nazora 19, Dubrovnik</item>
      <item>PRIMORJE GRADNJA d.o.o.</item>
      <item>Nevenko Jurišić, Sukoišanska 19, 21000 Split</item>
      <item>Odvj. društvo Matijević,Jakirčević i Malkoč j.t.d., Bednjanska 8a, 10000 Zagreb</item>
      <item>Pavo Perušina</item>
      <item>VIKTOR SINIŠTAJ, OIB 69504425025, OD IZVORA 9, 20000 Dubrovnik</item>
      <item>ŽELJKO FABIJANOVIĆ</item>
      <item>Kate Čakelić</item>
      <item>Muharrem Elshani</item>
      <item>Mario Obradović</item>
      <item>Viktor Siništaj</item>
      <item>VIKTOR SINIŠTAJ, OIB 69504425025, OD IZVORA 9, 20000 Dubrovnik</item>
      <item>OTP Leasing dioničko društvo za usluge, OIB 23780250353, Avenue Center, Avenija Dubrovnik 16/V, 10000 Zagreb</item>
      <item>VYONYX d.o.o.</item>
      <item>Dragan Baketarić vl. B-B-G,Mlini, Put Dragovoljaca Domovinskog rata 136, 20207 Mlini</item>
      <item>Dragan-Josip Knežević, OIB 97076984856, Palmotićeva 11, 20000 Dubrovnik</item>
      <item>IPSUM d.o.o. za građevinarstvo i trgovinu, OIB 26472901970, Mostarska b.b., 20350 Metković</item>
      <item>Jelena Grbešić</item>
      <item>Odvjetničko društvo PAR I GRADAC, OIB 30444829514, Kralja Držislava 2, 10000 Zagreb</item>
      <item>MILE MABIĆ, Bana J. Jelačića 69a, 20000 Dubrovnik</item>
      <item>Dinko Jakić, Neretljanskih gusara 10, 20340 Ploče</item>
      <item>Nikša Prlenda</item>
      <item>EKO-MONITORING d.o.o. za kontrolu i zaštitu okoliša i inženjering, OIB 82818873408, Kućanska 15, 42000 Varaždin</item>
      <item>PEMO CENTAR d.o.o., OIB 96916374875</item>
      <item>Oglasna ploča suda</item>
    </derivirana_varijabla>
  </DomainObject.Predmet.OstaliListFormatedWithAdressOIB>
  <DomainObject.Predmet.OstaliListNazivFormated>
    <izvorni_sadrzaj>
      <item>Tomislav Sopjanac</item>
      <item>ŽDO GRAĐANSKO UPRAVNI ODJEL</item>
      <item>OTP Leasing dioničko društvo za usluge</item>
      <item>Raiffeisenbank Austria d.d.</item>
      <item>Ministarsto Financija RH</item>
      <item>AKVAMONT d.o.o.</item>
      <item>Doloris Baričević</item>
      <item>ŽDO Građansko upravni odjel</item>
      <item>Nikolina Zvjerković</item>
      <item>SSSH / Anka Muhoberac</item>
      <item>Marijo Matić</item>
      <item>Nezir Mujkić</item>
      <item>OCINJE-MARKET d.o.o. za građenje, trgovinu, poljoprivredu i usluge</item>
      <item>OTP banka Hrvatska dioničko društvo</item>
      <item>Amir Alijagić</item>
      <item>Sberbank d.d.</item>
      <item>BURAZIN d.o.o. za projektiranje, proizvodnju i montažu</item>
      <item>Ivo Župić</item>
      <item>Marijana Temali</item>
      <item>HRVATSKA GOSPODARSKA KOMORA</item>
      <item>Anita Tomašević</item>
      <item>Kate Galić</item>
      <item>DUBROVNIK CESTE, dioničko društvo za održavanje, zaštitu, rekonstrukciju i izgradnju cesta</item>
      <item>RAGUSA PALACE d.o.o. za turizam i graditeljstvo</item>
      <item>OBŠIVAČ, građevinsko, proizvodno, uslužno i trgovačko društvo s ograničenom odgovornošću</item>
      <item>Mladen Vlahušić</item>
      <item>Pero Klarić</item>
      <item>Dražen Marković</item>
      <item>Dubravko Arapović</item>
      <item>Marina Maslek</item>
      <item>Zdravko Balenović</item>
      <item>Josip Tabak</item>
      <item>Mate Smoljko</item>
      <item>MILE MABIĆ</item>
      <item>Vinka Radelj</item>
      <item>ĆOSIĆ NAFTNI DERIVATI d.o.o. za građenje, trgovinu i usluge</item>
      <item>FRAN MARIN društvo s ograničenom odgovornošću za brodogradnju, trgovinu i marketing</item>
      <item>KATE ČAKELIĆ</item>
      <item>Hrvoje Tokić</item>
      <item>NUOVA LIČILAC GORICA d.o.o. za završne radove u građevinarstvu</item>
      <item>Odvj. društvo Jakšić, Mujo i Lujak</item>
      <item>Želimir Par, odvjetnik</item>
      <item>Boris Radan</item>
      <item>JOVAN PEJOVIĆ</item>
      <item>VIAM d.o.o.</item>
      <item>VILLA LJUBICA d.o.o.</item>
      <item>BURAZIN d.o.o. za projektiranje, proizvodnju i montažu</item>
      <item>Željko Vidović</item>
      <item>VIKTOR SINIŠTAJ</item>
      <item>Nevenko Jurišić</item>
      <item>SLAVICA GAGIĆ-ŠIMOVIĆ</item>
      <item>Akan Dilberović</item>
      <item>Marinko Milanović</item>
      <item>Denis Orlić</item>
      <item>VIKTOR SINIŠTAJ</item>
      <item>VODOVOD DUBROVNIK d.o.o. za vodoopskrbu i komunalnu hidrotehniku</item>
      <item>PRIMORJE GRADNJA d.o.o.</item>
      <item>Nevenko Jurišić</item>
      <item>Odvj. društvo Matijević,Jakirčević i Malkoč j.t.d.</item>
      <item>Pavo Perušina</item>
      <item>VIKTOR SINIŠTAJ</item>
      <item>ŽELJKO FABIJANOVIĆ</item>
      <item>Kate Čakelić</item>
      <item>Muharrem Elshani</item>
      <item>Mario Obradović</item>
      <item>Viktor Siništaj</item>
      <item>VIKTOR SINIŠTAJ</item>
      <item>OTP Leasing dioničko društvo za usluge</item>
      <item>VYONYX d.o.o.</item>
      <item>Dragan Baketarić vl. B-B-G,Mlini</item>
      <item>Dragan-Josip Knežević</item>
      <item>IPSUM d.o.o. za građevinarstvo i trgovinu</item>
      <item>Jelena Grbešić</item>
      <item>Odvjetničko društvo PAR I GRADAC</item>
      <item>MILE MABIĆ</item>
      <item>Dinko Jakić</item>
      <item>Nikša Prlenda</item>
      <item>EKO-MONITORING d.o.o. za kontrolu i zaštitu okoliša i inženjering</item>
      <item>PEMO CENTAR d.o.o.</item>
      <item>Oglasna ploča suda</item>
    </izvorni_sadrzaj>
    <derivirana_varijabla naziv="DomainObject.Predmet.OstaliListNazivFormated_1">
      <item>Tomislav Sopjanac</item>
      <item>ŽDO GRAĐANSKO UPRAVNI ODJEL</item>
      <item>OTP Leasing dioničko društvo za usluge</item>
      <item>Raiffeisenbank Austria d.d.</item>
      <item>Ministarsto Financija RH</item>
      <item>AKVAMONT d.o.o.</item>
      <item>Doloris Baričević</item>
      <item>ŽDO Građansko upravni odjel</item>
      <item>Nikolina Zvjerković</item>
      <item>SSSH / Anka Muhoberac</item>
      <item>Marijo Matić</item>
      <item>Nezir Mujkić</item>
      <item>OCINJE-MARKET d.o.o. za građenje, trgovinu, poljoprivredu i usluge</item>
      <item>OTP banka Hrvatska dioničko društvo</item>
      <item>Amir Alijagić</item>
      <item>Sberbank d.d.</item>
      <item>BURAZIN d.o.o. za projektiranje, proizvodnju i montažu</item>
      <item>Ivo Župić</item>
      <item>Marijana Temali</item>
      <item>HRVATSKA GOSPODARSKA KOMORA</item>
      <item>Anita Tomašević</item>
      <item>Kate Galić</item>
      <item>DUBROVNIK CESTE, dioničko društvo za održavanje, zaštitu, rekonstrukciju i izgradnju cesta</item>
      <item>RAGUSA PALACE d.o.o. za turizam i graditeljstvo</item>
      <item>OBŠIVAČ, građevinsko, proizvodno, uslužno i trgovačko društvo s ograničenom odgovornošću</item>
      <item>Mladen Vlahušić</item>
      <item>Pero Klarić</item>
      <item>Dražen Marković</item>
      <item>Dubravko Arapović</item>
      <item>Marina Maslek</item>
      <item>Zdravko Balenović</item>
      <item>Josip Tabak</item>
      <item>Mate Smoljko</item>
      <item>MILE MABIĆ</item>
      <item>Vinka Radelj</item>
      <item>ĆOSIĆ NAFTNI DERIVATI d.o.o. za građenje, trgovinu i usluge</item>
      <item>FRAN MARIN društvo s ograničenom odgovornošću za brodogradnju, trgovinu i marketing</item>
      <item>KATE ČAKELIĆ</item>
      <item>Hrvoje Tokić</item>
      <item>NUOVA LIČILAC GORICA d.o.o. za završne radove u građevinarstvu</item>
      <item>Odvj. društvo Jakšić, Mujo i Lujak</item>
      <item>Želimir Par, odvjetnik</item>
      <item>Boris Radan</item>
      <item>JOVAN PEJOVIĆ</item>
      <item>VIAM d.o.o.</item>
      <item>VILLA LJUBICA d.o.o.</item>
      <item>BURAZIN d.o.o. za projektiranje, proizvodnju i montažu</item>
      <item>Željko Vidović</item>
      <item>VIKTOR SINIŠTAJ</item>
      <item>Nevenko Jurišić</item>
      <item>SLAVICA GAGIĆ-ŠIMOVIĆ</item>
      <item>Akan Dilberović</item>
      <item>Marinko Milanović</item>
      <item>Denis Orlić</item>
      <item>VIKTOR SINIŠTAJ</item>
      <item>VODOVOD DUBROVNIK d.o.o. za vodoopskrbu i komunalnu hidrotehniku</item>
      <item>PRIMORJE GRADNJA d.o.o.</item>
      <item>Nevenko Jurišić</item>
      <item>Odvj. društvo Matijević,Jakirčević i Malkoč j.t.d.</item>
      <item>Pavo Perušina</item>
      <item>VIKTOR SINIŠTAJ</item>
      <item>ŽELJKO FABIJANOVIĆ</item>
      <item>Kate Čakelić</item>
      <item>Muharrem Elshani</item>
      <item>Mario Obradović</item>
      <item>Viktor Siništaj</item>
      <item>VIKTOR SINIŠTAJ</item>
      <item>OTP Leasing dioničko društvo za usluge</item>
      <item>VYONYX d.o.o.</item>
      <item>Dragan Baketarić vl. B-B-G,Mlini</item>
      <item>Dragan-Josip Knežević</item>
      <item>IPSUM d.o.o. za građevinarstvo i trgovinu</item>
      <item>Jelena Grbešić</item>
      <item>Odvjetničko društvo PAR I GRADAC</item>
      <item>MILE MABIĆ</item>
      <item>Dinko Jakić</item>
      <item>Nikša Prlenda</item>
      <item>EKO-MONITORING d.o.o. za kontrolu i zaštitu okoliša i inženjering</item>
      <item>PEMO CENTAR d.o.o.</item>
      <item>Oglasna ploča suda</item>
    </derivirana_varijabla>
  </DomainObject.Predmet.OstaliListNazivFormated>
  <DomainObject.Predmet.OstaliListNazivFormatedOIB>
    <izvorni_sadrzaj>
      <item>Tomislav Sopjanac</item>
      <item>ŽDO GRAĐANSKO UPRAVNI ODJEL</item>
      <item>OTP Leasing dioničko društvo za usluge, OIB 23780250353</item>
      <item>Raiffeisenbank Austria d.d., OIB 53056966535</item>
      <item>Ministarsto Financija RH</item>
      <item>AKVAMONT d.o.o., OIB 05678625092</item>
      <item>Doloris Baričević</item>
      <item>ŽDO Građansko upravni odjel</item>
      <item>Nikolina Zvjerković</item>
      <item>SSSH / Anka Muhoberac</item>
      <item>Marijo Matić</item>
      <item>Nezir Mujkić</item>
      <item>OCINJE-MARKET d.o.o. za građenje, trgovinu, poljoprivredu i usluge, OIB 81175245130</item>
      <item>OTP banka Hrvatska dioničko društvo, OIB 52508873833</item>
      <item>Amir Alijagić</item>
      <item>Sberbank d.d., OIB 78427478595</item>
      <item>BURAZIN d.o.o. za projektiranje, proizvodnju i montažu, OIB 81401044478</item>
      <item>Ivo Župić</item>
      <item>Marijana Temali</item>
      <item>HRVATSKA GOSPODARSKA KOMORA, OIB 85167032587</item>
      <item>Anita Tomašević</item>
      <item>Kate Galić</item>
      <item>DUBROVNIK CESTE, dioničko društvo za održavanje, zaštitu, rekonstrukciju i izgradnju cesta, OIB 60216477432</item>
      <item>RAGUSA PALACE d.o.o. za turizam i graditeljstvo, OIB 65099561424</item>
      <item>OBŠIVAČ, građevinsko, proizvodno, uslužno i trgovačko društvo s ograničenom odgovornošću, OIB 23196214755</item>
      <item>Mladen Vlahušić</item>
      <item>Pero Klarić</item>
      <item>Dražen Marković</item>
      <item>Dubravko Arapović</item>
      <item>Marina Maslek</item>
      <item>Zdravko Balenović</item>
      <item>Josip Tabak</item>
      <item>Mate Smoljko</item>
      <item>MILE MABIĆ</item>
      <item>Vinka Radelj</item>
      <item>ĆOSIĆ NAFTNI DERIVATI d.o.o. za građenje, trgovinu i usluge, OIB 26472579320</item>
      <item>FRAN MARIN društvo s ograničenom odgovornošću za brodogradnju, trgovinu i marketing, OIB 84037773633</item>
      <item>KATE ČAKELIĆ</item>
      <item>Hrvoje Tokić</item>
      <item>NUOVA LIČILAC GORICA d.o.o. za završne radove u građevinarstvu, OIB 30431178883</item>
      <item>Odvj. društvo Jakšić, Mujo i Lujak</item>
      <item>Želimir Par, odvjetnik</item>
      <item>Boris Radan</item>
      <item>JOVAN PEJOVIĆ</item>
      <item>VIAM d.o.o., OIB 61581848671</item>
      <item>VILLA LJUBICA d.o.o.</item>
      <item>BURAZIN d.o.o. za projektiranje, proizvodnju i montažu, OIB 81401044478</item>
      <item>Željko Vidović</item>
      <item>VIKTOR SINIŠTAJ, OIB 69504425025</item>
      <item>Nevenko Jurišić</item>
      <item>SLAVICA GAGIĆ-ŠIMOVIĆ</item>
      <item>Akan Dilberović</item>
      <item>Marinko Milanović, OIB 88320164934</item>
      <item>Denis Orlić</item>
      <item>VIKTOR SINIŠTAJ, OIB 69504425025</item>
      <item>VODOVOD DUBROVNIK d.o.o. za vodoopskrbu i komunalnu hidrotehniku, OIB 00862047577</item>
      <item>PRIMORJE GRADNJA d.o.o.</item>
      <item>Nevenko Jurišić</item>
      <item>Odvj. društvo Matijević,Jakirčević i Malkoč j.t.d.</item>
      <item>Pavo Perušina</item>
      <item>VIKTOR SINIŠTAJ, OIB 69504425025</item>
      <item>ŽELJKO FABIJANOVIĆ</item>
      <item>Kate Čakelić</item>
      <item>Muharrem Elshani</item>
      <item>Mario Obradović</item>
      <item>Viktor Siništaj</item>
      <item>VIKTOR SINIŠTAJ, OIB 69504425025</item>
      <item>OTP Leasing dioničko društvo za usluge, OIB 23780250353</item>
      <item>VYONYX d.o.o.</item>
      <item>Dragan Baketarić vl. B-B-G,Mlini</item>
      <item>Dragan-Josip Knežević, OIB 97076984856</item>
      <item>IPSUM d.o.o. za građevinarstvo i trgovinu, OIB 26472901970</item>
      <item>Jelena Grbešić</item>
      <item>Odvjetničko društvo PAR I GRADAC, OIB 30444829514</item>
      <item>MILE MABIĆ</item>
      <item>Dinko Jakić</item>
      <item>Nikša Prlenda</item>
      <item>EKO-MONITORING d.o.o. za kontrolu i zaštitu okoliša i inženjering, OIB 82818873408</item>
      <item>PEMO CENTAR d.o.o., OIB 96916374875</item>
      <item>Oglasna ploča suda</item>
    </izvorni_sadrzaj>
    <derivirana_varijabla naziv="DomainObject.Predmet.OstaliListNazivFormatedOIB_1">
      <item>Tomislav Sopjanac</item>
      <item>ŽDO GRAĐANSKO UPRAVNI ODJEL</item>
      <item>OTP Leasing dioničko društvo za usluge, OIB 23780250353</item>
      <item>Raiffeisenbank Austria d.d., OIB 53056966535</item>
      <item>Ministarsto Financija RH</item>
      <item>AKVAMONT d.o.o., OIB 05678625092</item>
      <item>Doloris Baričević</item>
      <item>ŽDO Građansko upravni odjel</item>
      <item>Nikolina Zvjerković</item>
      <item>SSSH / Anka Muhoberac</item>
      <item>Marijo Matić</item>
      <item>Nezir Mujkić</item>
      <item>OCINJE-MARKET d.o.o. za građenje, trgovinu, poljoprivredu i usluge, OIB 81175245130</item>
      <item>OTP banka Hrvatska dioničko društvo, OIB 52508873833</item>
      <item>Amir Alijagić</item>
      <item>Sberbank d.d., OIB 78427478595</item>
      <item>BURAZIN d.o.o. za projektiranje, proizvodnju i montažu, OIB 81401044478</item>
      <item>Ivo Župić</item>
      <item>Marijana Temali</item>
      <item>HRVATSKA GOSPODARSKA KOMORA, OIB 85167032587</item>
      <item>Anita Tomašević</item>
      <item>Kate Galić</item>
      <item>DUBROVNIK CESTE, dioničko društvo za održavanje, zaštitu, rekonstrukciju i izgradnju cesta, OIB 60216477432</item>
      <item>RAGUSA PALACE d.o.o. za turizam i graditeljstvo, OIB 65099561424</item>
      <item>OBŠIVAČ, građevinsko, proizvodno, uslužno i trgovačko društvo s ograničenom odgovornošću, OIB 23196214755</item>
      <item>Mladen Vlahušić</item>
      <item>Pero Klarić</item>
      <item>Dražen Marković</item>
      <item>Dubravko Arapović</item>
      <item>Marina Maslek</item>
      <item>Zdravko Balenović</item>
      <item>Josip Tabak</item>
      <item>Mate Smoljko</item>
      <item>MILE MABIĆ</item>
      <item>Vinka Radelj</item>
      <item>ĆOSIĆ NAFTNI DERIVATI d.o.o. za građenje, trgovinu i usluge, OIB 26472579320</item>
      <item>FRAN MARIN društvo s ograničenom odgovornošću za brodogradnju, trgovinu i marketing, OIB 84037773633</item>
      <item>KATE ČAKELIĆ</item>
      <item>Hrvoje Tokić</item>
      <item>NUOVA LIČILAC GORICA d.o.o. za završne radove u građevinarstvu, OIB 30431178883</item>
      <item>Odvj. društvo Jakšić, Mujo i Lujak</item>
      <item>Želimir Par, odvjetnik</item>
      <item>Boris Radan</item>
      <item>JOVAN PEJOVIĆ</item>
      <item>VIAM d.o.o., OIB 61581848671</item>
      <item>VILLA LJUBICA d.o.o.</item>
      <item>BURAZIN d.o.o. za projektiranje, proizvodnju i montažu, OIB 81401044478</item>
      <item>Željko Vidović</item>
      <item>VIKTOR SINIŠTAJ, OIB 69504425025</item>
      <item>Nevenko Jurišić</item>
      <item>SLAVICA GAGIĆ-ŠIMOVIĆ</item>
      <item>Akan Dilberović</item>
      <item>Marinko Milanović, OIB 88320164934</item>
      <item>Denis Orlić</item>
      <item>VIKTOR SINIŠTAJ, OIB 69504425025</item>
      <item>VODOVOD DUBROVNIK d.o.o. za vodoopskrbu i komunalnu hidrotehniku, OIB 00862047577</item>
      <item>PRIMORJE GRADNJA d.o.o.</item>
      <item>Nevenko Jurišić</item>
      <item>Odvj. društvo Matijević,Jakirčević i Malkoč j.t.d.</item>
      <item>Pavo Perušina</item>
      <item>VIKTOR SINIŠTAJ, OIB 69504425025</item>
      <item>ŽELJKO FABIJANOVIĆ</item>
      <item>Kate Čakelić</item>
      <item>Muharrem Elshani</item>
      <item>Mario Obradović</item>
      <item>Viktor Siništaj</item>
      <item>VIKTOR SINIŠTAJ, OIB 69504425025</item>
      <item>OTP Leasing dioničko društvo za usluge, OIB 23780250353</item>
      <item>VYONYX d.o.o.</item>
      <item>Dragan Baketarić vl. B-B-G,Mlini</item>
      <item>Dragan-Josip Knežević, OIB 97076984856</item>
      <item>IPSUM d.o.o. za građevinarstvo i trgovinu, OIB 26472901970</item>
      <item>Jelena Grbešić</item>
      <item>Odvjetničko društvo PAR I GRADAC, OIB 30444829514</item>
      <item>MILE MABIĆ</item>
      <item>Dinko Jakić</item>
      <item>Nikša Prlenda</item>
      <item>EKO-MONITORING d.o.o. za kontrolu i zaštitu okoliša i inženjering, OIB 82818873408</item>
      <item>PEMO CENTAR d.o.o., OIB 96916374875</item>
      <item>Oglasna ploča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OTP banka Hrvatska dioničko društvo i dr.</izvorni_sadrzaj>
    <derivirana_varijabla naziv="DomainObject.Predmet.StrankaIDrugi_1">OTP banka Hrvatska dioničko društvo i dr.</derivirana_varijabla>
  </DomainObject.Predmet.StrankaIDrugi>
  <DomainObject.Predmet.ProtustrankaIDrugi>
    <izvorni_sadrzaj>GP DUBROVNIK d.d. Dubrovnik</izvorni_sadrzaj>
    <derivirana_varijabla naziv="DomainObject.Predmet.ProtustrankaIDrugi_1">GP DUBROVNIK d.d. Dubrovnik</derivirana_varijabla>
  </DomainObject.Predmet.ProtustrankaIDrugi>
  <DomainObject.Predmet.StrankaIDrugiAdressOIB>
    <izvorni_sadrzaj>OTP banka Hrvatska dioničko društvo, OIB 52508873833, Ulica Domovinskog rata 3, Zadar i dr.</izvorni_sadrzaj>
    <derivirana_varijabla naziv="DomainObject.Predmet.StrankaIDrugiAdressOIB_1">OTP banka Hrvatska dioničko društvo, OIB 52508873833, Ulica Domovinskog rata 3, Zadar i dr.</derivirana_varijabla>
  </DomainObject.Predmet.StrankaIDrugiAdressOIB>
  <DomainObject.Predmet.ProtustrankaIDrugiAdressOIB>
    <izvorni_sadrzaj>GP DUBROVNIK d.d. Dubrovnik, OIB 03999116831, Điva Natali 7, 20000 Dubrovnik</izvorni_sadrzaj>
    <derivirana_varijabla naziv="DomainObject.Predmet.ProtustrankaIDrugiAdressOIB_1">GP DUBROVNIK d.d. Dubrovnik, OIB 03999116831, Điva Natali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OTP banka Hrvatska dioničko društvo</item>
      <item>Stipo Gabrić</item>
      <item>DUBROVNIK GRADNJA d.o.o.</item>
      <item>Goran Vidović</item>
      <item>HYPO ALPE-ADRIA-BANK dioničko društvo</item>
      <item>Mirko Bilandžija, Dubrovnik</item>
      <item>Damir Vlahinić, Dubrovnik</item>
      <item>EUROHERC osiguranje - dioničko društvo za osiguranje imovine i osoba i druge poslove osiguranja</item>
      <item>Jadranka Oberan, Dubrovnik</item>
      <item>Andrija Golemac, Dubrovnik</item>
      <item>Vinko Raguž, Dubrovnik</item>
      <item>Maro Duper, Dubrovnik</item>
      <item>Ivan Pavlović, Dubrovnik</item>
      <item>Mato Monković, Dubrovnik</item>
      <item>Marko Pjević, Dubrovnik</item>
      <item>Gordan Cvitanović, Dubrovnik</item>
      <item>Jelena Marušić, Dubrovnik</item>
      <item>Igor Dobroslavić, Dubrovnik</item>
      <item>Igor Centelege, Dubrovnik</item>
      <item>Antun Knego, Dubrovnik</item>
      <item>Niko Pošak, Dubrovnik</item>
      <item>Ivan Radoš, Dubrovnik</item>
      <item>Ante Kriste, Dubrovnik</item>
      <item>Niko Škoro, Dubrovnik</item>
      <item>Andrija Beljo, Dubrovnik</item>
      <item>Luka Franjić, Dubrovnik</item>
      <item>Safet Elezović, Dubrovnik</item>
      <item>Petar Banušić, Dubrovnik</item>
      <item>Mario Papak, Dubrovnik</item>
      <item>CEMEX Hrvatska dioničko društvo za proizvodnju i prodaju cementa i drugih građevinskih materijala</item>
      <item>Stipe Jeličić, Dubrovnik</item>
      <item>Mario Topić, Dubrovnik</item>
      <item>Slavko Bošnjak, Dubrovnik</item>
      <item>Stipo Topić, Dubrovnik</item>
      <item>Mijo Brković, Dubrovnik</item>
      <item>Nezir Mujkić, Dubrovnik</item>
      <item>Marko Kudrić, Dubrovnik</item>
      <item>Dražen Topić, Dubrovnik</item>
      <item>Mario Perić, Dubrovnik</item>
      <item>Miroslav Ivandić, Dubrovnik</item>
      <item>Marko Lovrić, Dubrovnik</item>
      <item>Građevinski obrt TIM</item>
      <item>Mile Jeličić, Dubrovnik</item>
      <item>Zoran Vukoja, Dubrovnik</item>
      <item>Danijel Vidović, Dubrovnik</item>
      <item>Ivica Radić, Dubrovnik</item>
      <item>Antun Žabić, Dubrovnik</item>
      <item>Srećko Kriste, Dubrovnik</item>
      <item>Jovo Krunić, Dubrovnik</item>
      <item>Stjepan Drljo, Dubrovnik</item>
      <item>Ivan Perić, Dubrovnik</item>
      <item>Joško Vučićević, Dubrovnik</item>
      <item>Franjo Džano, Dubrovnik</item>
      <item>Amel Ahmović, Dubrovnik</item>
      <item>Damir Vladić, Dubrovnik</item>
      <item>Predrag Breljaš,  Dubrovnik</item>
      <item>Dinko Biokšić, Dubrovnik</item>
      <item>Ivica Topić, Dubrovnik</item>
      <item>Mijo Papić, Dubrovnik</item>
      <item>Stipe Miličević, Dubrovnik</item>
      <item>Dinko Pušić, Dubrovnik</item>
      <item>Zdravko Merdžan, Dubrovnik</item>
      <item>Marijo Pušić, Dubrovnik</item>
      <item>Pavo Sentić, Dubrovnik</item>
      <item>Ivica Miletić, Dubrovnik</item>
      <item>Ivan Krešić, Dubrovnik</item>
      <item>Mate Jurković, Dubrovnik</item>
      <item>Zoran Kapetanović, Dubrovnik</item>
      <item>Mijodrag Vitković, Dubrovnik</item>
      <item>Ivan Dobroslavić, Dubrovnik</item>
      <item>Stijepo Majkovica, Dubrovnik</item>
      <item>Vlaho Cumeljan, Dubrovnik</item>
      <item>Dragan Šanta, Dubrovnik</item>
      <item>Josip Čuvalo, Dubrovnik</item>
      <item>Pero Perović, Dubrovnik</item>
      <item>AB KERAMIKA d.o.o.</item>
      <item>Stjepan Barušić, Dubrovnik</item>
      <item>Ilija Zadrić, Dubrovnik</item>
      <item>Darko Topić, Dubrovnik</item>
      <item>Smiljko Šitum, Dubrovnik</item>
      <item>Mile Sičaja, Dubrovnik</item>
      <item>Ivan Zadro, Dubrovnik</item>
      <item>Ivica Milinović, Dubrovnik</item>
      <item>Mijo Bošnjak, Dubrovnik</item>
      <item>Niko Sašilo, Dubrovnik</item>
      <item>Jure Grozdić, Dubrovnik</item>
      <item>Nikola Jurić, Dubrovnik</item>
      <item>Marinko Lučić, Dubrovnik</item>
      <item>Slavko Lučić, Dubrovnik</item>
      <item>Branko Jeličić, Dubrovnik</item>
      <item>Marko Perković, Dubrovnik</item>
      <item>Ivo Miletić, Dubrovnik</item>
      <item>Zvonko Šijaković, Dubrovnik</item>
      <item>Ramo Hodžić, Dubrovnik</item>
      <item>Nikša Škrabo, Dubrovnik</item>
      <item>Ivan Papk, Dubrovnik</item>
      <item>Ivan Pavličević, Dubrovnik</item>
      <item>Milenko Miletić, Dubrovnik</item>
      <item>Miroslav Jeličić, Dubrovnik</item>
      <item>Franj Laco, Dubrovnik</item>
      <item>Mato Ivanika, Dubrovnik</item>
      <item>Šimun Cvitanović, Dubrovnik</item>
      <item>Božo Kvorić, Dubrovnik</item>
      <item>Anto Beljo, Dubrovnik</item>
      <item>Ivan Bendre, Dubrovnik</item>
      <item>Nikša Jeljenić, Dubrovnik</item>
      <item>Nikša Škrabo, Dubrovnik</item>
      <item>Jozo Papak, Dubrovnik</item>
      <item>Šinan Bošnjaković, Dubrovnik</item>
      <item>Zoran Vodopija, Dubrovnik</item>
      <item>Antun Njirić, Dubrovnik</item>
      <item>Ivan Potrebica, Dubrovnik</item>
      <item>Miloslav Kokošar, Dubrovnik</item>
      <item>Zičrija Hasanspahić, Dubrovnik</item>
      <item>Goran Vladić, Dubrovnik</item>
      <item>Vojko Smoljanović, Dubrovnik</item>
      <item>Ivan Miličević, Dubrovnik</item>
      <item>Ante Majić, Dubrovnik</item>
      <item>Jozo Morić, Dubrovnik</item>
      <item>Ervin Nukić, Dubrovnik</item>
      <item>Marko Kristić, Dubrovnik</item>
      <item>Dragan Ivandić, Dubrovnik</item>
      <item>Jospi Topić, Dubrovnik</item>
      <item>Dubravko Mage, Dubrovnik</item>
      <item>Milenko Ivanika,Dubrovnik</item>
      <item>Robert Maras, Dubrovnik</item>
      <item>Nikša Brajević, Dubrovnik</item>
      <item>Renejo Ćorsuljić, Dubrovnik</item>
      <item>Željko Crepulja, Dubrovnik</item>
      <item>Slavko Krisitć, Dubrovnik</item>
      <item>Jerko Budimir, Dubrovnik</item>
      <item>Izet Zelentrović, Dubrovnik</item>
      <item>Lenka Sentić, Dubrovnik</item>
      <item>Ivica Pušić, Dubrovnik</item>
      <item>Maro Lujo, Dubrovnik</item>
      <item>Zdenka Ivanović, Dubrovnik</item>
      <item>Tereza Lakić, Dubrovnik</item>
      <item>Vlasta Lončarić, Dubrovnik</item>
      <item>Marina Osmić, Dubrovnik</item>
      <item>Mato Đurović, Dubrovnik</item>
      <item>Zoran Tomašević, Dubrovnik</item>
      <item>Marija Kokošar, Dubrovnik</item>
      <item>Pero Andrić, Dubrovnik</item>
      <item>Marin Srijemse, Dubrovnik</item>
      <item>Marija Đurđević, Dubrovnik</item>
      <item>Ante Kljusurić, Dubrovnik</item>
      <item>Petar Kovačević, Dubrovnik</item>
      <item>Ivan Biskup, Dubrovnik</item>
      <item>Ante Topić, Dubrovnik</item>
      <item>Vladimir Ivičević, Dubrovnik</item>
      <item>Josip Radić, Dubrovnik</item>
      <item>Ivan Zlatić, Dubrovnik</item>
      <item>Željko Bošnjak, Dubrovnik</item>
      <item>Pero Raić, Dubrovnik</item>
      <item>Ivan Lovrić, Dubrovnik</item>
      <item>Ivan Bender, Dubrovnik</item>
      <item>Zdravko Bošnjak, Dubrovnik</item>
      <item>Ivan Džidžić, Dubrovnik</item>
      <item>Pero Tomašević, Dubrovnik</item>
      <item>Jakov Balarin, Dubrovnik</item>
      <item>Pero Asanović, Dubrovnik</item>
      <item>Milo Nožica, Dubrovnik</item>
      <item>Stipo Franjić, Dubrovnik</item>
      <item>Tihomir Trče, Dubrovnik</item>
      <item>Viktor Majić, Dubrovnik</item>
      <item>Tonći Medi, Dubrovnik</item>
      <item>Jasmin Zelentrović, Dubrovnik</item>
      <item>Davor Radivojević, Dubrovnik</item>
      <item>Boris Centelege, Dubrovnik</item>
      <item>Ardo Petko, Dubrovnik</item>
      <item>KONAVLE METAL d.o.o. za proizvodnju, trgovinu i usluge</item>
      <item>Stjepan Lakić, Dubrovnik</item>
      <item>Milan Pemdo, Dubrovnik</item>
      <item>Robert Popović, Dubrovnik</item>
      <item>Pero Jović, Dubrovnik</item>
      <item>Branislav Filipović, Dubrovnik</item>
      <item>Dragan Litrica, Dubrovnik</item>
      <item>Mato Lovrić, Dubrovnik</item>
      <item>Aldin Hajdarović, Dubrovnik</item>
      <item>Halim Dedović, Dubrovnik</item>
      <item>Ivica Abaz, Dubrovnik</item>
      <item>Zulfo Ćotović, Dubrovnik</item>
      <item>LIBERTAS - DUBROVNIK d.o.o. za prijevoz putnika</item>
      <item>Antun Vukas, Dubrovnik</item>
      <item>Husein Odobašić, Dubrovnik</item>
      <item>Ante Marić, Dubrovnik</item>
      <item>Ivan Zvono, Dubrovnik</item>
      <item>Katica Mašković, Dubrovnik</item>
      <item>Ivan Oberan, Dubrovnik</item>
      <item>Ivko Vide, Dubrovnik</item>
      <item>Ante Kljusurić, Dubrovnik</item>
      <item>Nade Matijaši, Dubrovnik</item>
      <item>Mujsira Majišević, Dubrovnik</item>
      <item>Mare Jerković, Dubrovnik</item>
      <item>LIFT MODUS d.o.o. za poizvodnju, trgovinu i usluge</item>
      <item>Rudolf Klečak, Dubrovnik</item>
      <item>Mato Kevo, Dubrovnik</item>
      <item>Mato Topić, Dubrovnik</item>
      <item>Boško Rojević, Dubrovnik</item>
      <item>Nikola Oberan, Dubronvik</item>
      <item>Andrija Zvono, Dubrovnik</item>
      <item>Dragan Bender, Dubrovnik</item>
      <item>Esad Čokljat, Dubrovnik</item>
      <item>Martin Žeravica, Dubrovnik</item>
      <item>Slavko Garić, Dubrovnik</item>
      <item>Vlaho Bukvić, Dubrovnik</item>
      <item>IMPULS-LEASING društvo s ograničenom odgovornošću za leasing</item>
      <item>Zoran Radetić, Dubrovnik</item>
      <item>Niko Pavlović, Dubrovnik</item>
      <item>Franjo Vnučec, Dubrovnik</item>
      <item>Predrag Tokmakčija, Dubrovnik</item>
      <item>Goran Škrabo, Dubrovnik</item>
      <item>Miho Kevo, Dubrovnik</item>
      <item>Munib Aganović, Dubrovnik</item>
      <item>Slavko Bošnjak, Dubrovnik</item>
      <item>Ivko Jović, Dubrovnik</item>
      <item>Ivica Hladilo, Dubrovnik</item>
      <item>Nikola Mlinarić, Dubrovnik</item>
      <item>ZARAKOP društvo s ograničenom odgovornošću za građevinarstvo i geoinženjering</item>
      <item>Mario Sole, Dubrovnik</item>
      <item>Danijel Zvijerković, Dubrovnik</item>
      <item>Marinko Bradić, Dubrovnik</item>
      <item>Mirko Kolar, Dubrovnik</item>
      <item>Žarko Rajković, Dubrovnik</item>
      <item>Krešimir Drinovac, Dubrovnik</item>
      <item>Vitomir Milanić, Dubrovnik</item>
      <item>Marko Čerlek, Dubrovnik</item>
      <item>Ivica Car, Dubrovnik</item>
      <item>Dragan Mendeš, Dubrovnik</item>
      <item>Antun Marinović, Dubrovnik</item>
      <item>VIAM društvo za građevinarstvo, trgovinu i projektiranje d.o.o.</item>
      <item>Vlaho Lepeš, Dubrovnik</item>
      <item>Berislav Bartulović, Dubrovnik</item>
      <item>Danijel Ravić, Dubrovnik</item>
      <item>Tomislav Topić, Dubrovnik</item>
      <item>Ivica Prkačin, Dubrovnik</item>
      <item>Pavo Lukić, Dubrovnik</item>
      <item>Dane Grubeša, Dubrovnik</item>
      <item>Vlaho Vatović, Dubrovnik</item>
      <item>Ivo Šimunović, Dubrovnik</item>
      <item>Stjepan Matić, Dubrovnik</item>
      <item>Ivan Šijalović, Dubrovnik</item>
      <item>ELEKTRO-TEAM d.o.o. za elektroinstalacije</item>
      <item>Almir Pelko, Dubrovnik</item>
      <item>Neđo Mijović, Dubrovnik</item>
      <item>Vide Vuletić, Dubrovnik</item>
      <item>Jozo Dedov, Dubrovnik</item>
      <item>Ivo Andrić, Dubrovnik</item>
      <item>Ivo Mišura, Dubrovnik</item>
      <item>Mišo Previšić, Dubrovnik</item>
      <item>Božo Maslać, Dubrovnik</item>
      <item>Salko Sejdin, Dubrovnik</item>
      <item>Mirko Šimunović, Dubrovnik</item>
      <item>Tomas Pavlović, Dubrovnik</item>
      <item>Tomislav Sopjanac</item>
      <item>ŽDO GRAĐANSKO UPRAVNI ODJEL</item>
      <item>OTP Leasing dioničko društvo za usluge</item>
      <item>Raiffeisenbank Austria d.d.</item>
      <item>Ministarsto Financija RH</item>
      <item>Antun Knežević</item>
      <item>AKVAMONT d.o.o.</item>
      <item>Andrija Fabris</item>
      <item>Doloris Baričević</item>
      <item>ŽDO Građansko upravni odjel</item>
      <item>IVAN KOVAČ</item>
      <item>Nikolina Zvjerković</item>
      <item>SSSH / Anka Muhoberac</item>
      <item>Marijo Matić</item>
      <item>Nezir Mujkić</item>
      <item>OCINJE-MARKET d.o.o. za građenje, trgovinu, poljoprivredu i usluge</item>
      <item>OTP banka Hrvatska dioničko društvo</item>
      <item>Amir Alijagić</item>
      <item>Sberbank d.d.</item>
      <item>BURAZIN d.o.o. za projektiranje, proizvodnju i montažu</item>
      <item>Ivo Župić</item>
      <item>Marijana Temali</item>
      <item>HRVATSKA GOSPODARSKA KOMORA</item>
      <item>Anita Tomašević</item>
      <item>Kate Galić</item>
      <item>DUBROVNIK CESTE, dioničko društvo za održavanje, zaštitu, rekonstrukciju i izgradnju cesta</item>
      <item>RAGUSA PALACE d.o.o. za turizam i graditeljstvo</item>
      <item>Dragan Baketarić</item>
      <item>OBŠIVAČ, građevinsko, proizvodno, uslužno i trgovačko društvo s ograničenom odgovornošću</item>
      <item>Mladen Vlahušić</item>
      <item>Pero Klarić</item>
      <item>Dražen Marković</item>
      <item>Dubravko Arapović</item>
      <item>Marina Maslek</item>
      <item>Zdravko Balenović</item>
      <item>GP DUBROVNIK d.d. Dubrovnik</item>
      <item>Josip Tabak</item>
      <item>Mate Smoljko</item>
      <item>MILE MABIĆ</item>
      <item>Vinka Radelj</item>
      <item>ĆOSIĆ NAFTNI DERIVATI d.o.o. za građenje, trgovinu i usluge</item>
      <item>FRAN MARIN društvo s ograničenom odgovornošću za brodogradnju, trgovinu i marketing</item>
      <item>KATE ČAKELIĆ</item>
      <item>Hrvoje Tokić</item>
      <item>NUOVA LIČILAC GORICA d.o.o. za završne radove u građevinarstvu</item>
      <item>Odvj. društvo Jakšić, Mujo i Lujak</item>
      <item>Želimir Par, odvjetnik</item>
      <item>Boris Radan</item>
      <item>JOVAN PEJOVIĆ</item>
      <item>VIAM d.o.o.</item>
      <item>VILLA LJUBICA d.o.o.</item>
      <item>BURAZIN d.o.o. za projektiranje, proizvodnju i montažu</item>
      <item>Željko Vidović</item>
      <item>VIKTOR SINIŠTAJ</item>
      <item>Nevenko Jurišić</item>
      <item>SLAVICA GAGIĆ-ŠIMOVIĆ</item>
      <item>Akan Dilberović</item>
      <item>Marinko Milanović</item>
      <item>Denis Orlić</item>
      <item>VIKTOR SINIŠTAJ</item>
      <item>VODOVOD DUBROVNIK d.o.o. za vodoopskrbu i komunalnu hidrotehniku</item>
      <item>PRIMORJE GRADNJA d.o.o.</item>
      <item>Nevenko Jurišić</item>
      <item>Odvj. društvo Matijević,Jakirčević i Malkoč j.t.d.</item>
      <item>Pavo Perušina</item>
      <item>VIKTOR SINIŠTAJ</item>
      <item>ŽELJKO FABIJANOVIĆ</item>
      <item>Kate Čakelić</item>
      <item>Muharrem Elshani</item>
      <item>Mario Obradović</item>
      <item>Viktor Siništaj</item>
      <item>VIKTOR SINIŠTAJ</item>
      <item>OTP Leasing dioničko društvo za usluge</item>
      <item>VYONYX d.o.o.</item>
      <item>Dragan Baketarić vl. B-B-G,Mlini</item>
      <item>Dragan-Josip Knežević</item>
      <item>IPSUM d.o.o. za građevinarstvo i trgovinu</item>
      <item>Jelena Grbešić</item>
      <item>Odvjetničko društvo PAR I GRADAC</item>
      <item>MILE MABIĆ</item>
      <item>Dinko Jakić</item>
      <item>Nikša Prlenda</item>
      <item>EKO-MONITORING d.o.o. za kontrolu i zaštitu okoliša i inženjering</item>
      <item>PEMO CENTAR d.o.o.</item>
      <item>Oglasna ploča suda</item>
    </izvorni_sadrzaj>
    <derivirana_varijabla naziv="DomainObject.Predmet.SudioniciListNaziv_1">
      <item>OTP banka Hrvatska dioničko društvo</item>
      <item>Stipo Gabrić</item>
      <item>DUBROVNIK GRADNJA d.o.o.</item>
      <item>Goran Vidović</item>
      <item>HYPO ALPE-ADRIA-BANK dioničko društvo</item>
      <item>Mirko Bilandžija, Dubrovnik</item>
      <item>Damir Vlahinić, Dubrovnik</item>
      <item>EUROHERC osiguranje - dioničko društvo za osiguranje imovine i osoba i druge poslove osiguranja</item>
      <item>Jadranka Oberan, Dubrovnik</item>
      <item>Andrija Golemac, Dubrovnik</item>
      <item>Vinko Raguž, Dubrovnik</item>
      <item>Maro Duper, Dubrovnik</item>
      <item>Ivan Pavlović, Dubrovnik</item>
      <item>Mato Monković, Dubrovnik</item>
      <item>Marko Pjević, Dubrovnik</item>
      <item>Gordan Cvitanović, Dubrovnik</item>
      <item>Jelena Marušić, Dubrovnik</item>
      <item>Igor Dobroslavić, Dubrovnik</item>
      <item>Igor Centelege, Dubrovnik</item>
      <item>Antun Knego, Dubrovnik</item>
      <item>Niko Pošak, Dubrovnik</item>
      <item>Ivan Radoš, Dubrovnik</item>
      <item>Ante Kriste, Dubrovnik</item>
      <item>Niko Škoro, Dubrovnik</item>
      <item>Andrija Beljo, Dubrovnik</item>
      <item>Luka Franjić, Dubrovnik</item>
      <item>Safet Elezović, Dubrovnik</item>
      <item>Petar Banušić, Dubrovnik</item>
      <item>Mario Papak, Dubrovnik</item>
      <item>CEMEX Hrvatska dioničko društvo za proizvodnju i prodaju cementa i drugih građevinskih materijala</item>
      <item>Stipe Jeličić, Dubrovnik</item>
      <item>Mario Topić, Dubrovnik</item>
      <item>Slavko Bošnjak, Dubrovnik</item>
      <item>Stipo Topić, Dubrovnik</item>
      <item>Mijo Brković, Dubrovnik</item>
      <item>Nezir Mujkić, Dubrovnik</item>
      <item>Marko Kudrić, Dubrovnik</item>
      <item>Dražen Topić, Dubrovnik</item>
      <item>Mario Perić, Dubrovnik</item>
      <item>Miroslav Ivandić, Dubrovnik</item>
      <item>Marko Lovrić, Dubrovnik</item>
      <item>Građevinski obrt TIM</item>
      <item>Mile Jeličić, Dubrovnik</item>
      <item>Zoran Vukoja, Dubrovnik</item>
      <item>Danijel Vidović, Dubrovnik</item>
      <item>Ivica Radić, Dubrovnik</item>
      <item>Antun Žabić, Dubrovnik</item>
      <item>Srećko Kriste, Dubrovnik</item>
      <item>Jovo Krunić, Dubrovnik</item>
      <item>Stjepan Drljo, Dubrovnik</item>
      <item>Ivan Perić, Dubrovnik</item>
      <item>Joško Vučićević, Dubrovnik</item>
      <item>Franjo Džano, Dubrovnik</item>
      <item>Amel Ahmović, Dubrovnik</item>
      <item>Damir Vladić, Dubrovnik</item>
      <item>Predrag Breljaš,  Dubrovnik</item>
      <item>Dinko Biokšić, Dubrovnik</item>
      <item>Ivica Topić, Dubrovnik</item>
      <item>Mijo Papić, Dubrovnik</item>
      <item>Stipe Miličević, Dubrovnik</item>
      <item>Dinko Pušić, Dubrovnik</item>
      <item>Zdravko Merdžan, Dubrovnik</item>
      <item>Marijo Pušić, Dubrovnik</item>
      <item>Pavo Sentić, Dubrovnik</item>
      <item>Ivica Miletić, Dubrovnik</item>
      <item>Ivan Krešić, Dubrovnik</item>
      <item>Mate Jurković, Dubrovnik</item>
      <item>Zoran Kapetanović, Dubrovnik</item>
      <item>Mijodrag Vitković, Dubrovnik</item>
      <item>Ivan Dobroslavić, Dubrovnik</item>
      <item>Stijepo Majkovica, Dubrovnik</item>
      <item>Vlaho Cumeljan, Dubrovnik</item>
      <item>Dragan Šanta, Dubrovnik</item>
      <item>Josip Čuvalo, Dubrovnik</item>
      <item>Pero Perović, Dubrovnik</item>
      <item>AB KERAMIKA d.o.o.</item>
      <item>Stjepan Barušić, Dubrovnik</item>
      <item>Ilija Zadrić, Dubrovnik</item>
      <item>Darko Topić, Dubrovnik</item>
      <item>Smiljko Šitum, Dubrovnik</item>
      <item>Mile Sičaja, Dubrovnik</item>
      <item>Ivan Zadro, Dubrovnik</item>
      <item>Ivica Milinović, Dubrovnik</item>
      <item>Mijo Bošnjak, Dubrovnik</item>
      <item>Niko Sašilo, Dubrovnik</item>
      <item>Jure Grozdić, Dubrovnik</item>
      <item>Nikola Jurić, Dubrovnik</item>
      <item>Marinko Lučić, Dubrovnik</item>
      <item>Slavko Lučić, Dubrovnik</item>
      <item>Branko Jeličić, Dubrovnik</item>
      <item>Marko Perković, Dubrovnik</item>
      <item>Ivo Miletić, Dubrovnik</item>
      <item>Zvonko Šijaković, Dubrovnik</item>
      <item>Ramo Hodžić, Dubrovnik</item>
      <item>Nikša Škrabo, Dubrovnik</item>
      <item>Ivan Papk, Dubrovnik</item>
      <item>Ivan Pavličević, Dubrovnik</item>
      <item>Milenko Miletić, Dubrovnik</item>
      <item>Miroslav Jeličić, Dubrovnik</item>
      <item>Franj Laco, Dubrovnik</item>
      <item>Mato Ivanika, Dubrovnik</item>
      <item>Šimun Cvitanović, Dubrovnik</item>
      <item>Božo Kvorić, Dubrovnik</item>
      <item>Anto Beljo, Dubrovnik</item>
      <item>Ivan Bendre, Dubrovnik</item>
      <item>Nikša Jeljenić, Dubrovnik</item>
      <item>Nikša Škrabo, Dubrovnik</item>
      <item>Jozo Papak, Dubrovnik</item>
      <item>Šinan Bošnjaković, Dubrovnik</item>
      <item>Zoran Vodopija, Dubrovnik</item>
      <item>Antun Njirić, Dubrovnik</item>
      <item>Ivan Potrebica, Dubrovnik</item>
      <item>Miloslav Kokošar, Dubrovnik</item>
      <item>Zičrija Hasanspahić, Dubrovnik</item>
      <item>Goran Vladić, Dubrovnik</item>
      <item>Vojko Smoljanović, Dubrovnik</item>
      <item>Ivan Miličević, Dubrovnik</item>
      <item>Ante Majić, Dubrovnik</item>
      <item>Jozo Morić, Dubrovnik</item>
      <item>Ervin Nukić, Dubrovnik</item>
      <item>Marko Kristić, Dubrovnik</item>
      <item>Dragan Ivandić, Dubrovnik</item>
      <item>Jospi Topić, Dubrovnik</item>
      <item>Dubravko Mage, Dubrovnik</item>
      <item>Milenko Ivanika,Dubrovnik</item>
      <item>Robert Maras, Dubrovnik</item>
      <item>Nikša Brajević, Dubrovnik</item>
      <item>Renejo Ćorsuljić, Dubrovnik</item>
      <item>Željko Crepulja, Dubrovnik</item>
      <item>Slavko Krisitć, Dubrovnik</item>
      <item>Jerko Budimir, Dubrovnik</item>
      <item>Izet Zelentrović, Dubrovnik</item>
      <item>Lenka Sentić, Dubrovnik</item>
      <item>Ivica Pušić, Dubrovnik</item>
      <item>Maro Lujo, Dubrovnik</item>
      <item>Zdenka Ivanović, Dubrovnik</item>
      <item>Tereza Lakić, Dubrovnik</item>
      <item>Vlasta Lončarić, Dubrovnik</item>
      <item>Marina Osmić, Dubrovnik</item>
      <item>Mato Đurović, Dubrovnik</item>
      <item>Zoran Tomašević, Dubrovnik</item>
      <item>Marija Kokošar, Dubrovnik</item>
      <item>Pero Andrić, Dubrovnik</item>
      <item>Marin Srijemse, Dubrovnik</item>
      <item>Marija Đurđević, Dubrovnik</item>
      <item>Ante Kljusurić, Dubrovnik</item>
      <item>Petar Kovačević, Dubrovnik</item>
      <item>Ivan Biskup, Dubrovnik</item>
      <item>Ante Topić, Dubrovnik</item>
      <item>Vladimir Ivičević, Dubrovnik</item>
      <item>Josip Radić, Dubrovnik</item>
      <item>Ivan Zlatić, Dubrovnik</item>
      <item>Željko Bošnjak, Dubrovnik</item>
      <item>Pero Raić, Dubrovnik</item>
      <item>Ivan Lovrić, Dubrovnik</item>
      <item>Ivan Bender, Dubrovnik</item>
      <item>Zdravko Bošnjak, Dubrovnik</item>
      <item>Ivan Džidžić, Dubrovnik</item>
      <item>Pero Tomašević, Dubrovnik</item>
      <item>Jakov Balarin, Dubrovnik</item>
      <item>Pero Asanović, Dubrovnik</item>
      <item>Milo Nožica, Dubrovnik</item>
      <item>Stipo Franjić, Dubrovnik</item>
      <item>Tihomir Trče, Dubrovnik</item>
      <item>Viktor Majić, Dubrovnik</item>
      <item>Tonći Medi, Dubrovnik</item>
      <item>Jasmin Zelentrović, Dubrovnik</item>
      <item>Davor Radivojević, Dubrovnik</item>
      <item>Boris Centelege, Dubrovnik</item>
      <item>Ardo Petko, Dubrovnik</item>
      <item>KONAVLE METAL d.o.o. za proizvodnju, trgovinu i usluge</item>
      <item>Stjepan Lakić, Dubrovnik</item>
      <item>Milan Pemdo, Dubrovnik</item>
      <item>Robert Popović, Dubrovnik</item>
      <item>Pero Jović, Dubrovnik</item>
      <item>Branislav Filipović, Dubrovnik</item>
      <item>Dragan Litrica, Dubrovnik</item>
      <item>Mato Lovrić, Dubrovnik</item>
      <item>Aldin Hajdarović, Dubrovnik</item>
      <item>Halim Dedović, Dubrovnik</item>
      <item>Ivica Abaz, Dubrovnik</item>
      <item>Zulfo Ćotović, Dubrovnik</item>
      <item>LIBERTAS - DUBROVNIK d.o.o. za prijevoz putnika</item>
      <item>Antun Vukas, Dubrovnik</item>
      <item>Husein Odobašić, Dubrovnik</item>
      <item>Ante Marić, Dubrovnik</item>
      <item>Ivan Zvono, Dubrovnik</item>
      <item>Katica Mašković, Dubrovnik</item>
      <item>Ivan Oberan, Dubrovnik</item>
      <item>Ivko Vide, Dubrovnik</item>
      <item>Ante Kljusurić, Dubrovnik</item>
      <item>Nade Matijaši, Dubrovnik</item>
      <item>Mujsira Majišević, Dubrovnik</item>
      <item>Mare Jerković, Dubrovnik</item>
      <item>LIFT MODUS d.o.o. za poizvodnju, trgovinu i usluge</item>
      <item>Rudolf Klečak, Dubrovnik</item>
      <item>Mato Kevo, Dubrovnik</item>
      <item>Mato Topić, Dubrovnik</item>
      <item>Boško Rojević, Dubrovnik</item>
      <item>Nikola Oberan, Dubronvik</item>
      <item>Andrija Zvono, Dubrovnik</item>
      <item>Dragan Bender, Dubrovnik</item>
      <item>Esad Čokljat, Dubrovnik</item>
      <item>Martin Žeravica, Dubrovnik</item>
      <item>Slavko Garić, Dubrovnik</item>
      <item>Vlaho Bukvić, Dubrovnik</item>
      <item>IMPULS-LEASING društvo s ograničenom odgovornošću za leasing</item>
      <item>Zoran Radetić, Dubrovnik</item>
      <item>Niko Pavlović, Dubrovnik</item>
      <item>Franjo Vnučec, Dubrovnik</item>
      <item>Predrag Tokmakčija, Dubrovnik</item>
      <item>Goran Škrabo, Dubrovnik</item>
      <item>Miho Kevo, Dubrovnik</item>
      <item>Munib Aganović, Dubrovnik</item>
      <item>Slavko Bošnjak, Dubrovnik</item>
      <item>Ivko Jović, Dubrovnik</item>
      <item>Ivica Hladilo, Dubrovnik</item>
      <item>Nikola Mlinarić, Dubrovnik</item>
      <item>ZARAKOP društvo s ograničenom odgovornošću za građevinarstvo i geoinženjering</item>
      <item>Mario Sole, Dubrovnik</item>
      <item>Danijel Zvijerković, Dubrovnik</item>
      <item>Marinko Bradić, Dubrovnik</item>
      <item>Mirko Kolar, Dubrovnik</item>
      <item>Žarko Rajković, Dubrovnik</item>
      <item>Krešimir Drinovac, Dubrovnik</item>
      <item>Vitomir Milanić, Dubrovnik</item>
      <item>Marko Čerlek, Dubrovnik</item>
      <item>Ivica Car, Dubrovnik</item>
      <item>Dragan Mendeš, Dubrovnik</item>
      <item>Antun Marinović, Dubrovnik</item>
      <item>VIAM društvo za građevinarstvo, trgovinu i projektiranje d.o.o.</item>
      <item>Vlaho Lepeš, Dubrovnik</item>
      <item>Berislav Bartulović, Dubrovnik</item>
      <item>Danijel Ravić, Dubrovnik</item>
      <item>Tomislav Topić, Dubrovnik</item>
      <item>Ivica Prkačin, Dubrovnik</item>
      <item>Pavo Lukić, Dubrovnik</item>
      <item>Dane Grubeša, Dubrovnik</item>
      <item>Vlaho Vatović, Dubrovnik</item>
      <item>Ivo Šimunović, Dubrovnik</item>
      <item>Stjepan Matić, Dubrovnik</item>
      <item>Ivan Šijalović, Dubrovnik</item>
      <item>ELEKTRO-TEAM d.o.o. za elektroinstalacije</item>
      <item>Almir Pelko, Dubrovnik</item>
      <item>Neđo Mijović, Dubrovnik</item>
      <item>Vide Vuletić, Dubrovnik</item>
      <item>Jozo Dedov, Dubrovnik</item>
      <item>Ivo Andrić, Dubrovnik</item>
      <item>Ivo Mišura, Dubrovnik</item>
      <item>Mišo Previšić, Dubrovnik</item>
      <item>Božo Maslać, Dubrovnik</item>
      <item>Salko Sejdin, Dubrovnik</item>
      <item>Mirko Šimunović, Dubrovnik</item>
      <item>Tomas Pavlović, Dubrovnik</item>
      <item>Tomislav Sopjanac</item>
      <item>ŽDO GRAĐANSKO UPRAVNI ODJEL</item>
      <item>OTP Leasing dioničko društvo za usluge</item>
      <item>Raiffeisenbank Austria d.d.</item>
      <item>Ministarsto Financija RH</item>
      <item>Antun Knežević</item>
      <item>AKVAMONT d.o.o.</item>
      <item>Andrija Fabris</item>
      <item>Doloris Baričević</item>
      <item>ŽDO Građansko upravni odjel</item>
      <item>IVAN KOVAČ</item>
      <item>Nikolina Zvjerković</item>
      <item>SSSH / Anka Muhoberac</item>
      <item>Marijo Matić</item>
      <item>Nezir Mujkić</item>
      <item>OCINJE-MARKET d.o.o. za građenje, trgovinu, poljoprivredu i usluge</item>
      <item>OTP banka Hrvatska dioničko društvo</item>
      <item>Amir Alijagić</item>
      <item>Sberbank d.d.</item>
      <item>BURAZIN d.o.o. za projektiranje, proizvodnju i montažu</item>
      <item>Ivo Župić</item>
      <item>Marijana Temali</item>
      <item>HRVATSKA GOSPODARSKA KOMORA</item>
      <item>Anita Tomašević</item>
      <item>Kate Galić</item>
      <item>DUBROVNIK CESTE, dioničko društvo za održavanje, zaštitu, rekonstrukciju i izgradnju cesta</item>
      <item>RAGUSA PALACE d.o.o. za turizam i graditeljstvo</item>
      <item>Dragan Baketarić</item>
      <item>OBŠIVAČ, građevinsko, proizvodno, uslužno i trgovačko društvo s ograničenom odgovornošću</item>
      <item>Mladen Vlahušić</item>
      <item>Pero Klarić</item>
      <item>Dražen Marković</item>
      <item>Dubravko Arapović</item>
      <item>Marina Maslek</item>
      <item>Zdravko Balenović</item>
      <item>GP DUBROVNIK d.d. Dubrovnik</item>
      <item>Josip Tabak</item>
      <item>Mate Smoljko</item>
      <item>MILE MABIĆ</item>
      <item>Vinka Radelj</item>
      <item>ĆOSIĆ NAFTNI DERIVATI d.o.o. za građenje, trgovinu i usluge</item>
      <item>FRAN MARIN društvo s ograničenom odgovornošću za brodogradnju, trgovinu i marketing</item>
      <item>KATE ČAKELIĆ</item>
      <item>Hrvoje Tokić</item>
      <item>NUOVA LIČILAC GORICA d.o.o. za završne radove u građevinarstvu</item>
      <item>Odvj. društvo Jakšić, Mujo i Lujak</item>
      <item>Želimir Par, odvjetnik</item>
      <item>Boris Radan</item>
      <item>JOVAN PEJOVIĆ</item>
      <item>VIAM d.o.o.</item>
      <item>VILLA LJUBICA d.o.o.</item>
      <item>BURAZIN d.o.o. za projektiranje, proizvodnju i montažu</item>
      <item>Željko Vidović</item>
      <item>VIKTOR SINIŠTAJ</item>
      <item>Nevenko Jurišić</item>
      <item>SLAVICA GAGIĆ-ŠIMOVIĆ</item>
      <item>Akan Dilberović</item>
      <item>Marinko Milanović</item>
      <item>Denis Orlić</item>
      <item>VIKTOR SINIŠTAJ</item>
      <item>VODOVOD DUBROVNIK d.o.o. za vodoopskrbu i komunalnu hidrotehniku</item>
      <item>PRIMORJE GRADNJA d.o.o.</item>
      <item>Nevenko Jurišić</item>
      <item>Odvj. društvo Matijević,Jakirčević i Malkoč j.t.d.</item>
      <item>Pavo Perušina</item>
      <item>VIKTOR SINIŠTAJ</item>
      <item>ŽELJKO FABIJANOVIĆ</item>
      <item>Kate Čakelić</item>
      <item>Muharrem Elshani</item>
      <item>Mario Obradović</item>
      <item>Viktor Siništaj</item>
      <item>VIKTOR SINIŠTAJ</item>
      <item>OTP Leasing dioničko društvo za usluge</item>
      <item>VYONYX d.o.o.</item>
      <item>Dragan Baketarić vl. B-B-G,Mlini</item>
      <item>Dragan-Josip Knežević</item>
      <item>IPSUM d.o.o. za građevinarstvo i trgovinu</item>
      <item>Jelena Grbešić</item>
      <item>Odvjetničko društvo PAR I GRADAC</item>
      <item>MILE MABIĆ</item>
      <item>Dinko Jakić</item>
      <item>Nikša Prlenda</item>
      <item>EKO-MONITORING d.o.o. za kontrolu i zaštitu okoliša i inženjering</item>
      <item>PEMO CENTAR d.o.o.</item>
      <item>Oglasna ploča suda</item>
    </derivirana_varijabla>
  </DomainObject.Predmet.SudioniciListNaziv>
  <DomainObject.Predmet.SudioniciListAdressOIB>
    <izvorni_sadrzaj>
      <item>OTP banka Hrvatska dioničko društvo, OIB 52508873833, Ulica Domovinskog rata 3,Zadar</item>
      <item>Stipo Gabrić, OIB 36026452457, Petra Krešimira IV/59,20350 Metković</item>
      <item>DUBROVNIK GRADNJA d.o.o.</item>
      <item>Goran Vidović</item>
      <item>HYPO ALPE-ADRIA-BANK dioničko društvo, OIB 14036333877, Slavonska avenija 6,10000 Zagreb</item>
      <item>Mirko Bilandžija, Dubrovnik, 20000 Dubrovnik</item>
      <item>Damir Vlahinić, Dubrovnik, Điva Natali 7 (GP Dubrovnik d.d.),20000 Dubrovnik</item>
      <item>EUROHERC osiguranje - dioničko društvo za osiguranje imovine i osoba i druge poslove osiguranja, OIB 22694857747, Ulica grada Vukovara 282,10000 Zagreb</item>
      <item>Jadranka Oberan, Dubrovnik, 20000 Dubrovnik</item>
      <item>Andrija Golemac, Dubrovnik, 20000 Dubrovnik</item>
      <item>Vinko Raguž, Dubrovnik, 20000 Dubrovnik</item>
      <item>Maro Duper, Dubrovnik, 20000 Dubrovnik</item>
      <item>Ivan Pavlović, Dubrovnik, 20000 Dubrovnik</item>
      <item>Mato Monković, Dubrovnik, 20000 Dubrovnik</item>
      <item>Marko Pjević, Dubrovnik, 20000 Dubrovnik</item>
      <item>Gordan Cvitanović, Dubrovnik, 20000 Dubrovnik</item>
      <item>Jelena Marušić, Dubrovnik, 20000 Dubrovnik</item>
      <item>Igor Dobroslavić, Dubrovnik, 20000 Dubrovnik</item>
      <item>Igor Centelege, Dubrovnik, 20000 Dubrovnik</item>
      <item>Antun Knego, Dubrovnik, 20000 Dubrovnik</item>
      <item>Niko Pošak, Dubrovnik, 20000 Dubrovnik</item>
      <item>Ivan Radoš, Dubrovnik, 20000 Dubrovnik</item>
      <item>Ante Kriste, Dubrovnik, 20000 Dubrovnik</item>
      <item>Niko Škoro, Dubrovnik, 20000 Dubrovnik</item>
      <item>Andrija Beljo, Dubrovnik, 20000 Dubrovnik</item>
      <item>Luka Franjić, Dubrovnik, 20000 Dubrovnik</item>
      <item>Safet Elezović, Dubrovnik, 20000 Dubrovnik</item>
      <item>Petar Banušić, Dubrovnik, 20000 Dubrovnik</item>
      <item>Mario Papak, Dubrovnik, 20000 Dubrovnik</item>
      <item>CEMEX Hrvatska dioničko društvo za proizvodnju i prodaju cementa i drugih građevinskih materijala, OIB 94136335132, F. Tuđmana 45,Kaštel Sućurac</item>
      <item>Stipe Jeličić, Dubrovnik, 20000 Dubrovnik</item>
      <item>Mario Topić, Dubrovnik, 20000 Dubrovnik</item>
      <item>Slavko Bošnjak, Dubrovnik, 20000 Dubrovnik</item>
      <item>Stipo Topić, Dubrovnik, 20000 Dubrovnik</item>
      <item>Mijo Brković, Dubrovnik, 20000 Dubrovnik</item>
      <item>Nezir Mujkić, Dubrovnik, 20000 Dubrovnik</item>
      <item>Marko Kudrić, Dubrovnik, 20000 Dubrovnik</item>
      <item>Dražen Topić, Dubrovnik, 20000 Dubrovnik</item>
      <item>Mario Perić, Dubrovnik, 20000 Dubrovnik</item>
      <item>Miroslav Ivandić, Dubrovnik, 20000 Dubrovnik</item>
      <item>Marko Lovrić, Dubrovnik, 20000 Dubrovnik</item>
      <item>Građevinski obrt TIM</item>
      <item>Mile Jeličić, Dubrovnik, 20000 Dubrovnik</item>
      <item>Zoran Vukoja, Dubrovnik, 20000 Dubrovnik</item>
      <item>Danijel Vidović, Dubrovnik, 20000 Dubrovnik</item>
      <item>Ivica Radić, Dubrovnik, 20000 Dubrovnik</item>
      <item>Antun Žabić, Dubrovnik, 20000 Dubrovnik</item>
      <item>Srećko Kriste, Dubrovnik, 20000 Dubrovnik</item>
      <item>Jovo Krunić, Dubrovnik, 20000 Dubrovnik</item>
      <item>Stjepan Drljo, Dubrovnik, 20000 Dubrovnik</item>
      <item>Ivan Perić, Dubrovnik, 20000 Dubrovnik</item>
      <item>Joško Vučićević, Dubrovnik, 20000 Dubrovnik</item>
      <item>Franjo Džano, Dubrovnik, 20000 Dubrovnik</item>
      <item>Amel Ahmović, Dubrovnik, 20000 Dubrovnik</item>
      <item>Damir Vladić, Dubrovnik, 20000 Dubrovnik</item>
      <item>Predrag Breljaš,  Dubrovnik, 20000 Dubrovnik</item>
      <item>Dinko Biokšić, Dubrovnik, 20000 Dubrovnik</item>
      <item>Ivica Topić, Dubrovnik, 20000 Dubrovnik</item>
      <item>Mijo Papić, Dubrovnik, 20000 Dubrovnik</item>
      <item>Stipe Miličević, Dubrovnik, 20000 Dubrovnik</item>
      <item>Dinko Pušić, Dubrovnik, 20000 Dubrovnik</item>
      <item>Zdravko Merdžan, Dubrovnik, 20000 Dubrovnik</item>
      <item>Marijo Pušić, Dubrovnik, 20000 Dubrovnik</item>
      <item>Pavo Sentić, Dubrovnik, 20000 Dubrovnik</item>
      <item>Ivica Miletić, Dubrovnik, 20000 Dubrovnik</item>
      <item>Ivan Krešić, Dubrovnik, 20000 Dubrovnik</item>
      <item>Mate Jurković, Dubrovnik, 20000 Dubrovnik</item>
      <item>Zoran Kapetanović, Dubrovnik, 20000 Dubrovnik</item>
      <item>Mijodrag Vitković, Dubrovnik, 20000 Dubrovnik</item>
      <item>Ivan Dobroslavić, Dubrovnik, 20000 Dubrovnik</item>
      <item>Stijepo Majkovica, Dubrovnik, 20000 Dubrovnik</item>
      <item>Vlaho Cumeljan, Dubrovnik, 20000 Dubrovnik</item>
      <item>Dragan Šanta, Dubrovnik, 20000 Dubrovnik</item>
      <item>Josip Čuvalo, Dubrovnik, 20000 Dubrovnik</item>
      <item>Pero Perović, Dubrovnik, 20000 Dubrovnik</item>
      <item>AB KERAMIKA d.o.o., OIB 77285179745</item>
      <item>Stjepan Barušić, Dubrovnik, 20000 Dubrovnik</item>
      <item>Ilija Zadrić, Dubrovnik, 20000 Dubrovnik</item>
      <item>Darko Topić, Dubrovnik, 20000 Dubrovnik</item>
      <item>Smiljko Šitum, Dubrovnik, 20000 Dubrovnik</item>
      <item>Mile Sičaja, Dubrovnik, 20000 Dubrovnik</item>
      <item>Ivan Zadro, Dubrovnik, 20000 Dubrovnik</item>
      <item>Ivica Milinović, Dubrovnik, 20000 Dubrovnik</item>
      <item>Mijo Bošnjak, Dubrovnik, 20000 Dubrovnik</item>
      <item>Niko Sašilo, Dubrovnik, 20000 Dubrovnik</item>
      <item>Jure Grozdić, Dubrovnik, 20000 Dubrovnik</item>
      <item>Nikola Jurić, Dubrovnik, 20000 Dubrovnik</item>
      <item>Marinko Lučić, Dubrovnik, 20000 Dubrovnik</item>
      <item>Slavko Lučić, Dubrovnik, 20000 Dubrovnik</item>
      <item>Branko Jeličić, Dubrovnik, 20000 Dubrovnik</item>
      <item>Marko Perković, Dubrovnik, 20000 Dubrovnik</item>
      <item>Ivo Miletić, Dubrovnik, 20000 Dubrovnik</item>
      <item>Zvonko Šijaković, Dubrovnik, 20000 Dubrovnik</item>
      <item>Ramo Hodžić, Dubrovnik, 20000 Dubrovnik</item>
      <item>Nikša Škrabo, Dubrovnik, 20000 Dubrovnik</item>
      <item>Ivan Papk, Dubrovnik, 20000 Dubrovnik</item>
      <item>Ivan Pavličević, Dubrovnik, 20000 Dubrovnik</item>
      <item>Milenko Miletić, Dubrovnik, 20000 Dubrovnik</item>
      <item>Miroslav Jeličić, Dubrovnik, 20000 Dubrovnik</item>
      <item>Franj Laco, Dubrovnik, 20000 Dubrovnik</item>
      <item>Mato Ivanika, Dubrovnik, 20000 Dubrovnik</item>
      <item>Šimun Cvitanović, Dubrovnik, 20000 Dubrovnik</item>
      <item>Božo Kvorić, Dubrovnik, 20000 Dubrovnik</item>
      <item>Anto Beljo, Dubrovnik, 20000 Dubrovnik</item>
      <item>Ivan Bendre, Dubrovnik, 20000 Dubrovnik</item>
      <item>Nikša Jeljenić, Dubrovnik, 20000 Dubrovnik</item>
      <item>Nikša Škrabo, Dubrovnik, 20000 Dubrovnik</item>
      <item>Jozo Papak, Dubrovnik, 20000 Dubrovnik</item>
      <item>Šinan Bošnjaković, Dubrovnik, 20000 Dubrovnik</item>
      <item>Zoran Vodopija, Dubrovnik, 20000 Dubrovnik</item>
      <item>Antun Njirić, Dubrovnik, 20000 Dubrovnik</item>
      <item>Ivan Potrebica, Dubrovnik, 20000 Dubrovnik</item>
      <item>Miloslav Kokošar, Dubrovnik, 20000 Dubrovnik</item>
      <item>Zičrija Hasanspahić, Dubrovnik, 20000 Dubrovnik</item>
      <item>Goran Vladić, Dubrovnik, 20000 Dubrovnik</item>
      <item>Vojko Smoljanović, Dubrovnik, 20000 Dubrovnik</item>
      <item>Ivan Miličević, Dubrovnik, 20000 Dubrovnik</item>
      <item>Ante Majić, Dubrovnik, 20000 Dubrovnik</item>
      <item>Jozo Morić, Dubrovnik, 20000 Dubrovnik</item>
      <item>Ervin Nukić, Dubrovnik, 20000 Dubrovnik</item>
      <item>Marko Kristić, Dubrovnik, 20000 Dubrovnik</item>
      <item>Dragan Ivandić, Dubrovnik, 20000 Dubrovnik</item>
      <item>Jospi Topić, Dubrovnik, 20000 Dubrovnik</item>
      <item>Dubravko Mage, Dubrovnik, 20000 Dubrovnik</item>
      <item>Milenko Ivanika,Dubrovnik, 20000 Dubrovnik</item>
      <item>Robert Maras, Dubrovnik, 20000 Dubrovnik</item>
      <item>Nikša Brajević, Dubrovnik, 20000 Dubrovnik</item>
      <item>Renejo Ćorsuljić, Dubrovnik, 20000 Dubrovnik</item>
      <item>Željko Crepulja, Dubrovnik, 20000 Dubrovnik</item>
      <item>Slavko Krisitć, Dubrovnik, 20000 Dubrovnik</item>
      <item>Jerko Budimir, Dubrovnik, 20000 Dubrovnik</item>
      <item>Izet Zelentrović, Dubrovnik, 20000 Dubrovnik</item>
      <item>Lenka Sentić, Dubrovnik, 20000 Dubrovnik</item>
      <item>Ivica Pušić, Dubrovnik, 20000 Dubrovnik</item>
      <item>Maro Lujo, Dubrovnik, 20000 Dubrovnik</item>
      <item>Zdenka Ivanović, Dubrovnik, 20000 Dubrovnik</item>
      <item>Tereza Lakić, Dubrovnik, 20000 Dubrovnik</item>
      <item>Vlasta Lončarić, Dubrovnik, 20000 Dubrovnik</item>
      <item>Marina Osmić, Dubrovnik, 20000 Dubrovnik</item>
      <item>Mato Đurović, Dubrovnik, 20000 Dubrovnik</item>
      <item>Zoran Tomašević, Dubrovnik, 20000 Dubrovnik</item>
      <item>Marija Kokošar, Dubrovnik, 20000 Dubrovnik</item>
      <item>Pero Andrić, Dubrovnik, 20000 Dubrovnik</item>
      <item>Marin Srijemse, Dubrovnik, 20000 Dubrovnik</item>
      <item>Marija Đurđević, Dubrovnik, 20000 Dubrovnik</item>
      <item>Ante Kljusurić, Dubrovnik, 20000 Dubrovnik</item>
      <item>Petar Kovačević, Dubrovnik, 20000 Dubrovnik</item>
      <item>Ivan Biskup, Dubrovnik, 20000 Dubrovnik</item>
      <item>Ante Topić, Dubrovnik, 20000 Dubrovnik</item>
      <item>Vladimir Ivičević, Dubrovnik, 20000 Dubrovnik</item>
      <item>Josip Radić, Dubrovnik, 20000 Dubrovnik</item>
      <item>Ivan Zlatić, Dubrovnik, 20000 Dubrovnik</item>
      <item>Željko Bošnjak, Dubrovnik, 20000 Dubrovnik</item>
      <item>Pero Raić, Dubrovnik, 20000 Dubrovnik</item>
      <item>Ivan Lovrić, Dubrovnik, 20000 Dubrovnik</item>
      <item>Ivan Bender, Dubrovnik, 20000 Dubrovnik</item>
      <item>Zdravko Bošnjak, Dubrovnik, 20000 Dubrovnik</item>
      <item>Ivan Džidžić, Dubrovnik, 20000 Dubrovnik</item>
      <item>Pero Tomašević, Dubrovnik, 20000 Dubrovnik</item>
      <item>Jakov Balarin, Dubrovnik, 20000 Dubrovnik</item>
      <item>Pero Asanović, Dubrovnik, 20000 Dubrovnik</item>
      <item>Milo Nožica, Dubrovnik, 20000 Dubrovnik</item>
      <item>Stipo Franjić, Dubrovnik, 20000 Dubrovnik</item>
      <item>Tihomir Trče, Dubrovnik, 20000 Dubrovnik</item>
      <item>Viktor Majić, Dubrovnik, 20000 Dubrovnik</item>
      <item>Tonći Medi, Dubrovnik, 20000 Dubrovnik</item>
      <item>Jasmin Zelentrović, Dubrovnik, 20000 Dubrovnik</item>
      <item>Davor Radivojević, Dubrovnik, 20000 Dubrovnik</item>
      <item>Boris Centelege, Dubrovnik, 20000 Dubrovnik</item>
      <item>Ardo Petko, Dubrovnik, 20000 Dubrovnik</item>
      <item>KONAVLE METAL d.o.o. za proizvodnju, trgovinu i usluge, OIB 55470127232, Gruda 4,Gruda</item>
      <item>Stjepan Lakić, Dubrovnik, 20000 Dubrovnik</item>
      <item>Milan Pemdo, Dubrovnik, 20000 Dubrovnik</item>
      <item>Robert Popović, Dubrovnik, 20000 Dubrovnik</item>
      <item>Pero Jović, Dubrovnik, 20000 Dubrovnik</item>
      <item>Branislav Filipović, Dubrovnik, 20000 Dubrovnik</item>
      <item>Dragan Litrica, Dubrovnik, 20000 Dubrovnik</item>
      <item>Mato Lovrić, Dubrovnik, 20000 Dubrovnik</item>
      <item>Aldin Hajdarović, Dubrovnik, 20000 Dubrovnik</item>
      <item>Halim Dedović, Dubrovnik, 20000 Dubrovnik</item>
      <item>Ivica Abaz, Dubrovnik, 20000 Dubrovnik</item>
      <item>Zulfo Ćotović, Dubrovnik, 20000 Dubrovnik</item>
      <item>LIBERTAS - DUBROVNIK d.o.o. za prijevoz putnika, OIB 36411681446, Ogarići 12,Komolac</item>
      <item>Antun Vukas, Dubrovnik, 20000 Dubrovnik</item>
      <item>Husein Odobašić, Dubrovnik, 20000 Dubrovnik</item>
      <item>Ante Marić, Dubrovnik, 20000 Dubrovnik</item>
      <item>Ivan Zvono, Dubrovnik, 20000 Dubrovnik</item>
      <item>Katica Mašković, Dubrovnik, 20000 Dubrovnik</item>
      <item>Ivan Oberan, Dubrovnik, 20000 Dubrovnik</item>
      <item>Ivko Vide, Dubrovnik, 20000 Dubrovnik</item>
      <item>Ante Kljusurić, Dubrovnik, 20000 Dubrovnik</item>
      <item>Nade Matijaši, Dubrovnik, 20000 Dubrovnik</item>
      <item>Mujsira Majišević, Dubrovnik, 20000 Dubrovnik</item>
      <item>Mare Jerković, Dubrovnik, 20000 Dubrovnik</item>
      <item>LIFT MODUS d.o.o. za poizvodnju, trgovinu i usluge, OIB 15526597734, Zagrebačka cesta 145 A/III,10000 Zagreb</item>
      <item>Rudolf Klečak, Dubrovnik, 20000 Dubrovnik</item>
      <item>Mato Kevo, Dubrovnik, 20000 Dubrovnik</item>
      <item>Mato Topić, Dubrovnik, 20000 Dubrovnik</item>
      <item>Boško Rojević, Dubrovnik, 20000 Dubrovnik</item>
      <item>Nikola Oberan, Dubronvik, 20000 Dubrovnik</item>
      <item>Andrija Zvono, Dubrovnik, 20000 Dubrovnik</item>
      <item>Dragan Bender, Dubrovnik, 20000 Dubrovnik</item>
      <item>Esad Čokljat, Dubrovnik, 20000 Dubrovnik</item>
      <item>Martin Žeravica, Dubrovnik, 20000 Dubrovnik</item>
      <item>Slavko Garić, Dubrovnik, 20000 Dubrovnik</item>
      <item>Vlaho Bukvić, Dubrovnik, 20000 Dubrovnik</item>
      <item>IMPULS-LEASING društvo s ograničenom odgovornošću za leasing, OIB 65918029671, Velimira Škorpika 24/1,10000 Zagreb</item>
      <item>Zoran Radetić, Dubrovnik, 20000 Dubrovnik</item>
      <item>Niko Pavlović, Dubrovnik, 20000 Dubrovnik</item>
      <item>Franjo Vnučec, Dubrovnik, 20000 Dubrovnik</item>
      <item>Predrag Tokmakčija, Dubrovnik, 20000 Dubrovnik</item>
      <item>Goran Škrabo, Dubrovnik, 20000 Dubrovnik</item>
      <item>Miho Kevo, Dubrovnik, 20000 Dubrovnik</item>
      <item>Munib Aganović, Dubrovnik, 20000 Dubrovnik</item>
      <item>Slavko Bošnjak, Dubrovnik, 20000 Dubrovnik</item>
      <item>Ivko Jović, Dubrovnik, 20000 Dubrovnik</item>
      <item>Ivica Hladilo, Dubrovnik, 20000 Dubrovnik</item>
      <item>Nikola Mlinarić, Dubrovnik, 20000 Dubrovnik</item>
      <item>ZARAKOP društvo s ograničenom odgovornošću za građevinarstvo i geoinženjering, OIB 47945843315, Baričevići 26,Murvica</item>
      <item>Mario Sole, Dubrovnik, 20000 Dubrovnik</item>
      <item>Danijel Zvijerković, Dubrovnik, 20000 Dubrovnik</item>
      <item>Marinko Bradić, Dubrovnik, 20000 Dubrovnik</item>
      <item>Mirko Kolar, Dubrovnik, 20000 Dubrovnik</item>
      <item>Žarko Rajković, Dubrovnik, 20000 Dubrovnik</item>
      <item>Krešimir Drinovac, Dubrovnik, 20000 Dubrovnik</item>
      <item>Vitomir Milanić, Dubrovnik, 20000 Dubrovnik</item>
      <item>Marko Čerlek, Dubrovnik, 20000 Dubrovnik</item>
      <item>Ivica Car, Dubrovnik, 20000 Dubrovnik</item>
      <item>Dragan Mendeš, Dubrovnik, 20000 Dubrovnik</item>
      <item>Antun Marinović, Dubrovnik, 20000 Dubrovnik</item>
      <item>VIAM društvo za građevinarstvo, trgovinu i projektiranje d.o.o., OIB 61581848671, Josipa Kosora 40,Dubrovnik</item>
      <item>Vlaho Lepeš, Dubrovnik, 20000 Dubrovnik</item>
      <item>Berislav Bartulović, Dubrovnik, 20000 Dubrovnik</item>
      <item>Danijel Ravić, Dubrovnik, 20000 Dubrovnik</item>
      <item>Tomislav Topić, Dubrovnik, 20000 Dubrovnik</item>
      <item>Ivica Prkačin, Dubrovnik, 20000 Dubrovnik</item>
      <item>Pavo Lukić, Dubrovnik, 20000 Dubrovnik</item>
      <item>Dane Grubeša, Dubrovnik, 20000 Dubrovnik</item>
      <item>Vlaho Vatović, Dubrovnik, 20000 Dubrovnik</item>
      <item>Ivo Šimunović, Dubrovnik, 20000 Dubrovnik</item>
      <item>Stjepan Matić, Dubrovnik, 20000 Dubrovnik</item>
      <item>Ivan Šijalović, Dubrovnik, 20000 Dubrovnik</item>
      <item>ELEKTRO-TEAM d.o.o. za elektroinstalacije, OIB 26176974494, Riječka 16/A,Dubrovnik</item>
      <item>Almir Pelko, Dubrovnik, 20000 Dubrovnik</item>
      <item>Neđo Mijović, Dubrovnik, 20000 Dubrovnik</item>
      <item>Vide Vuletić, Dubrovnik, 20000 Dubrovnik</item>
      <item>Jozo Dedov, Dubrovnik, 20000 Dubrovnik</item>
      <item>Ivo Andrić, Dubrovnik, 20000 Dubrovnik</item>
      <item>Ivo Mišura, Dubrovnik, 20000 Dubrovnik</item>
      <item>Mišo Previšić, Dubrovnik, 20000 Dubrovnik</item>
      <item>Božo Maslać, Dubrovnik, 20000 Dubrovnik</item>
      <item>Salko Sejdin, Dubrovnik, 20000 Dubrovnik</item>
      <item>Mirko Šimunović, Dubrovnik, 20000 Dubrovnik</item>
      <item>Tomas Pavlović, Dubrovnik, 20000 Dubrovnik</item>
      <item>Tomislav Sopjanac, 20000 Dubrovnik</item>
      <item>ŽDO GRAĐANSKO UPRAVNI ODJEL</item>
      <item>OTP Leasing dioničko društvo za usluge, OIB 23780250353, Av. Dubrovnik 16/V,10000 Zagreb</item>
      <item>Raiffeisenbank Austria d.d., OIB 53056966535, Petrinjska 59,10000 Zagreb</item>
      <item>Ministarsto Financija RH</item>
      <item>Antun Knežević, 20000 Dubrovnik</item>
      <item>AKVAMONT d.o.o., OIB 05678625092, Malo selo 3,20230 Ston</item>
      <item>Andrija Fabris</item>
      <item>Doloris Baričević</item>
      <item>ŽDO Građansko upravni odjel, Dropčeva 1,20000 Dubrovnik</item>
      <item>IVAN KOVAČ</item>
      <item>Nikolina Zvjerković</item>
      <item>SSSH / Anka Muhoberac, A. Hwbranga 83,20000 Dubrovnik</item>
      <item>Marijo Matić, Od škara 3,20000 Dubrovnik</item>
      <item>Nezir Mujkić, Od Izvora 51,20236 Mokošica</item>
      <item>OCINJE-MARKET d.o.o. za građenje, trgovinu, poljoprivredu i usluge, OIB 81175245130, Od Izvora 2,Nova Mokošica</item>
      <item>OTP banka Hrvatska dioničko društvo, OIB 52508873833, Ulica Domovinskog rata 3,Zadar</item>
      <item>Amir Alijagić</item>
      <item>Sberbank d.d., OIB 78427478595, Varšavska 9,10000 Zagreb</item>
      <item>BURAZIN d.o.o. za projektiranje, proizvodnju i montažu, OIB 81401044478, Velebitska 5,Split</item>
      <item>Ivo Župić, p.p.30,21218 Seget Doni</item>
      <item>Marijana Temali</item>
      <item>HRVATSKA GOSPODARSKA KOMORA, OIB 85167032587, P.Čingrije 6,20000 Dubrovnik</item>
      <item>Anita Tomašević</item>
      <item>Kate Galić</item>
      <item>DUBROVNIK CESTE, dioničko društvo za održavanje, zaštitu, rekonstrukciju i izgradnju cesta, OIB 60216477432, Vladimira Nazora 8,Dubrovnik</item>
      <item>RAGUSA PALACE d.o.o. za turizam i graditeljstvo, OIB 65099561424, Vukovarska 13,20000 Dubrovnik</item>
      <item>Dragan Baketarić, Put Dragovoljaca Domovinskog rata 136 Kod Đive Kesovija,20207 Mlini</item>
      <item>OBŠIVAČ, građevinsko, proizvodno, uslužno i trgovačko društvo s ograničenom odgovornošću, OIB 23196214755, Dubrovačka 100,Metković</item>
      <item>Mladen Vlahušić</item>
      <item>Pero Klarić</item>
      <item>Dražen Marković</item>
      <item>Dubravko Arapović</item>
      <item>Marina Maslek</item>
      <item>Zdravko Balenović</item>
      <item>GP DUBROVNIK d.d. Dubrovnik, OIB 03999116831, Điva Natali 7,20000 Dubrovnik</item>
      <item>Josip Tabak, Jordanovac 113/II,10000 Zagreb</item>
      <item>Mate Smoljko</item>
      <item>MILE MABIĆ, Bana J. Jelačića 69a,20000 Dubrovnik</item>
      <item>Vinka Radelj</item>
      <item>ĆOSIĆ NAFTNI DERIVATI d.o.o. za građenje, trgovinu i usluge, OIB 26472579320, Kneza Branimira 19/1,Metković</item>
      <item>FRAN MARIN društvo s ograničenom odgovornošću za brodogradnju, trgovinu i marketing, OIB 84037773633, Poljičkih knezova 21,21312 Podrstana</item>
      <item>KATE ČAKELIĆ, VRELO 11,20207 Mlini</item>
      <item>Hrvoje Tokić</item>
      <item>NUOVA LIČILAC GORICA d.o.o. za završne radove u građevinarstvu, OIB 30431178883, Put Republike 12,Dubrovnik</item>
      <item>Odvj. društvo Jakšić, Mujo i Lujak</item>
      <item>Želimir Par, odvjetnik, K. Držislava 2,10000 Zagreb</item>
      <item>Boris Radan, Šestinski dol 40,10000 Zagreb</item>
      <item>JOVAN PEJOVIĆ</item>
      <item>VIAM d.o.o., OIB 61581848671, Josipa Kosora 40,20000 Dubrovnik</item>
      <item>VILLA LJUBICA d.o.o.</item>
      <item>BURAZIN d.o.o. za projektiranje, proizvodnju i montažu, OIB 81401044478, Velebitska 5,Split</item>
      <item>Željko Vidović</item>
      <item>VIKTOR SINIŠTAJ, OIB 69504425025, OD IZVORA 9,20000 Dubrovnik</item>
      <item>Nevenko Jurišić, Sukoišanska 19,21000 Split</item>
      <item>SLAVICA GAGIĆ-ŠIMOVIĆ</item>
      <item>Akan Dilberović</item>
      <item>Marinko Milanović, OIB 88320164934</item>
      <item>Denis Orlić, Vukovarska 26,20000 Dubrovnik</item>
      <item>VIKTOR SINIŠTAJ, OIB 69504425025, OD IZVORA 9,20000 Dubrovnik</item>
      <item>VODOVOD DUBROVNIK d.o.o. za vodoopskrbu i komunalnu hidrotehniku, OIB 00862047577, Vladimira Nazora 19,Dubrovnik</item>
      <item>PRIMORJE GRADNJA d.o.o.</item>
      <item>Nevenko Jurišić, Sukoišanska 19,21000 Split</item>
      <item>Odvj. društvo Matijević,Jakirčević i Malkoč j.t.d., Bednjanska 8a,10000 Zagreb</item>
      <item>Pavo Perušina</item>
      <item>VIKTOR SINIŠTAJ, OIB 69504425025, OD IZVORA 9,20000 Dubrovnik</item>
      <item>ŽELJKO FABIJANOVIĆ</item>
      <item>Kate Čakelić</item>
      <item>Muharrem Elshani</item>
      <item>Mario Obradović</item>
      <item>Viktor Siništaj</item>
      <item>VIKTOR SINIŠTAJ, OIB 69504425025, OD IZVORA 9,20000 Dubrovnik</item>
      <item>OTP Leasing dioničko društvo za usluge, OIB 23780250353, Avenue Center, Avenija Dubrovnik 16/V,10000 Zagreb</item>
      <item>VYONYX d.o.o.</item>
      <item>Dragan Baketarić vl. B-B-G,Mlini, Put Dragovoljaca Domovinskog rata 136,20207 Mlini</item>
      <item>Dragan-Josip Knežević, OIB 97076984856, Palmotićeva 11,20000 Dubrovnik</item>
      <item>IPSUM d.o.o. za građevinarstvo i trgovinu, OIB 26472901970, Mostarska b.b.,20350 Metković</item>
      <item>Jelena Grbešić</item>
      <item>Odvjetničko društvo PAR I GRADAC, OIB 30444829514, Kralja Držislava 2,10000 Zagreb</item>
      <item>MILE MABIĆ, Bana J. Jelačića 69a,20000 Dubrovnik</item>
      <item>Dinko Jakić, Neretljanskih gusara 10,20340 Ploče</item>
      <item>Nikša Prlenda</item>
      <item>EKO-MONITORING d.o.o. za kontrolu i zaštitu okoliša i inženjering, OIB 82818873408, Kućanska 15,42000 Varaždin</item>
      <item>PEMO CENTAR d.o.o., OIB 96916374875</item>
      <item>Oglasna ploča suda</item>
    </izvorni_sadrzaj>
    <derivirana_varijabla naziv="DomainObject.Predmet.SudioniciListAdressOIB_1">
      <item>OTP banka Hrvatska dioničko društvo, OIB 52508873833, Ulica Domovinskog rata 3,Zadar</item>
      <item>Stipo Gabrić, OIB 36026452457, Petra Krešimira IV/59,20350 Metković</item>
      <item>DUBROVNIK GRADNJA d.o.o.</item>
      <item>Goran Vidović</item>
      <item>HYPO ALPE-ADRIA-BANK dioničko društvo, OIB 14036333877, Slavonska avenija 6,10000 Zagreb</item>
      <item>Mirko Bilandžija, Dubrovnik, 20000 Dubrovnik</item>
      <item>Damir Vlahinić, Dubrovnik, Điva Natali 7 (GP Dubrovnik d.d.),20000 Dubrovnik</item>
      <item>EUROHERC osiguranje - dioničko društvo za osiguranje imovine i osoba i druge poslove osiguranja, OIB 22694857747, Ulica grada Vukovara 282,10000 Zagreb</item>
      <item>Jadranka Oberan, Dubrovnik, 20000 Dubrovnik</item>
      <item>Andrija Golemac, Dubrovnik, 20000 Dubrovnik</item>
      <item>Vinko Raguž, Dubrovnik, 20000 Dubrovnik</item>
      <item>Maro Duper, Dubrovnik, 20000 Dubrovnik</item>
      <item>Ivan Pavlović, Dubrovnik, 20000 Dubrovnik</item>
      <item>Mato Monković, Dubrovnik, 20000 Dubrovnik</item>
      <item>Marko Pjević, Dubrovnik, 20000 Dubrovnik</item>
      <item>Gordan Cvitanović, Dubrovnik, 20000 Dubrovnik</item>
      <item>Jelena Marušić, Dubrovnik, 20000 Dubrovnik</item>
      <item>Igor Dobroslavić, Dubrovnik, 20000 Dubrovnik</item>
      <item>Igor Centelege, Dubrovnik, 20000 Dubrovnik</item>
      <item>Antun Knego, Dubrovnik, 20000 Dubrovnik</item>
      <item>Niko Pošak, Dubrovnik, 20000 Dubrovnik</item>
      <item>Ivan Radoš, Dubrovnik, 20000 Dubrovnik</item>
      <item>Ante Kriste, Dubrovnik, 20000 Dubrovnik</item>
      <item>Niko Škoro, Dubrovnik, 20000 Dubrovnik</item>
      <item>Andrija Beljo, Dubrovnik, 20000 Dubrovnik</item>
      <item>Luka Franjić, Dubrovnik, 20000 Dubrovnik</item>
      <item>Safet Elezović, Dubrovnik, 20000 Dubrovnik</item>
      <item>Petar Banušić, Dubrovnik, 20000 Dubrovnik</item>
      <item>Mario Papak, Dubrovnik, 20000 Dubrovnik</item>
      <item>CEMEX Hrvatska dioničko društvo za proizvodnju i prodaju cementa i drugih građevinskih materijala, OIB 94136335132, F. Tuđmana 45,Kaštel Sućurac</item>
      <item>Stipe Jeličić, Dubrovnik, 20000 Dubrovnik</item>
      <item>Mario Topić, Dubrovnik, 20000 Dubrovnik</item>
      <item>Slavko Bošnjak, Dubrovnik, 20000 Dubrovnik</item>
      <item>Stipo Topić, Dubrovnik, 20000 Dubrovnik</item>
      <item>Mijo Brković, Dubrovnik, 20000 Dubrovnik</item>
      <item>Nezir Mujkić, Dubrovnik, 20000 Dubrovnik</item>
      <item>Marko Kudrić, Dubrovnik, 20000 Dubrovnik</item>
      <item>Dražen Topić, Dubrovnik, 20000 Dubrovnik</item>
      <item>Mario Perić, Dubrovnik, 20000 Dubrovnik</item>
      <item>Miroslav Ivandić, Dubrovnik, 20000 Dubrovnik</item>
      <item>Marko Lovrić, Dubrovnik, 20000 Dubrovnik</item>
      <item>Građevinski obrt TIM</item>
      <item>Mile Jeličić, Dubrovnik, 20000 Dubrovnik</item>
      <item>Zoran Vukoja, Dubrovnik, 20000 Dubrovnik</item>
      <item>Danijel Vidović, Dubrovnik, 20000 Dubrovnik</item>
      <item>Ivica Radić, Dubrovnik, 20000 Dubrovnik</item>
      <item>Antun Žabić, Dubrovnik, 20000 Dubrovnik</item>
      <item>Srećko Kriste, Dubrovnik, 20000 Dubrovnik</item>
      <item>Jovo Krunić, Dubrovnik, 20000 Dubrovnik</item>
      <item>Stjepan Drljo, Dubrovnik, 20000 Dubrovnik</item>
      <item>Ivan Perić, Dubrovnik, 20000 Dubrovnik</item>
      <item>Joško Vučićević, Dubrovnik, 20000 Dubrovnik</item>
      <item>Franjo Džano, Dubrovnik, 20000 Dubrovnik</item>
      <item>Amel Ahmović, Dubrovnik, 20000 Dubrovnik</item>
      <item>Damir Vladić, Dubrovnik, 20000 Dubrovnik</item>
      <item>Predrag Breljaš,  Dubrovnik, 20000 Dubrovnik</item>
      <item>Dinko Biokšić, Dubrovnik, 20000 Dubrovnik</item>
      <item>Ivica Topić, Dubrovnik, 20000 Dubrovnik</item>
      <item>Mijo Papić, Dubrovnik, 20000 Dubrovnik</item>
      <item>Stipe Miličević, Dubrovnik, 20000 Dubrovnik</item>
      <item>Dinko Pušić, Dubrovnik, 20000 Dubrovnik</item>
      <item>Zdravko Merdžan, Dubrovnik, 20000 Dubrovnik</item>
      <item>Marijo Pušić, Dubrovnik, 20000 Dubrovnik</item>
      <item>Pavo Sentić, Dubrovnik, 20000 Dubrovnik</item>
      <item>Ivica Miletić, Dubrovnik, 20000 Dubrovnik</item>
      <item>Ivan Krešić, Dubrovnik, 20000 Dubrovnik</item>
      <item>Mate Jurković, Dubrovnik, 20000 Dubrovnik</item>
      <item>Zoran Kapetanović, Dubrovnik, 20000 Dubrovnik</item>
      <item>Mijodrag Vitković, Dubrovnik, 20000 Dubrovnik</item>
      <item>Ivan Dobroslavić, Dubrovnik, 20000 Dubrovnik</item>
      <item>Stijepo Majkovica, Dubrovnik, 20000 Dubrovnik</item>
      <item>Vlaho Cumeljan, Dubrovnik, 20000 Dubrovnik</item>
      <item>Dragan Šanta, Dubrovnik, 20000 Dubrovnik</item>
      <item>Josip Čuvalo, Dubrovnik, 20000 Dubrovnik</item>
      <item>Pero Perović, Dubrovnik, 20000 Dubrovnik</item>
      <item>AB KERAMIKA d.o.o., OIB 77285179745</item>
      <item>Stjepan Barušić, Dubrovnik, 20000 Dubrovnik</item>
      <item>Ilija Zadrić, Dubrovnik, 20000 Dubrovnik</item>
      <item>Darko Topić, Dubrovnik, 20000 Dubrovnik</item>
      <item>Smiljko Šitum, Dubrovnik, 20000 Dubrovnik</item>
      <item>Mile Sičaja, Dubrovnik, 20000 Dubrovnik</item>
      <item>Ivan Zadro, Dubrovnik, 20000 Dubrovnik</item>
      <item>Ivica Milinović, Dubrovnik, 20000 Dubrovnik</item>
      <item>Mijo Bošnjak, Dubrovnik, 20000 Dubrovnik</item>
      <item>Niko Sašilo, Dubrovnik, 20000 Dubrovnik</item>
      <item>Jure Grozdić, Dubrovnik, 20000 Dubrovnik</item>
      <item>Nikola Jurić, Dubrovnik, 20000 Dubrovnik</item>
      <item>Marinko Lučić, Dubrovnik, 20000 Dubrovnik</item>
      <item>Slavko Lučić, Dubrovnik, 20000 Dubrovnik</item>
      <item>Branko Jeličić, Dubrovnik, 20000 Dubrovnik</item>
      <item>Marko Perković, Dubrovnik, 20000 Dubrovnik</item>
      <item>Ivo Miletić, Dubrovnik, 20000 Dubrovnik</item>
      <item>Zvonko Šijaković, Dubrovnik, 20000 Dubrovnik</item>
      <item>Ramo Hodžić, Dubrovnik, 20000 Dubrovnik</item>
      <item>Nikša Škrabo, Dubrovnik, 20000 Dubrovnik</item>
      <item>Ivan Papk, Dubrovnik, 20000 Dubrovnik</item>
      <item>Ivan Pavličević, Dubrovnik, 20000 Dubrovnik</item>
      <item>Milenko Miletić, Dubrovnik, 20000 Dubrovnik</item>
      <item>Miroslav Jeličić, Dubrovnik, 20000 Dubrovnik</item>
      <item>Franj Laco, Dubrovnik, 20000 Dubrovnik</item>
      <item>Mato Ivanika, Dubrovnik, 20000 Dubrovnik</item>
      <item>Šimun Cvitanović, Dubrovnik, 20000 Dubrovnik</item>
      <item>Božo Kvorić, Dubrovnik, 20000 Dubrovnik</item>
      <item>Anto Beljo, Dubrovnik, 20000 Dubrovnik</item>
      <item>Ivan Bendre, Dubrovnik, 20000 Dubrovnik</item>
      <item>Nikša Jeljenić, Dubrovnik, 20000 Dubrovnik</item>
      <item>Nikša Škrabo, Dubrovnik, 20000 Dubrovnik</item>
      <item>Jozo Papak, Dubrovnik, 20000 Dubrovnik</item>
      <item>Šinan Bošnjaković, Dubrovnik, 20000 Dubrovnik</item>
      <item>Zoran Vodopija, Dubrovnik, 20000 Dubrovnik</item>
      <item>Antun Njirić, Dubrovnik, 20000 Dubrovnik</item>
      <item>Ivan Potrebica, Dubrovnik, 20000 Dubrovnik</item>
      <item>Miloslav Kokošar, Dubrovnik, 20000 Dubrovnik</item>
      <item>Zičrija Hasanspahić, Dubrovnik, 20000 Dubrovnik</item>
      <item>Goran Vladić, Dubrovnik, 20000 Dubrovnik</item>
      <item>Vojko Smoljanović, Dubrovnik, 20000 Dubrovnik</item>
      <item>Ivan Miličević, Dubrovnik, 20000 Dubrovnik</item>
      <item>Ante Majić, Dubrovnik, 20000 Dubrovnik</item>
      <item>Jozo Morić, Dubrovnik, 20000 Dubrovnik</item>
      <item>Ervin Nukić, Dubrovnik, 20000 Dubrovnik</item>
      <item>Marko Kristić, Dubrovnik, 20000 Dubrovnik</item>
      <item>Dragan Ivandić, Dubrovnik, 20000 Dubrovnik</item>
      <item>Jospi Topić, Dubrovnik, 20000 Dubrovnik</item>
      <item>Dubravko Mage, Dubrovnik, 20000 Dubrovnik</item>
      <item>Milenko Ivanika,Dubrovnik, 20000 Dubrovnik</item>
      <item>Robert Maras, Dubrovnik, 20000 Dubrovnik</item>
      <item>Nikša Brajević, Dubrovnik, 20000 Dubrovnik</item>
      <item>Renejo Ćorsuljić, Dubrovnik, 20000 Dubrovnik</item>
      <item>Željko Crepulja, Dubrovnik, 20000 Dubrovnik</item>
      <item>Slavko Krisitć, Dubrovnik, 20000 Dubrovnik</item>
      <item>Jerko Budimir, Dubrovnik, 20000 Dubrovnik</item>
      <item>Izet Zelentrović, Dubrovnik, 20000 Dubrovnik</item>
      <item>Lenka Sentić, Dubrovnik, 20000 Dubrovnik</item>
      <item>Ivica Pušić, Dubrovnik, 20000 Dubrovnik</item>
      <item>Maro Lujo, Dubrovnik, 20000 Dubrovnik</item>
      <item>Zdenka Ivanović, Dubrovnik, 20000 Dubrovnik</item>
      <item>Tereza Lakić, Dubrovnik, 20000 Dubrovnik</item>
      <item>Vlasta Lončarić, Dubrovnik, 20000 Dubrovnik</item>
      <item>Marina Osmić, Dubrovnik, 20000 Dubrovnik</item>
      <item>Mato Đurović, Dubrovnik, 20000 Dubrovnik</item>
      <item>Zoran Tomašević, Dubrovnik, 20000 Dubrovnik</item>
      <item>Marija Kokošar, Dubrovnik, 20000 Dubrovnik</item>
      <item>Pero Andrić, Dubrovnik, 20000 Dubrovnik</item>
      <item>Marin Srijemse, Dubrovnik, 20000 Dubrovnik</item>
      <item>Marija Đurđević, Dubrovnik, 20000 Dubrovnik</item>
      <item>Ante Kljusurić, Dubrovnik, 20000 Dubrovnik</item>
      <item>Petar Kovačević, Dubrovnik, 20000 Dubrovnik</item>
      <item>Ivan Biskup, Dubrovnik, 20000 Dubrovnik</item>
      <item>Ante Topić, Dubrovnik, 20000 Dubrovnik</item>
      <item>Vladimir Ivičević, Dubrovnik, 20000 Dubrovnik</item>
      <item>Josip Radić, Dubrovnik, 20000 Dubrovnik</item>
      <item>Ivan Zlatić, Dubrovnik, 20000 Dubrovnik</item>
      <item>Željko Bošnjak, Dubrovnik, 20000 Dubrovnik</item>
      <item>Pero Raić, Dubrovnik, 20000 Dubrovnik</item>
      <item>Ivan Lovrić, Dubrovnik, 20000 Dubrovnik</item>
      <item>Ivan Bender, Dubrovnik, 20000 Dubrovnik</item>
      <item>Zdravko Bošnjak, Dubrovnik, 20000 Dubrovnik</item>
      <item>Ivan Džidžić, Dubrovnik, 20000 Dubrovnik</item>
      <item>Pero Tomašević, Dubrovnik, 20000 Dubrovnik</item>
      <item>Jakov Balarin, Dubrovnik, 20000 Dubrovnik</item>
      <item>Pero Asanović, Dubrovnik, 20000 Dubrovnik</item>
      <item>Milo Nožica, Dubrovnik, 20000 Dubrovnik</item>
      <item>Stipo Franjić, Dubrovnik, 20000 Dubrovnik</item>
      <item>Tihomir Trče, Dubrovnik, 20000 Dubrovnik</item>
      <item>Viktor Majić, Dubrovnik, 20000 Dubrovnik</item>
      <item>Tonći Medi, Dubrovnik, 20000 Dubrovnik</item>
      <item>Jasmin Zelentrović, Dubrovnik, 20000 Dubrovnik</item>
      <item>Davor Radivojević, Dubrovnik, 20000 Dubrovnik</item>
      <item>Boris Centelege, Dubrovnik, 20000 Dubrovnik</item>
      <item>Ardo Petko, Dubrovnik, 20000 Dubrovnik</item>
      <item>KONAVLE METAL d.o.o. za proizvodnju, trgovinu i usluge, OIB 55470127232, Gruda 4,Gruda</item>
      <item>Stjepan Lakić, Dubrovnik, 20000 Dubrovnik</item>
      <item>Milan Pemdo, Dubrovnik, 20000 Dubrovnik</item>
      <item>Robert Popović, Dubrovnik, 20000 Dubrovnik</item>
      <item>Pero Jović, Dubrovnik, 20000 Dubrovnik</item>
      <item>Branislav Filipović, Dubrovnik, 20000 Dubrovnik</item>
      <item>Dragan Litrica, Dubrovnik, 20000 Dubrovnik</item>
      <item>Mato Lovrić, Dubrovnik, 20000 Dubrovnik</item>
      <item>Aldin Hajdarović, Dubrovnik, 20000 Dubrovnik</item>
      <item>Halim Dedović, Dubrovnik, 20000 Dubrovnik</item>
      <item>Ivica Abaz, Dubrovnik, 20000 Dubrovnik</item>
      <item>Zulfo Ćotović, Dubrovnik, 20000 Dubrovnik</item>
      <item>LIBERTAS - DUBROVNIK d.o.o. za prijevoz putnika, OIB 36411681446, Ogarići 12,Komolac</item>
      <item>Antun Vukas, Dubrovnik, 20000 Dubrovnik</item>
      <item>Husein Odobašić, Dubrovnik, 20000 Dubrovnik</item>
      <item>Ante Marić, Dubrovnik, 20000 Dubrovnik</item>
      <item>Ivan Zvono, Dubrovnik, 20000 Dubrovnik</item>
      <item>Katica Mašković, Dubrovnik, 20000 Dubrovnik</item>
      <item>Ivan Oberan, Dubrovnik, 20000 Dubrovnik</item>
      <item>Ivko Vide, Dubrovnik, 20000 Dubrovnik</item>
      <item>Ante Kljusurić, Dubrovnik, 20000 Dubrovnik</item>
      <item>Nade Matijaši, Dubrovnik, 20000 Dubrovnik</item>
      <item>Mujsira Majišević, Dubrovnik, 20000 Dubrovnik</item>
      <item>Mare Jerković, Dubrovnik, 20000 Dubrovnik</item>
      <item>LIFT MODUS d.o.o. za poizvodnju, trgovinu i usluge, OIB 15526597734, Zagrebačka cesta 145 A/III,10000 Zagreb</item>
      <item>Rudolf Klečak, Dubrovnik, 20000 Dubrovnik</item>
      <item>Mato Kevo, Dubrovnik, 20000 Dubrovnik</item>
      <item>Mato Topić, Dubrovnik, 20000 Dubrovnik</item>
      <item>Boško Rojević, Dubrovnik, 20000 Dubrovnik</item>
      <item>Nikola Oberan, Dubronvik, 20000 Dubrovnik</item>
      <item>Andrija Zvono, Dubrovnik, 20000 Dubrovnik</item>
      <item>Dragan Bender, Dubrovnik, 20000 Dubrovnik</item>
      <item>Esad Čokljat, Dubrovnik, 20000 Dubrovnik</item>
      <item>Martin Žeravica, Dubrovnik, 20000 Dubrovnik</item>
      <item>Slavko Garić, Dubrovnik, 20000 Dubrovnik</item>
      <item>Vlaho Bukvić, Dubrovnik, 20000 Dubrovnik</item>
      <item>IMPULS-LEASING društvo s ograničenom odgovornošću za leasing, OIB 65918029671, Velimira Škorpika 24/1,10000 Zagreb</item>
      <item>Zoran Radetić, Dubrovnik, 20000 Dubrovnik</item>
      <item>Niko Pavlović, Dubrovnik, 20000 Dubrovnik</item>
      <item>Franjo Vnučec, Dubrovnik, 20000 Dubrovnik</item>
      <item>Predrag Tokmakčija, Dubrovnik, 20000 Dubrovnik</item>
      <item>Goran Škrabo, Dubrovnik, 20000 Dubrovnik</item>
      <item>Miho Kevo, Dubrovnik, 20000 Dubrovnik</item>
      <item>Munib Aganović, Dubrovnik, 20000 Dubrovnik</item>
      <item>Slavko Bošnjak, Dubrovnik, 20000 Dubrovnik</item>
      <item>Ivko Jović, Dubrovnik, 20000 Dubrovnik</item>
      <item>Ivica Hladilo, Dubrovnik, 20000 Dubrovnik</item>
      <item>Nikola Mlinarić, Dubrovnik, 20000 Dubrovnik</item>
      <item>ZARAKOP društvo s ograničenom odgovornošću za građevinarstvo i geoinženjering, OIB 47945843315, Baričevići 26,Murvica</item>
      <item>Mario Sole, Dubrovnik, 20000 Dubrovnik</item>
      <item>Danijel Zvijerković, Dubrovnik, 20000 Dubrovnik</item>
      <item>Marinko Bradić, Dubrovnik, 20000 Dubrovnik</item>
      <item>Mirko Kolar, Dubrovnik, 20000 Dubrovnik</item>
      <item>Žarko Rajković, Dubrovnik, 20000 Dubrovnik</item>
      <item>Krešimir Drinovac, Dubrovnik, 20000 Dubrovnik</item>
      <item>Vitomir Milanić, Dubrovnik, 20000 Dubrovnik</item>
      <item>Marko Čerlek, Dubrovnik, 20000 Dubrovnik</item>
      <item>Ivica Car, Dubrovnik, 20000 Dubrovnik</item>
      <item>Dragan Mendeš, Dubrovnik, 20000 Dubrovnik</item>
      <item>Antun Marinović, Dubrovnik, 20000 Dubrovnik</item>
      <item>VIAM društvo za građevinarstvo, trgovinu i projektiranje d.o.o., OIB 61581848671, Josipa Kosora 40,Dubrovnik</item>
      <item>Vlaho Lepeš, Dubrovnik, 20000 Dubrovnik</item>
      <item>Berislav Bartulović, Dubrovnik, 20000 Dubrovnik</item>
      <item>Danijel Ravić, Dubrovnik, 20000 Dubrovnik</item>
      <item>Tomislav Topić, Dubrovnik, 20000 Dubrovnik</item>
      <item>Ivica Prkačin, Dubrovnik, 20000 Dubrovnik</item>
      <item>Pavo Lukić, Dubrovnik, 20000 Dubrovnik</item>
      <item>Dane Grubeša, Dubrovnik, 20000 Dubrovnik</item>
      <item>Vlaho Vatović, Dubrovnik, 20000 Dubrovnik</item>
      <item>Ivo Šimunović, Dubrovnik, 20000 Dubrovnik</item>
      <item>Stjepan Matić, Dubrovnik, 20000 Dubrovnik</item>
      <item>Ivan Šijalović, Dubrovnik, 20000 Dubrovnik</item>
      <item>ELEKTRO-TEAM d.o.o. za elektroinstalacije, OIB 26176974494, Riječka 16/A,Dubrovnik</item>
      <item>Almir Pelko, Dubrovnik, 20000 Dubrovnik</item>
      <item>Neđo Mijović, Dubrovnik, 20000 Dubrovnik</item>
      <item>Vide Vuletić, Dubrovnik, 20000 Dubrovnik</item>
      <item>Jozo Dedov, Dubrovnik, 20000 Dubrovnik</item>
      <item>Ivo Andrić, Dubrovnik, 20000 Dubrovnik</item>
      <item>Ivo Mišura, Dubrovnik, 20000 Dubrovnik</item>
      <item>Mišo Previšić, Dubrovnik, 20000 Dubrovnik</item>
      <item>Božo Maslać, Dubrovnik, 20000 Dubrovnik</item>
      <item>Salko Sejdin, Dubrovnik, 20000 Dubrovnik</item>
      <item>Mirko Šimunović, Dubrovnik, 20000 Dubrovnik</item>
      <item>Tomas Pavlović, Dubrovnik, 20000 Dubrovnik</item>
      <item>Tomislav Sopjanac, 20000 Dubrovnik</item>
      <item>ŽDO GRAĐANSKO UPRAVNI ODJEL</item>
      <item>OTP Leasing dioničko društvo za usluge, OIB 23780250353, Av. Dubrovnik 16/V,10000 Zagreb</item>
      <item>Raiffeisenbank Austria d.d., OIB 53056966535, Petrinjska 59,10000 Zagreb</item>
      <item>Ministarsto Financija RH</item>
      <item>Antun Knežević, 20000 Dubrovnik</item>
      <item>AKVAMONT d.o.o., OIB 05678625092, Malo selo 3,20230 Ston</item>
      <item>Andrija Fabris</item>
      <item>Doloris Baričević</item>
      <item>ŽDO Građansko upravni odjel, Dropčeva 1,20000 Dubrovnik</item>
      <item>IVAN KOVAČ</item>
      <item>Nikolina Zvjerković</item>
      <item>SSSH / Anka Muhoberac, A. Hwbranga 83,20000 Dubrovnik</item>
      <item>Marijo Matić, Od škara 3,20000 Dubrovnik</item>
      <item>Nezir Mujkić, Od Izvora 51,20236 Mokošica</item>
      <item>OCINJE-MARKET d.o.o. za građenje, trgovinu, poljoprivredu i usluge, OIB 81175245130, Od Izvora 2,Nova Mokošica</item>
      <item>OTP banka Hrvatska dioničko društvo, OIB 52508873833, Ulica Domovinskog rata 3,Zadar</item>
      <item>Amir Alijagić</item>
      <item>Sberbank d.d., OIB 78427478595, Varšavska 9,10000 Zagreb</item>
      <item>BURAZIN d.o.o. za projektiranje, proizvodnju i montažu, OIB 81401044478, Velebitska 5,Split</item>
      <item>Ivo Župić, p.p.30,21218 Seget Doni</item>
      <item>Marijana Temali</item>
      <item>HRVATSKA GOSPODARSKA KOMORA, OIB 85167032587, P.Čingrije 6,20000 Dubrovnik</item>
      <item>Anita Tomašević</item>
      <item>Kate Galić</item>
      <item>DUBROVNIK CESTE, dioničko društvo za održavanje, zaštitu, rekonstrukciju i izgradnju cesta, OIB 60216477432, Vladimira Nazora 8,Dubrovnik</item>
      <item>RAGUSA PALACE d.o.o. za turizam i graditeljstvo, OIB 65099561424, Vukovarska 13,20000 Dubrovnik</item>
      <item>Dragan Baketarić, Put Dragovoljaca Domovinskog rata 136 Kod Đive Kesovija,20207 Mlini</item>
      <item>OBŠIVAČ, građevinsko, proizvodno, uslužno i trgovačko društvo s ograničenom odgovornošću, OIB 23196214755, Dubrovačka 100,Metković</item>
      <item>Mladen Vlahušić</item>
      <item>Pero Klarić</item>
      <item>Dražen Marković</item>
      <item>Dubravko Arapović</item>
      <item>Marina Maslek</item>
      <item>Zdravko Balenović</item>
      <item>GP DUBROVNIK d.d. Dubrovnik, OIB 03999116831, Điva Natali 7,20000 Dubrovnik</item>
      <item>Josip Tabak, Jordanovac 113/II,10000 Zagreb</item>
      <item>Mate Smoljko</item>
      <item>MILE MABIĆ, Bana J. Jelačića 69a,20000 Dubrovnik</item>
      <item>Vinka Radelj</item>
      <item>ĆOSIĆ NAFTNI DERIVATI d.o.o. za građenje, trgovinu i usluge, OIB 26472579320, Kneza Branimira 19/1,Metković</item>
      <item>FRAN MARIN društvo s ograničenom odgovornošću za brodogradnju, trgovinu i marketing, OIB 84037773633, Poljičkih knezova 21,21312 Podrstana</item>
      <item>KATE ČAKELIĆ, VRELO 11,20207 Mlini</item>
      <item>Hrvoje Tokić</item>
      <item>NUOVA LIČILAC GORICA d.o.o. za završne radove u građevinarstvu, OIB 30431178883, Put Republike 12,Dubrovnik</item>
      <item>Odvj. društvo Jakšić, Mujo i Lujak</item>
      <item>Želimir Par, odvjetnik, K. Držislava 2,10000 Zagreb</item>
      <item>Boris Radan, Šestinski dol 40,10000 Zagreb</item>
      <item>JOVAN PEJOVIĆ</item>
      <item>VIAM d.o.o., OIB 61581848671, Josipa Kosora 40,20000 Dubrovnik</item>
      <item>VILLA LJUBICA d.o.o.</item>
      <item>BURAZIN d.o.o. za projektiranje, proizvodnju i montažu, OIB 81401044478, Velebitska 5,Split</item>
      <item>Željko Vidović</item>
      <item>VIKTOR SINIŠTAJ, OIB 69504425025, OD IZVORA 9,20000 Dubrovnik</item>
      <item>Nevenko Jurišić, Sukoišanska 19,21000 Split</item>
      <item>SLAVICA GAGIĆ-ŠIMOVIĆ</item>
      <item>Akan Dilberović</item>
      <item>Marinko Milanović, OIB 88320164934</item>
      <item>Denis Orlić, Vukovarska 26,20000 Dubrovnik</item>
      <item>VIKTOR SINIŠTAJ, OIB 69504425025, OD IZVORA 9,20000 Dubrovnik</item>
      <item>VODOVOD DUBROVNIK d.o.o. za vodoopskrbu i komunalnu hidrotehniku, OIB 00862047577, Vladimira Nazora 19,Dubrovnik</item>
      <item>PRIMORJE GRADNJA d.o.o.</item>
      <item>Nevenko Jurišić, Sukoišanska 19,21000 Split</item>
      <item>Odvj. društvo Matijević,Jakirčević i Malkoč j.t.d., Bednjanska 8a,10000 Zagreb</item>
      <item>Pavo Perušina</item>
      <item>VIKTOR SINIŠTAJ, OIB 69504425025, OD IZVORA 9,20000 Dubrovnik</item>
      <item>ŽELJKO FABIJANOVIĆ</item>
      <item>Kate Čakelić</item>
      <item>Muharrem Elshani</item>
      <item>Mario Obradović</item>
      <item>Viktor Siništaj</item>
      <item>VIKTOR SINIŠTAJ, OIB 69504425025, OD IZVORA 9,20000 Dubrovnik</item>
      <item>OTP Leasing dioničko društvo za usluge, OIB 23780250353, Avenue Center, Avenija Dubrovnik 16/V,10000 Zagreb</item>
      <item>VYONYX d.o.o.</item>
      <item>Dragan Baketarić vl. B-B-G,Mlini, Put Dragovoljaca Domovinskog rata 136,20207 Mlini</item>
      <item>Dragan-Josip Knežević, OIB 97076984856, Palmotićeva 11,20000 Dubrovnik</item>
      <item>IPSUM d.o.o. za građevinarstvo i trgovinu, OIB 26472901970, Mostarska b.b.,20350 Metković</item>
      <item>Jelena Grbešić</item>
      <item>Odvjetničko društvo PAR I GRADAC, OIB 30444829514, Kralja Držislava 2,10000 Zagreb</item>
      <item>MILE MABIĆ, Bana J. Jelačića 69a,20000 Dubrovnik</item>
      <item>Dinko Jakić, Neretljanskih gusara 10,20340 Ploče</item>
      <item>Nikša Prlenda</item>
      <item>EKO-MONITORING d.o.o. za kontrolu i zaštitu okoliša i inženjering, OIB 82818873408, Kućanska 15,42000 Varaždin</item>
      <item>PEMO CENTAR d.o.o., OIB 96916374875</item>
      <item>Oglasna ploča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52508873833</item>
      <item>, OIB 36026452457</item>
      <item>, OIB null</item>
      <item>, OIB null</item>
      <item>, OIB 14036333877</item>
      <item>, OIB null</item>
      <item>, OIB null</item>
      <item>, OIB 22694857747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36411681446</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null</item>
      <item>, OIB null</item>
      <item>, OIB null</item>
      <item>, OIB null</item>
      <item>, OIB null</item>
      <item>, OIB null</item>
      <item>, OIB 65918029671</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61581848671</item>
      <item>, OIB null</item>
      <item>, OIB null</item>
      <item>, OIB null</item>
      <item>, OIB null</item>
      <item>, OIB null</item>
      <item>, OIB null</item>
      <item>, OIB null</item>
      <item>, OIB null</item>
      <item>, OIB null</item>
      <item>, OIB null</item>
      <item>, OIB null</item>
      <item>, OIB 26176974494</item>
      <item>, OIB null</item>
      <item>, OIB null</item>
      <item>, OIB null</item>
      <item>, OIB null</item>
      <item>, OIB null</item>
      <item>, OIB null</item>
      <item>, OIB null</item>
      <item>, OIB null</item>
      <item>, OIB null</item>
      <item>, OIB null</item>
      <item>, OIB null</item>
      <item>, OIB null</item>
      <item>, OIB null</item>
      <item>, OIB 23780250353</item>
      <item>, OIB 53056966535</item>
      <item>, OIB null</item>
      <item>, OIB null</item>
      <item>, OIB 05678625092</item>
      <item>, OIB null</item>
      <item>, OIB null</item>
      <item>, OIB null</item>
      <item>, OIB null</item>
      <item>, OIB null</item>
      <item>, OIB null</item>
      <item>, OIB null</item>
      <item>, OIB null</item>
      <item>, OIB 81175245130</item>
      <item>, OIB 52508873833</item>
      <item>, OIB null</item>
      <item>, OIB 78427478595</item>
      <item>, OIB 81401044478</item>
      <item>, OIB null</item>
      <item>, OIB null</item>
      <item>, OIB 85167032587</item>
      <item>, OIB null</item>
      <item>, OIB null</item>
      <item>, OIB 60216477432</item>
      <item>, OIB 65099561424</item>
      <item>, OIB null</item>
      <item>, OIB 23196214755</item>
      <item>, OIB null</item>
      <item>, OIB null</item>
      <item>, OIB null</item>
      <item>, OIB null</item>
      <item>, OIB null</item>
      <item>, OIB null</item>
      <item>, OIB 03999116831</item>
      <item>, OIB null</item>
      <item>, OIB null</item>
      <item>, OIB null</item>
      <item>, OIB null</item>
      <item>, OIB 26472579320</item>
      <item>, OIB 84037773633</item>
      <item>, OIB null</item>
      <item>, OIB null</item>
      <item>, OIB 30431178883</item>
      <item>, OIB null</item>
      <item>, OIB null</item>
      <item>, OIB null</item>
      <item>, OIB null</item>
      <item>, OIB 61581848671</item>
      <item>, OIB null</item>
      <item>, OIB 81401044478</item>
      <item>, OIB null</item>
      <item>, OIB 69504425025</item>
      <item>, OIB null</item>
      <item>, OIB null</item>
      <item>, OIB null</item>
      <item>, OIB 88320164934</item>
      <item>, OIB null</item>
      <item>, OIB 69504425025</item>
      <item>, OIB 00862047577</item>
      <item>, OIB null</item>
      <item>, OIB null</item>
      <item>, OIB null</item>
      <item>, OIB null</item>
      <item>, OIB 69504425025</item>
      <item>, OIB null</item>
      <item>, OIB null</item>
      <item>, OIB null</item>
      <item>, OIB null</item>
      <item>, OIB null</item>
      <item>, OIB 69504425025</item>
      <item>, OIB 23780250353</item>
      <item>, OIB null</item>
      <item>, OIB null</item>
      <item>, OIB 97076984856</item>
      <item>, OIB 26472901970</item>
      <item>, OIB null</item>
      <item>, OIB 30444829514</item>
      <item>, OIB null</item>
      <item>, OIB null</item>
      <item>, OIB null</item>
      <item>, OIB 82818873408</item>
      <item>, OIB 96916374875</item>
      <item>, OIB null</item>
    </izvorni_sadrzaj>
    <derivirana_varijabla naziv="DomainObject.Predmet.SudioniciListNazivOIB_1">
      <item>, OIB 52508873833</item>
      <item>, OIB 36026452457</item>
      <item>, OIB null</item>
      <item>, OIB null</item>
      <item>, OIB 14036333877</item>
      <item>, OIB null</item>
      <item>, OIB null</item>
      <item>, OIB 22694857747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94136335132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77285179745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55470127232</item>
      <item>, OIB null</item>
      <item>, OIB null</item>
      <item>, OIB null</item>
      <item>, OIB null</item>
      <item>, OIB null</item>
      <item>, OIB null</item>
      <item>, OIB null</item>
      <item>, OIB null</item>
      <item>, OIB null</item>
      <item>, OIB null</item>
      <item>, OIB null</item>
      <item>, OIB 36411681446</item>
      <item>, OIB null</item>
      <item>, OIB null</item>
      <item>, OIB null</item>
      <item>, OIB null</item>
      <item>, OIB null</item>
      <item>, OIB null</item>
      <item>, OIB null</item>
      <item>, OIB null</item>
      <item>, OIB null</item>
      <item>, OIB null</item>
      <item>, OIB null</item>
      <item>, OIB 15526597734</item>
      <item>, OIB null</item>
      <item>, OIB null</item>
      <item>, OIB null</item>
      <item>, OIB null</item>
      <item>, OIB null</item>
      <item>, OIB null</item>
      <item>, OIB null</item>
      <item>, OIB null</item>
      <item>, OIB null</item>
      <item>, OIB null</item>
      <item>, OIB null</item>
      <item>, OIB 65918029671</item>
      <item>, OIB null</item>
      <item>, OIB null</item>
      <item>, OIB null</item>
      <item>, OIB null</item>
      <item>, OIB null</item>
      <item>, OIB null</item>
      <item>, OIB null</item>
      <item>, OIB null</item>
      <item>, OIB null</item>
      <item>, OIB null</item>
      <item>, OIB null</item>
      <item>, OIB 47945843315</item>
      <item>, OIB null</item>
      <item>, OIB null</item>
      <item>, OIB null</item>
      <item>, OIB null</item>
      <item>, OIB null</item>
      <item>, OIB null</item>
      <item>, OIB null</item>
      <item>, OIB null</item>
      <item>, OIB null</item>
      <item>, OIB null</item>
      <item>, OIB null</item>
      <item>, OIB 61581848671</item>
      <item>, OIB null</item>
      <item>, OIB null</item>
      <item>, OIB null</item>
      <item>, OIB null</item>
      <item>, OIB null</item>
      <item>, OIB null</item>
      <item>, OIB null</item>
      <item>, OIB null</item>
      <item>, OIB null</item>
      <item>, OIB null</item>
      <item>, OIB null</item>
      <item>, OIB 26176974494</item>
      <item>, OIB null</item>
      <item>, OIB null</item>
      <item>, OIB null</item>
      <item>, OIB null</item>
      <item>, OIB null</item>
      <item>, OIB null</item>
      <item>, OIB null</item>
      <item>, OIB null</item>
      <item>, OIB null</item>
      <item>, OIB null</item>
      <item>, OIB null</item>
      <item>, OIB null</item>
      <item>, OIB null</item>
      <item>, OIB 23780250353</item>
      <item>, OIB 53056966535</item>
      <item>, OIB null</item>
      <item>, OIB null</item>
      <item>, OIB 05678625092</item>
      <item>, OIB null</item>
      <item>, OIB null</item>
      <item>, OIB null</item>
      <item>, OIB null</item>
      <item>, OIB null</item>
      <item>, OIB null</item>
      <item>, OIB null</item>
      <item>, OIB null</item>
      <item>, OIB 81175245130</item>
      <item>, OIB 52508873833</item>
      <item>, OIB null</item>
      <item>, OIB 78427478595</item>
      <item>, OIB 81401044478</item>
      <item>, OIB null</item>
      <item>, OIB null</item>
      <item>, OIB 85167032587</item>
      <item>, OIB null</item>
      <item>, OIB null</item>
      <item>, OIB 60216477432</item>
      <item>, OIB 65099561424</item>
      <item>, OIB null</item>
      <item>, OIB 23196214755</item>
      <item>, OIB null</item>
      <item>, OIB null</item>
      <item>, OIB null</item>
      <item>, OIB null</item>
      <item>, OIB null</item>
      <item>, OIB null</item>
      <item>, OIB 03999116831</item>
      <item>, OIB null</item>
      <item>, OIB null</item>
      <item>, OIB null</item>
      <item>, OIB null</item>
      <item>, OIB 26472579320</item>
      <item>, OIB 84037773633</item>
      <item>, OIB null</item>
      <item>, OIB null</item>
      <item>, OIB 30431178883</item>
      <item>, OIB null</item>
      <item>, OIB null</item>
      <item>, OIB null</item>
      <item>, OIB null</item>
      <item>, OIB 61581848671</item>
      <item>, OIB null</item>
      <item>, OIB 81401044478</item>
      <item>, OIB null</item>
      <item>, OIB 69504425025</item>
      <item>, OIB null</item>
      <item>, OIB null</item>
      <item>, OIB null</item>
      <item>, OIB 88320164934</item>
      <item>, OIB null</item>
      <item>, OIB 69504425025</item>
      <item>, OIB 00862047577</item>
      <item>, OIB null</item>
      <item>, OIB null</item>
      <item>, OIB null</item>
      <item>, OIB null</item>
      <item>, OIB 69504425025</item>
      <item>, OIB null</item>
      <item>, OIB null</item>
      <item>, OIB null</item>
      <item>, OIB null</item>
      <item>, OIB null</item>
      <item>, OIB 69504425025</item>
      <item>, OIB 23780250353</item>
      <item>, OIB null</item>
      <item>, OIB null</item>
      <item>, OIB 97076984856</item>
      <item>, OIB 26472901970</item>
      <item>, OIB null</item>
      <item>, OIB 30444829514</item>
      <item>, OIB null</item>
      <item>, OIB null</item>
      <item>, OIB null</item>
      <item>, OIB 82818873408</item>
      <item>, OIB 96916374875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874</properties:Words>
  <properties:Characters>4929</properties:Characters>
  <properties:Lines>113</properties:Lines>
  <properties:Paragraphs>41</properties:Paragraphs>
  <properties:TotalTime>9</properties:TotalTime>
  <properties:ScaleCrop>false</properties:ScaleCrop>
  <properties:LinksUpToDate>false</properties:LinksUpToDate>
  <properties:CharactersWithSpaces>5806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2016-01-20T13:24:00Z</dcterms:created>
  <dc:creator>Ante Kačić</dc:creator>
  <dc:description/>
  <cp:keywords/>
  <cp:lastModifiedBy>Mara Marčinko</cp:lastModifiedBy>
  <cp:lastPrinted>2016-01-28T09:23:00Z</cp:lastPrinted>
  <dcterms:modified xmlns:xsi="http://www.w3.org/2001/XMLSchema-instance" xsi:type="dcterms:W3CDTF">2016-01-28T11:38:00Z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