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b7f8" w14:paraId="d1fb7f8" w:rsidRDefault="006B0EC5" w:rsidP="00047A8F" w:rsidR="006B0EC5">
      <w:pPr>
        <w:jc w:val="both"/>
        <w15:collapsed w:val="false"/>
      </w:pPr>
    </w:p>
    <w:p w:rsidRDefault="006B0EC5" w:rsidP="00C43CDA" w:rsidR="006B0EC5">
      <w:pPr>
        <w:pStyle w:val="Zaglavlje"/>
        <w:jc w:val="right"/>
      </w:pPr>
      <w:r>
        <w:t>13 St-</w:t>
      </w:r>
      <w:r w:rsidR="000B374B">
        <w:t>1435</w:t>
      </w:r>
      <w:r>
        <w:t>/17-</w:t>
      </w:r>
      <w:r w:rsidR="00206F0E">
        <w:t>3</w:t>
      </w:r>
    </w:p>
    <w:p w:rsidRDefault="00206F0E" w:rsidP="000938B8" w:rsidR="006B0EC5">
      <w:r>
        <w:rPr>
          <w:b/>
          <w:noProof/>
        </w:rPr>
        <w:drawing>
          <wp:inline distR="0" distL="0" distB="0" distT="0">
            <wp:extent cy="800100" cx="6381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C5" w:rsidP="000938B8" w:rsidR="006B0EC5" w:rsidRPr="00D21A2C"/>
    <w:p w:rsidRDefault="006B0EC5" w:rsidP="000938B8" w:rsidR="006B0E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0EC5" w:rsidP="000938B8" w:rsidR="006B0E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B0EC5" w:rsidP="00F2165F" w:rsidR="006B0EC5" w:rsidRPr="00F2165F">
      <w:pPr>
        <w:ind w:hanging="720" w:left="360"/>
        <w:rPr>
          <w:sz w:val="22"/>
          <w:szCs w:val="22"/>
        </w:rPr>
      </w:pPr>
    </w:p>
    <w:p w:rsidRDefault="006B0EC5" w:rsidP="000B374B" w:rsidR="000B374B">
      <w:pPr>
        <w:ind w:firstLine="708"/>
        <w:jc w:val="both"/>
      </w:pPr>
      <w:r>
        <w:t>Trgovački sud u Osijeku, po sucu Jadranki Herman, u stečajnom predmetu povodom zahtjeva Financijske agencije OIB: 85821130368</w:t>
      </w:r>
      <w:r w:rsidR="0056725C">
        <w:t xml:space="preserve">, </w:t>
      </w:r>
      <w:r w:rsidR="00462223">
        <w:t>po</w:t>
      </w:r>
      <w:r w:rsidR="0056725C">
        <w:t>družnica Osijek</w:t>
      </w:r>
      <w:r>
        <w:t xml:space="preserve">, </w:t>
      </w:r>
      <w:proofErr w:type="spellStart"/>
      <w:r>
        <w:t>L.Jagera</w:t>
      </w:r>
      <w:proofErr w:type="spellEnd"/>
      <w:r>
        <w:t xml:space="preserve"> 3, za pokretanje skraćenog stečajnog postupka  nad dužnikom  </w:t>
      </w:r>
      <w:r w:rsidR="000B374B" w:rsidRPr="0098087C">
        <w:t>BILJAR KLUB DARDA</w:t>
      </w:r>
      <w:r w:rsidR="000B374B">
        <w:t>, Antuna Mihanovića 9, Darda Registarski broj: 14003258, OIB: 41467942394 temeljem članka 430. Stečajnog zakona ( „Narodne novine“ 71/15), dana 6. listopada  2017. objavljuje sljedeći</w:t>
      </w:r>
    </w:p>
    <w:p w:rsidRDefault="006B0EC5" w:rsidP="00224AFF" w:rsidR="006B0EC5">
      <w:pPr>
        <w:ind w:firstLine="708"/>
        <w:jc w:val="both"/>
      </w:pPr>
    </w:p>
    <w:p w:rsidRDefault="006B0EC5" w:rsidP="00532E0A" w:rsidR="006B0EC5">
      <w:pPr>
        <w:jc w:val="both"/>
      </w:pPr>
    </w:p>
    <w:p w:rsidRDefault="006B0EC5" w:rsidP="00224AFF" w:rsidR="006B0E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B0EC5" w:rsidP="00047A8F" w:rsidR="006B0EC5">
      <w:pPr>
        <w:jc w:val="both"/>
        <w:rPr>
          <w:bCs/>
        </w:rPr>
      </w:pPr>
    </w:p>
    <w:p w:rsidRDefault="006B0EC5" w:rsidP="000B374B" w:rsidR="000B374B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B374B" w:rsidRPr="0098087C">
        <w:t>BIL</w:t>
      </w:r>
      <w:bookmarkStart w:name="_GoBack" w:id="0"/>
      <w:bookmarkEnd w:id="0"/>
      <w:r w:rsidR="000B374B" w:rsidRPr="0098087C">
        <w:t>JAR KLUB DARDA</w:t>
      </w:r>
      <w:r w:rsidR="000B374B">
        <w:t>, Antuna Mihanovića 9, Darda Registarski broj: 14003258</w:t>
      </w:r>
      <w:r w:rsidR="000B374B" w:rsidRPr="003B57D4">
        <w:t>,</w:t>
      </w:r>
      <w:r w:rsidR="000B374B" w:rsidRPr="0098087C">
        <w:t xml:space="preserve"> </w:t>
      </w:r>
      <w:r w:rsidR="000B374B">
        <w:t>OIB: 41467942394 iznosi 7.949,59 kn.</w:t>
      </w:r>
    </w:p>
    <w:p w:rsidRDefault="006B0EC5" w:rsidP="00F2165F" w:rsidR="006B0EC5">
      <w:pPr>
        <w:ind w:left="708"/>
        <w:jc w:val="both"/>
      </w:pPr>
      <w:r>
        <w:t>II Pozivaju se osobe ovlaštene za zastupanje dužnika</w:t>
      </w:r>
      <w:r w:rsidR="00A857B8">
        <w:t xml:space="preserve"> </w:t>
      </w:r>
      <w:r w:rsidR="000B374B">
        <w:t xml:space="preserve">Predrag </w:t>
      </w:r>
      <w:proofErr w:type="spellStart"/>
      <w:r w:rsidR="000B374B">
        <w:t>Glavaški</w:t>
      </w:r>
      <w:proofErr w:type="spellEnd"/>
      <w:r w:rsidR="000B374B">
        <w:t>, OIB: 25626421807, Antuna Mihanovića 9, Darda</w:t>
      </w:r>
      <w:r>
        <w:t xml:space="preserve">, da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B0EC5" w:rsidP="00F2165F" w:rsidR="006B0E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B374B">
        <w:t>1435</w:t>
      </w:r>
      <w:r>
        <w:t>-17 (članak 430 Stečajnog zakona u vezi s člankom 132. Stečajnog zakona Narodne novine broj 71/15).</w:t>
      </w:r>
    </w:p>
    <w:p w:rsidRDefault="006B0EC5" w:rsidP="00224AFF" w:rsidR="006B0EC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206F0E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B0EC5" w:rsidP="00224AFF" w:rsidR="006B0EC5">
      <w:pPr>
        <w:ind w:left="708"/>
        <w:jc w:val="both"/>
      </w:pPr>
    </w:p>
    <w:p w:rsidRDefault="006B0EC5" w:rsidP="00F2165F" w:rsidR="006B0EC5">
      <w:pPr>
        <w:ind w:left="708"/>
        <w:jc w:val="center"/>
      </w:pPr>
      <w:r>
        <w:t xml:space="preserve">U Osijeku </w:t>
      </w:r>
      <w:r w:rsidR="000B374B">
        <w:t>6</w:t>
      </w:r>
      <w:r>
        <w:t xml:space="preserve">. </w:t>
      </w:r>
      <w:r w:rsidR="000B374B">
        <w:t>listopada</w:t>
      </w:r>
      <w:r>
        <w:t xml:space="preserve"> 2017.</w:t>
      </w:r>
      <w:r w:rsidR="00A857B8">
        <w:t>g.</w:t>
      </w:r>
    </w:p>
    <w:p w:rsidRDefault="006B0EC5" w:rsidP="00F2165F" w:rsidR="006B0EC5" w:rsidRPr="00F2165F">
      <w:pPr>
        <w:ind w:left="708"/>
        <w:jc w:val="center"/>
      </w:pPr>
    </w:p>
    <w:p w:rsidRDefault="006B0EC5" w:rsidP="00894579" w:rsidR="006B0E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 </w:t>
      </w:r>
      <w:r w:rsidRPr="00454056">
        <w:rPr>
          <w:bCs/>
        </w:rPr>
        <w:t>STEČAJNA SUTKINJA</w:t>
      </w:r>
    </w:p>
    <w:p w:rsidRDefault="006B0EC5" w:rsidP="00894579" w:rsidR="006B0E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6B0EC5" w:rsidP="00047A8F" w:rsidR="006B0EC5">
      <w:r>
        <w:t>DNA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e-oglasna ploča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oglasna ploča - zahtjev</w:t>
      </w:r>
    </w:p>
    <w:p w:rsidRDefault="006B0EC5" w:rsidR="006B0EC5">
      <w:pPr>
        <w:numPr>
          <w:ilvl w:val="0"/>
          <w:numId w:val="1"/>
        </w:numPr>
      </w:pPr>
      <w:r>
        <w:t xml:space="preserve">kal. </w:t>
      </w:r>
      <w:r w:rsidR="000B374B">
        <w:t>20/11</w:t>
      </w:r>
    </w:p>
    <w:sectPr w:rsidSect="00F2165F" w:rsidR="006B0EC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7B5" w:rsidR="00FD17B5">
      <w:r>
        <w:separator/>
      </w:r>
    </w:p>
  </w:endnote>
  <w:endnote w:id="0" w:type="continuationSeparator">
    <w:p w:rsidRDefault="00FD17B5" w:rsidR="00FD1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7B5" w:rsidR="00FD17B5">
      <w:r>
        <w:separator/>
      </w:r>
    </w:p>
  </w:footnote>
  <w:footnote w:id="0" w:type="continuationSeparator">
    <w:p w:rsidRDefault="00FD17B5" w:rsidR="00FD1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EC5" w:rsidR="006B0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</w:p>
  <w:p w:rsidRDefault="006B0EC5" w:rsidP="00C43CDA" w:rsidR="006B0E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6CBF"/>
    <w:rsid w:val="00077C9D"/>
    <w:rsid w:val="00091B4B"/>
    <w:rsid w:val="000938B8"/>
    <w:rsid w:val="00095305"/>
    <w:rsid w:val="000A23B3"/>
    <w:rsid w:val="000B0EBD"/>
    <w:rsid w:val="000B374B"/>
    <w:rsid w:val="000B568E"/>
    <w:rsid w:val="000C26C6"/>
    <w:rsid w:val="000D01FF"/>
    <w:rsid w:val="000D0569"/>
    <w:rsid w:val="000D0D80"/>
    <w:rsid w:val="000E762A"/>
    <w:rsid w:val="000F61EA"/>
    <w:rsid w:val="00102060"/>
    <w:rsid w:val="0010235A"/>
    <w:rsid w:val="0010672D"/>
    <w:rsid w:val="001437B2"/>
    <w:rsid w:val="00173F18"/>
    <w:rsid w:val="00177EC7"/>
    <w:rsid w:val="001A52A1"/>
    <w:rsid w:val="001B49A2"/>
    <w:rsid w:val="001B5F20"/>
    <w:rsid w:val="001B70D9"/>
    <w:rsid w:val="001C1653"/>
    <w:rsid w:val="001C73F4"/>
    <w:rsid w:val="001C7F1E"/>
    <w:rsid w:val="001E2000"/>
    <w:rsid w:val="001E375C"/>
    <w:rsid w:val="001E7806"/>
    <w:rsid w:val="00204C74"/>
    <w:rsid w:val="002063E3"/>
    <w:rsid w:val="00206F0E"/>
    <w:rsid w:val="00224AFF"/>
    <w:rsid w:val="002358E7"/>
    <w:rsid w:val="0025000D"/>
    <w:rsid w:val="00267D26"/>
    <w:rsid w:val="00274C40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2D23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5853"/>
    <w:rsid w:val="0041638D"/>
    <w:rsid w:val="00421D71"/>
    <w:rsid w:val="00423F56"/>
    <w:rsid w:val="004351D0"/>
    <w:rsid w:val="00436570"/>
    <w:rsid w:val="004425D2"/>
    <w:rsid w:val="00443F69"/>
    <w:rsid w:val="00454056"/>
    <w:rsid w:val="00462223"/>
    <w:rsid w:val="004638F5"/>
    <w:rsid w:val="0046632E"/>
    <w:rsid w:val="004676FA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E7D"/>
    <w:rsid w:val="00566401"/>
    <w:rsid w:val="0056725C"/>
    <w:rsid w:val="00567F63"/>
    <w:rsid w:val="005868D0"/>
    <w:rsid w:val="00591052"/>
    <w:rsid w:val="005913ED"/>
    <w:rsid w:val="005931E7"/>
    <w:rsid w:val="0059663B"/>
    <w:rsid w:val="005B1166"/>
    <w:rsid w:val="005B59B6"/>
    <w:rsid w:val="005C01B9"/>
    <w:rsid w:val="005C05AF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0EC5"/>
    <w:rsid w:val="006B29B9"/>
    <w:rsid w:val="006B5168"/>
    <w:rsid w:val="006B5BFC"/>
    <w:rsid w:val="006C36CE"/>
    <w:rsid w:val="006C4FDF"/>
    <w:rsid w:val="006D2195"/>
    <w:rsid w:val="00711561"/>
    <w:rsid w:val="007178D5"/>
    <w:rsid w:val="0073010A"/>
    <w:rsid w:val="00734726"/>
    <w:rsid w:val="00753110"/>
    <w:rsid w:val="007557A4"/>
    <w:rsid w:val="00756DCC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804A3"/>
    <w:rsid w:val="00894579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55D"/>
    <w:rsid w:val="009137B1"/>
    <w:rsid w:val="00921614"/>
    <w:rsid w:val="00930B0A"/>
    <w:rsid w:val="00936874"/>
    <w:rsid w:val="00937840"/>
    <w:rsid w:val="009525D4"/>
    <w:rsid w:val="00980E4D"/>
    <w:rsid w:val="00993BB5"/>
    <w:rsid w:val="009A412B"/>
    <w:rsid w:val="009B40D7"/>
    <w:rsid w:val="009B46D8"/>
    <w:rsid w:val="009C1900"/>
    <w:rsid w:val="009C670C"/>
    <w:rsid w:val="009E0B5E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57B8"/>
    <w:rsid w:val="00A8702F"/>
    <w:rsid w:val="00AA6B6E"/>
    <w:rsid w:val="00AB7B53"/>
    <w:rsid w:val="00AF5D3C"/>
    <w:rsid w:val="00B20973"/>
    <w:rsid w:val="00B24B41"/>
    <w:rsid w:val="00B32948"/>
    <w:rsid w:val="00B36B13"/>
    <w:rsid w:val="00B67389"/>
    <w:rsid w:val="00B82540"/>
    <w:rsid w:val="00B82754"/>
    <w:rsid w:val="00B86000"/>
    <w:rsid w:val="00B95B20"/>
    <w:rsid w:val="00B97617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B200F"/>
    <w:rsid w:val="00CE0EE4"/>
    <w:rsid w:val="00CF63EE"/>
    <w:rsid w:val="00D212DB"/>
    <w:rsid w:val="00D21A2C"/>
    <w:rsid w:val="00D23251"/>
    <w:rsid w:val="00D24D2F"/>
    <w:rsid w:val="00D33ECA"/>
    <w:rsid w:val="00D505FE"/>
    <w:rsid w:val="00D60F00"/>
    <w:rsid w:val="00D6300E"/>
    <w:rsid w:val="00D64021"/>
    <w:rsid w:val="00D745AC"/>
    <w:rsid w:val="00D77EA4"/>
    <w:rsid w:val="00D9117E"/>
    <w:rsid w:val="00D97782"/>
    <w:rsid w:val="00DA146A"/>
    <w:rsid w:val="00DA4636"/>
    <w:rsid w:val="00DD6682"/>
    <w:rsid w:val="00DE5F69"/>
    <w:rsid w:val="00E23AF8"/>
    <w:rsid w:val="00E60C19"/>
    <w:rsid w:val="00E73D95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100C"/>
    <w:rsid w:val="00F82537"/>
    <w:rsid w:val="00F83779"/>
    <w:rsid w:val="00FA2161"/>
    <w:rsid w:val="00FD17B5"/>
    <w:rsid w:val="00FD6040"/>
    <w:rsid w:val="00FD675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E0B5E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73D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3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E0B5E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73D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3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St-1435/2017</izvorni_sadrzaj>
    <derivirana_varijabla naziv="DomainObject.Predmet.OznakaBroj_1">St-1435/2017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BILIJAR KLUB DARDA</izvorni_sadrzaj>
    <derivirana_varijabla naziv="DomainObject.Predmet.ProtustrankaFormated_1">  BILIJAR KLUB DARDA</derivirana_varijabla>
  </DomainObject.Predmet.ProtustrankaFormated>
  <DomainObject.Predmet.ProtustrankaFormatedOIB>
    <izvorni_sadrzaj>  BILIJAR KLUB DARDA, OIB 41467942394</izvorni_sadrzaj>
    <derivirana_varijabla naziv="DomainObject.Predmet.ProtustrankaFormatedOIB_1">  BILIJAR KLUB DARDA, OIB 41467942394</derivirana_varijabla>
  </DomainObject.Predmet.ProtustrankaFormatedOIB>
  <DomainObject.Predmet.ProtustrankaFormatedWithAdress>
    <izvorni_sadrzaj> BILIJAR KLUB DARDA, Antuna Mihanovića 9, 31326 Darda</izvorni_sadrzaj>
    <derivirana_varijabla naziv="DomainObject.Predmet.ProtustrankaFormatedWithAdress_1"> BILIJAR KLUB DARDA, Antuna Mihanovića 9, 31326 Darda</derivirana_varijabla>
  </DomainObject.Predmet.ProtustrankaFormatedWithAdress>
  <DomainObject.Predmet.ProtustrankaFormatedWithAdressOIB>
    <izvorni_sadrzaj> BILIJAR KLUB DARDA, OIB 41467942394, Antuna Mihanovića 9, 31326 Darda</izvorni_sadrzaj>
    <derivirana_varijabla naziv="DomainObject.Predmet.ProtustrankaFormatedWithAdressOIB_1"> BILIJAR KLUB DARDA, OIB 41467942394, Antuna Mihanovića 9, 31326 Darda</derivirana_varijabla>
  </DomainObject.Predmet.ProtustrankaFormatedWithAdressOIB>
  <DomainObject.Predmet.ProtustrankaWithAdress>
    <izvorni_sadrzaj>BILIJAR KLUB DARDA Antuna Mihanovića 9, 31326 Darda</izvorni_sadrzaj>
    <derivirana_varijabla naziv="DomainObject.Predmet.ProtustrankaWithAdress_1">BILIJAR KLUB DARDA Antuna Mihanovića 9, 31326 Darda</derivirana_varijabla>
  </DomainObject.Predmet.ProtustrankaWithAdress>
  <DomainObject.Predmet.ProtustrankaWithAdressOIB>
    <izvorni_sadrzaj>BILIJAR KLUB DARDA, OIB 41467942394, Antuna Mihanovića 9, 31326 Darda</izvorni_sadrzaj>
    <derivirana_varijabla naziv="DomainObject.Predmet.ProtustrankaWithAdressOIB_1">BILIJAR KLUB DARDA, OIB 41467942394, Antuna Mihanovića 9, 31326 Darda</derivirana_varijabla>
  </DomainObject.Predmet.ProtustrankaWithAdressOIB>
  <DomainObject.Predmet.ProtustrankaNazivFormated>
    <izvorni_sadrzaj>BILIJAR KLUB DARDA</izvorni_sadrzaj>
    <derivirana_varijabla naziv="DomainObject.Predmet.ProtustrankaNazivFormated_1">BILIJAR KLUB DARDA</derivirana_varijabla>
  </DomainObject.Predmet.ProtustrankaNazivFormated>
  <DomainObject.Predmet.ProtustrankaNazivFormatedOIB>
    <izvorni_sadrzaj>BILIJAR KLUB DARDA, OIB 41467942394</izvorni_sadrzaj>
    <derivirana_varijabla naziv="DomainObject.Predmet.ProtustrankaNazivFormatedOIB_1">BILIJAR KLUB DARDA, OIB 41467942394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BILIJAR KLUB DARDA</item>
    </izvorni_sadrzaj>
    <derivirana_varijabla naziv="DomainObject.Predmet.ProtuStrankaListFormated_1">
      <item>BILIJAR KLUB DARDA</item>
    </derivirana_varijabla>
  </DomainObject.Predmet.ProtuStrankaListFormated>
  <DomainObject.Predmet.ProtuStrankaListFormatedOIB>
    <izvorni_sadrzaj>
      <item>BILIJAR KLUB DARDA, OIB 41467942394</item>
    </izvorni_sadrzaj>
    <derivirana_varijabla naziv="DomainObject.Predmet.ProtuStrankaListFormatedOIB_1">
      <item>BILIJAR KLUB DARDA, OIB 41467942394</item>
    </derivirana_varijabla>
  </DomainObject.Predmet.ProtuStrankaListFormatedOIB>
  <DomainObject.Predmet.ProtuStrankaListFormatedWithAdress>
    <izvorni_sadrzaj>
      <item>BILIJAR KLUB DARDA, Antuna Mihanovića 9, 31326 Darda</item>
    </izvorni_sadrzaj>
    <derivirana_varijabla naziv="DomainObject.Predmet.ProtuStrankaListFormatedWithAdress_1">
      <item>BILIJAR KLUB DARDA, Antuna Mihanovića 9, 31326 Darda</item>
    </derivirana_varijabla>
  </DomainObject.Predmet.ProtuStrankaListFormatedWithAdress>
  <DomainObject.Predmet.ProtuStrankaListFormatedWithAdressOIB>
    <izvorni_sadrzaj>
      <item>BILIJAR KLUB DARDA, OIB 41467942394, Antuna Mihanovića 9, 31326 Darda</item>
    </izvorni_sadrzaj>
    <derivirana_varijabla naziv="DomainObject.Predmet.ProtuStrankaListFormatedWithAdressOIB_1">
      <item>BILIJAR KLUB DARDA, OIB 41467942394, Antuna Mihanovića 9, 31326 Darda</item>
    </derivirana_varijabla>
  </DomainObject.Predmet.ProtuStrankaListFormatedWithAdressOIB>
  <DomainObject.Predmet.ProtuStrankaListNazivFormated>
    <izvorni_sadrzaj>
      <item>BILIJAR KLUB DARDA</item>
    </izvorni_sadrzaj>
    <derivirana_varijabla naziv="DomainObject.Predmet.ProtuStrankaListNazivFormated_1">
      <item>BILIJAR KLUB DARDA</item>
    </derivirana_varijabla>
  </DomainObject.Predmet.ProtuStrankaListNazivFormated>
  <DomainObject.Predmet.ProtuStrankaListNazivFormatedOIB>
    <izvorni_sadrzaj>
      <item>BILIJAR KLUB DARDA, OIB 41467942394</item>
    </izvorni_sadrzaj>
    <derivirana_varijabla naziv="DomainObject.Predmet.ProtuStrankaListNazivFormatedOIB_1">
      <item>BILIJAR KLUB DARDA, OIB 41467942394</item>
    </derivirana_varijabla>
  </DomainObject.Predmet.ProtuStrankaListNazivFormatedOIB>
  <DomainObject.Predmet.OstaliListFormated>
    <izvorni_sadrzaj>
      <item>Predrag Glavaški</item>
    </izvorni_sadrzaj>
    <derivirana_varijabla naziv="DomainObject.Predmet.OstaliListFormated_1">
      <item>Predrag Glavaški</item>
    </derivirana_varijabla>
  </DomainObject.Predmet.OstaliListFormated>
  <DomainObject.Predmet.OstaliListFormatedOIB>
    <izvorni_sadrzaj>
      <item>Predrag Glavaški, OIB 25626421807</item>
    </izvorni_sadrzaj>
    <derivirana_varijabla naziv="DomainObject.Predmet.OstaliListFormatedOIB_1">
      <item>Predrag Glavaški, OIB 25626421807</item>
    </derivirana_varijabla>
  </DomainObject.Predmet.OstaliListFormatedOIB>
  <DomainObject.Predmet.OstaliListFormatedWithAdress>
    <izvorni_sadrzaj>
      <item>Predrag Glavaški, Antuna Mihanovića 9, 31326 Darda</item>
    </izvorni_sadrzaj>
    <derivirana_varijabla naziv="DomainObject.Predmet.OstaliListFormatedWithAdress_1">
      <item>Predrag Glavaški, Antuna Mihanovića 9, 31326 Darda</item>
    </derivirana_varijabla>
  </DomainObject.Predmet.OstaliListFormatedWithAdress>
  <DomainObject.Predmet.OstaliListFormatedWithAdressOIB>
    <izvorni_sadrzaj>
      <item>Predrag Glavaški, OIB 25626421807, Antuna Mihanovića 9, 31326 Darda</item>
    </izvorni_sadrzaj>
    <derivirana_varijabla naziv="DomainObject.Predmet.OstaliListFormatedWithAdressOIB_1">
      <item>Predrag Glavaški, OIB 25626421807, Antuna Mihanovića 9, 31326 Darda</item>
    </derivirana_varijabla>
  </DomainObject.Predmet.OstaliListFormatedWithAdressOIB>
  <DomainObject.Predmet.OstaliListNazivFormated>
    <izvorni_sadrzaj>
      <item>Predrag Glavaški</item>
    </izvorni_sadrzaj>
    <derivirana_varijabla naziv="DomainObject.Predmet.OstaliListNazivFormated_1">
      <item>Predrag Glavaški</item>
    </derivirana_varijabla>
  </DomainObject.Predmet.OstaliListNazivFormated>
  <DomainObject.Predmet.OstaliListNazivFormatedOIB>
    <izvorni_sadrzaj>
      <item>Predrag Glavaški, OIB 25626421807</item>
    </izvorni_sadrzaj>
    <derivirana_varijabla naziv="DomainObject.Predmet.OstaliListNazivFormatedOIB_1">
      <item>Predrag Glavaški, OIB 25626421807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BILIJAR KLUB DARDA</izvorni_sadrzaj>
    <derivirana_varijabla naziv="DomainObject.Predmet.ProtustrankaIDrugi_1">BILIJAR KLUB DARDA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BILIJAR KLUB DARDA, OIB 41467942394, Antuna Mihanovića 9, 31326 Darda</izvorni_sadrzaj>
    <derivirana_varijabla naziv="DomainObject.Predmet.ProtustrankaIDrugiAdressOIB_1">BILIJAR KLUB DARDA, OIB 41467942394, Antuna Mihanovića 9,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BILIJAR KLUB DARDA</item>
      <item>Predrag Glavaški</item>
    </izvorni_sadrzaj>
    <derivirana_varijabla naziv="DomainObject.Predmet.SudioniciListNaziv_1">
      <item>FINA RC OSIJEK</item>
      <item>BILIJAR KLUB DARDA</item>
      <item>Predrag Glavaški</item>
    </derivirana_varijabla>
  </DomainObject.Predmet.SudioniciListNaziv>
  <DomainObject.Predmet.SudioniciListAdressOIB>
    <izvorni_sadrzaj>
      <item>FINA RC OSIJEK, OIB 85821130368</item>
      <item>BILIJAR KLUB DARDA, OIB 41467942394, Antuna Mihanovića 9,31326 Darda</item>
      <item>Predrag Glavaški, OIB 25626421807, Antuna Mihanovića 9,31326 Darda</item>
    </izvorni_sadrzaj>
    <derivirana_varijabla naziv="DomainObject.Predmet.SudioniciListAdressOIB_1">
      <item>FINA RC OSIJEK, OIB 85821130368</item>
      <item>BILIJAR KLUB DARDA, OIB 41467942394, Antuna Mihanovića 9,31326 Darda</item>
      <item>Predrag Glavaški, OIB 25626421807, Antuna Mihanovića 9,31326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41467942394</item>
      <item>, OIB 25626421807</item>
    </izvorni_sadrzaj>
    <derivirana_varijabla naziv="DomainObject.Predmet.SudioniciListNazivOIB_1">
      <item>, OIB 85821130368</item>
      <item>, OIB 41467942394</item>
      <item>, OIB 25626421807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1915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2017-10-06T07:09:00Z</dcterms:created>
  <dc:creator>Korisnik</dc:creator>
  <cp:lastModifiedBy>Snježana Markotić Jurić</cp:lastModifiedBy>
  <cp:lastPrinted>2017-10-06T07:08:00Z</cp:lastPrinted>
  <dcterms:modified xmlns:xsi="http://www.w3.org/2001/XMLSchema-instance" xsi:type="dcterms:W3CDTF">2017-10-06T07:11:00Z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