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b96e" w14:paraId="ac6b96e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D933A3">
        <w:rPr>
          <w:rFonts w:hAnsi="Times New Roman" w:ascii="Times New Roman"/>
          <w:szCs w:val="24"/>
          <w:lang w:val="hr-HR"/>
        </w:rPr>
        <w:t>22</w:t>
      </w:r>
      <w:r w:rsidR="00F54E3F">
        <w:rPr>
          <w:rFonts w:hAnsi="Times New Roman" w:ascii="Times New Roman"/>
          <w:szCs w:val="24"/>
          <w:lang w:val="hr-HR"/>
        </w:rPr>
        <w:t>70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F54E3F">
        <w:rPr>
          <w:rFonts w:hAnsi="Times New Roman" w:ascii="Times New Roman"/>
          <w:szCs w:val="24"/>
        </w:rPr>
        <w:t>RAHMER društvo s ograničenom odgovornošću za usluge, Sveta Nedjelja (Grad Sveta Nedjelja), Svetonedeljska cesta 39, OIB: 19271576318</w:t>
      </w:r>
      <w:r w:rsidR="00A062CB" w:rsidRPr="003F239F">
        <w:rPr>
          <w:rFonts w:hAnsi="Times New Roman" w:ascii="Times New Roman"/>
          <w:szCs w:val="24"/>
          <w:lang w:val="hr-HR"/>
        </w:rPr>
        <w:t xml:space="preserve">, dana </w:t>
      </w:r>
      <w:r w:rsidR="00D933A3">
        <w:rPr>
          <w:rFonts w:hAnsi="Times New Roman" w:ascii="Times New Roman"/>
          <w:szCs w:val="24"/>
          <w:lang w:val="hr-HR"/>
        </w:rPr>
        <w:t>6. studenoga</w:t>
      </w:r>
      <w:r w:rsidR="00A062CB" w:rsidRPr="003F239F">
        <w:rPr>
          <w:rFonts w:hAnsi="Times New Roman" w:ascii="Times New Roman"/>
          <w:szCs w:val="24"/>
          <w:lang w:val="hr-HR"/>
        </w:rPr>
        <w:t xml:space="preserve">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BE255B">
        <w:rPr>
          <w:rFonts w:hAnsi="Times New Roman" w:ascii="Times New Roman"/>
          <w:szCs w:val="24"/>
          <w:lang w:val="hr-HR"/>
        </w:rPr>
        <w:t xml:space="preserve"> </w:t>
      </w:r>
      <w:r w:rsidR="00F54E3F">
        <w:rPr>
          <w:rFonts w:hAnsi="Times New Roman" w:ascii="Times New Roman"/>
          <w:szCs w:val="24"/>
        </w:rPr>
        <w:t>RAHMER društvo s ograničenom odgovornošću za usluge, Sveta Nedjelja (Grad Sveta Nedjelja), Svetonedeljska cesta 39, OIB: 19271576318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F54E3F">
        <w:rPr>
          <w:rFonts w:hAnsi="Times New Roman" w:ascii="Times New Roman"/>
          <w:szCs w:val="24"/>
        </w:rPr>
        <w:t>RAHMER društvo s ograničenom odgovornošću za usluge, Sveta Nedjelja (Grad Sveta Nedjelja), Svetonedeljska cesta 39, OIB: 19271576318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F54E3F">
        <w:rPr>
          <w:rFonts w:hAnsi="Times New Roman" w:ascii="Times New Roman"/>
          <w:szCs w:val="24"/>
          <w:lang w:val="hr-HR"/>
        </w:rPr>
        <w:t>39.322,63</w:t>
      </w:r>
      <w:r w:rsidR="00D933A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D933A3">
        <w:rPr>
          <w:rFonts w:hAnsi="Times New Roman" w:ascii="Times New Roman"/>
          <w:szCs w:val="24"/>
          <w:lang w:val="hr-HR"/>
        </w:rPr>
        <w:t>6. studenoga</w:t>
      </w:r>
      <w:r w:rsidR="00763E7A">
        <w:rPr>
          <w:rFonts w:hAnsi="Times New Roman" w:ascii="Times New Roman"/>
          <w:szCs w:val="24"/>
          <w:lang w:val="hr-HR"/>
        </w:rPr>
        <w:t xml:space="preserve">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4D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D933A3">
      <w:rPr>
        <w:rFonts w:hAnsi="Times New Roman" w:ascii="Times New Roman"/>
        <w:lang w:val="hr-HR"/>
      </w:rPr>
      <w:t>22</w:t>
    </w:r>
    <w:r w:rsidR="00F54E3F">
      <w:rPr>
        <w:rFonts w:hAnsi="Times New Roman" w:ascii="Times New Roman"/>
        <w:lang w:val="hr-HR"/>
      </w:rPr>
      <w:t>70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0171C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17C9D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44D3A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62CB"/>
    <w:rsid w:val="00A078C4"/>
    <w:rsid w:val="00A103D4"/>
    <w:rsid w:val="00A1567F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255B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33A3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4E3F"/>
    <w:rsid w:val="00F574E1"/>
    <w:rsid w:val="00F62A72"/>
    <w:rsid w:val="00F667BC"/>
    <w:rsid w:val="00F921E7"/>
    <w:rsid w:val="00F94D46"/>
    <w:rsid w:val="00FB4939"/>
    <w:rsid w:val="00FC130D"/>
    <w:rsid w:val="00FC2C65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D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D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D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D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D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D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D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D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St-2270/2017</izvorni_sadrzaj>
    <derivirana_varijabla naziv="DomainObject.Predmet.OznakaBroj_1">St-2270/2017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RAHMER d.o.o. zastupanog po punomoćniku Vladimir Holjak</izvorni_sadrzaj>
    <derivirana_varijabla naziv="DomainObject.Predmet.ProtustrankaFormated_1">  RAHMER d.o.o. zastupanog po punomoćniku Vladimir Holjak</derivirana_varijabla>
  </DomainObject.Predmet.ProtustrankaFormated>
  <DomainObject.Predmet.ProtustrankaFormatedOIB>
    <izvorni_sadrzaj>  RAHMER d.o.o., OIB 19271576318 zastupanog po punomoćniku Vladimir Holjak</izvorni_sadrzaj>
    <derivirana_varijabla naziv="DomainObject.Predmet.ProtustrankaFormatedOIB_1">  RAHMER d.o.o., OIB 19271576318 zastupanog po punomoćniku Vladimir Holjak</derivirana_varijabla>
  </DomainObject.Predmet.ProtustrankaFormatedOIB>
  <DomainObject.Predmet.ProtustrankaFormatedWithAdress>
    <izvorni_sadrzaj> RAHMER d.o.o., Svetonedeljska cesta 39, 10431 Sveta Nedelja zastupanog po punomoćniku Vladimir Holjak</izvorni_sadrzaj>
    <derivirana_varijabla naziv="DomainObject.Predmet.ProtustrankaFormatedWithAdress_1"> RAHMER d.o.o., Svetonedeljska cesta 39, 10431 Sveta Nedelja zastupanog po punomoćniku Vladimir Holjak</derivirana_varijabla>
  </DomainObject.Predmet.ProtustrankaFormatedWithAdress>
  <DomainObject.Predmet.ProtustrankaFormatedWithAdressOIB>
    <izvorni_sadrzaj> RAHMER d.o.o., OIB 19271576318, Svetonedeljska cesta 39, 10431 Sveta Nedelja zastupanog po punomoćniku Vladimir Holjak</izvorni_sadrzaj>
    <derivirana_varijabla naziv="DomainObject.Predmet.ProtustrankaFormatedWithAdressOIB_1"> RAHMER d.o.o., OIB 19271576318, Svetonedeljska cesta 39, 10431 Sveta Nedelja zastupanog po punomoćniku Vladimir Holjak</derivirana_varijabla>
  </DomainObject.Predmet.ProtustrankaFormatedWithAdressOIB>
  <DomainObject.Predmet.ProtustrankaWithAdress>
    <izvorni_sadrzaj>RAHMER d.o.o. Svetonedeljska cesta 39, 10431 Sveta Nedelja</izvorni_sadrzaj>
    <derivirana_varijabla naziv="DomainObject.Predmet.ProtustrankaWithAdress_1">RAHMER d.o.o. Svetonedeljska cesta 39, 10431 Sveta Nedelja</derivirana_varijabla>
  </DomainObject.Predmet.ProtustrankaWithAdress>
  <DomainObject.Predmet.ProtustrankaWithAdressOIB>
    <izvorni_sadrzaj>RAHMER d.o.o., OIB 19271576318, Svetonedeljska cesta 39, 10431 Sveta Nedelja</izvorni_sadrzaj>
    <derivirana_varijabla naziv="DomainObject.Predmet.ProtustrankaWithAdressOIB_1">RAHMER d.o.o., OIB 19271576318, Svetonedeljska cesta 39, 10431 Sveta Nedelja</derivirana_varijabla>
  </DomainObject.Predmet.ProtustrankaWithAdressOIB>
  <DomainObject.Predmet.ProtustrankaNazivFormated>
    <izvorni_sadrzaj>RAHMER d.o.o.</izvorni_sadrzaj>
    <derivirana_varijabla naziv="DomainObject.Predmet.ProtustrankaNazivFormated_1">RAHMER d.o.o.</derivirana_varijabla>
  </DomainObject.Predmet.ProtustrankaNazivFormated>
  <DomainObject.Predmet.ProtustrankaNazivFormatedOIB>
    <izvorni_sadrzaj>RAHMER d.o.o., OIB 19271576318</izvorni_sadrzaj>
    <derivirana_varijabla naziv="DomainObject.Predmet.ProtustrankaNazivFormatedOIB_1">RAHMER d.o.o., OIB 19271576318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RAHMER d.o.o. zastupanog po punomoćniku Vladimir Holjak</item>
    </izvorni_sadrzaj>
    <derivirana_varijabla naziv="DomainObject.Predmet.ProtuStrankaListFormated_1">
      <item>RAHMER d.o.o. zastupanog po punomoćniku Vladimir Holjak</item>
    </derivirana_varijabla>
  </DomainObject.Predmet.ProtuStrankaListFormated>
  <DomainObject.Predmet.ProtuStrankaListFormatedOIB>
    <izvorni_sadrzaj>
      <item>RAHMER d.o.o., OIB 19271576318 zastupanog po punomoćniku Vladimir Holjak</item>
    </izvorni_sadrzaj>
    <derivirana_varijabla naziv="DomainObject.Predmet.ProtuStrankaListFormatedOIB_1">
      <item>RAHMER d.o.o., OIB 19271576318 zastupanog po punomoćniku Vladimir Holjak</item>
    </derivirana_varijabla>
  </DomainObject.Predmet.ProtuStrankaListFormatedOIB>
  <DomainObject.Predmet.ProtuStrankaListFormatedWithAdress>
    <izvorni_sadrzaj>
      <item>RAHMER d.o.o., Svetonedeljska cesta 39, 10431 Sveta Nedelja zastupanog po punomoćniku Vladimir Holjak</item>
    </izvorni_sadrzaj>
    <derivirana_varijabla naziv="DomainObject.Predmet.ProtuStrankaListFormatedWithAdress_1">
      <item>RAHMER d.o.o., Svetonedeljska cesta 39, 10431 Sveta Nedelja zastupanog po punomoćniku Vladimir Holjak</item>
    </derivirana_varijabla>
  </DomainObject.Predmet.ProtuStrankaListFormatedWithAdress>
  <DomainObject.Predmet.ProtuStrankaListFormatedWithAdressOIB>
    <izvorni_sadrzaj>
      <item>RAHMER d.o.o., OIB 19271576318, Svetonedeljska cesta 39, 10431 Sveta Nedelja zastupanog po punomoćniku Vladimir Holjak</item>
    </izvorni_sadrzaj>
    <derivirana_varijabla naziv="DomainObject.Predmet.ProtuStrankaListFormatedWithAdressOIB_1">
      <item>RAHMER d.o.o., OIB 19271576318, Svetonedeljska cesta 39, 10431 Sveta Nedelja zastupanog po punomoćniku Vladimir Holjak</item>
    </derivirana_varijabla>
  </DomainObject.Predmet.ProtuStrankaListFormatedWithAdressOIB>
  <DomainObject.Predmet.ProtuStrankaListNazivFormated>
    <izvorni_sadrzaj>
      <item>RAHMER d.o.o.</item>
    </izvorni_sadrzaj>
    <derivirana_varijabla naziv="DomainObject.Predmet.ProtuStrankaListNazivFormated_1">
      <item>RAHMER d.o.o.</item>
    </derivirana_varijabla>
  </DomainObject.Predmet.ProtuStrankaListNazivFormated>
  <DomainObject.Predmet.ProtuStrankaListNazivFormatedOIB>
    <izvorni_sadrzaj>
      <item>RAHMER d.o.o., OIB 19271576318</item>
    </izvorni_sadrzaj>
    <derivirana_varijabla naziv="DomainObject.Predmet.ProtuStrankaListNazivFormatedOIB_1">
      <item>RAHMER d.o.o., OIB 19271576318</item>
    </derivirana_varijabla>
  </DomainObject.Predmet.ProtuStrankaListNazivFormatedOIB>
  <DomainObject.Predmet.OstaliListFormated>
    <izvorni_sadrzaj>
      <item>Vladimir Holjak punomoćnik sudionika u postupku RAHMER d.o.o.</item>
    </izvorni_sadrzaj>
    <derivirana_varijabla naziv="DomainObject.Predmet.OstaliListFormated_1">
      <item>Vladimir Holjak punomoćnik sudionika u postupku RAHMER d.o.o.</item>
    </derivirana_varijabla>
  </DomainObject.Predmet.OstaliListFormated>
  <DomainObject.Predmet.OstaliListFormatedOIB>
    <izvorni_sadrzaj>
      <item>Vladimir Holjak, OIB 22721456734 punomoćnik sudionika u postupku RAHMER d.o.o.</item>
    </izvorni_sadrzaj>
    <derivirana_varijabla naziv="DomainObject.Predmet.OstaliListFormatedOIB_1">
      <item>Vladimir Holjak, OIB 22721456734 punomoćnik sudionika u postupku RAHMER d.o.o.</item>
    </derivirana_varijabla>
  </DomainObject.Predmet.OstaliListFormatedOIB>
  <DomainObject.Predmet.OstaliListFormatedWithAdress>
    <izvorni_sadrzaj>
      <item>Vladimir Holjak, Svetonedeljska Cesta 39, 10431 Kerestinec punomoćnik sudionika u postupku RAHMER d.o.o.</item>
    </izvorni_sadrzaj>
    <derivirana_varijabla naziv="DomainObject.Predmet.OstaliListFormatedWithAdress_1">
      <item>Vladimir Holjak, Svetonedeljska Cesta 39, 10431 Kerestinec punomoćnik sudionika u postupku RAHMER d.o.o.</item>
    </derivirana_varijabla>
  </DomainObject.Predmet.OstaliListFormatedWithAdress>
  <DomainObject.Predmet.OstaliListFormatedWithAdressOIB>
    <izvorni_sadrzaj>
      <item>Vladimir Holjak, OIB 22721456734, Svetonedeljska Cesta 39, 10431 Kerestinec punomoćnik sudionika u postupku RAHMER d.o.o.</item>
    </izvorni_sadrzaj>
    <derivirana_varijabla naziv="DomainObject.Predmet.OstaliListFormatedWithAdressOIB_1">
      <item>Vladimir Holjak, OIB 22721456734, Svetonedeljska Cesta 39, 10431 Kerestinec punomoćnik sudionika u postupku RAHMER d.o.o.</item>
    </derivirana_varijabla>
  </DomainObject.Predmet.OstaliListFormatedWithAdressOIB>
  <DomainObject.Predmet.OstaliListNazivFormated>
    <izvorni_sadrzaj>
      <item>Vladimir Holjak</item>
    </izvorni_sadrzaj>
    <derivirana_varijabla naziv="DomainObject.Predmet.OstaliListNazivFormated_1">
      <item>Vladimir Holjak</item>
    </derivirana_varijabla>
  </DomainObject.Predmet.OstaliListNazivFormated>
  <DomainObject.Predmet.OstaliListNazivFormatedOIB>
    <izvorni_sadrzaj>
      <item>Vladimir Holjak, OIB 22721456734</item>
    </izvorni_sadrzaj>
    <derivirana_varijabla naziv="DomainObject.Predmet.OstaliListNazivFormatedOIB_1">
      <item>Vladimir Holjak, OIB 22721456734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RAHMER d.o.o.</izvorni_sadrzaj>
    <derivirana_varijabla naziv="DomainObject.Predmet.ProtustrankaIDrugi_1">RAHMER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RAHMER d.o.o., OIB 19271576318, Svetonedeljska cesta 39, 10431 Sveta Nedelja</izvorni_sadrzaj>
    <derivirana_varijabla naziv="DomainObject.Predmet.ProtustrankaIDrugiAdressOIB_1">RAHMER d.o.o., OIB 19271576318, Svetonedeljska cesta 39,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RAHMER d.o.o.</item>
      <item>Vladimir Holjak</item>
    </izvorni_sadrzaj>
    <derivirana_varijabla naziv="DomainObject.Predmet.SudioniciListNaziv_1">
      <item>FINA Regionalni centar Zagreb</item>
      <item>RAHMER d.o.o.</item>
      <item>Vladimir Holjak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RAHMER d.o.o., OIB 19271576318, Svetonedeljska cesta 39,10431 Sveta Nedelja</item>
      <item>Vladimir Holjak, OIB 22721456734, Svetonedeljska Cesta 39,10431 Kerestinec</item>
    </izvorni_sadrzaj>
    <derivirana_varijabla naziv="DomainObject.Predmet.SudioniciListAdressOIB_1">
      <item>FINA Regionalni centar Zagreb, OIB 85821130368, Trg svibanjskih žrtava 1995. 1,10000 Zagreb</item>
      <item>RAHMER d.o.o., OIB 19271576318, Svetonedeljska cesta 39,10431 Sveta Nedelja</item>
      <item>Vladimir Holjak, OIB 22721456734, Svetonedeljska Cesta 39,10431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19271576318</item>
      <item>, OIB 22721456734</item>
    </izvorni_sadrzaj>
    <derivirana_varijabla naziv="DomainObject.Predmet.SudioniciListNazivOIB_1">
      <item>, OIB 85821130368</item>
      <item>, OIB 19271576318</item>
      <item>, OIB 22721456734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34D31-1767-4DDA-BA7C-4BC2A9AFF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2410</properties:Characters>
  <properties:Lines>71</properties:Lines>
  <properties:Paragraphs>21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2017-11-06T08:00:00Z</cp:lastPrinted>
  <dcterms:modified xmlns:xsi="http://www.w3.org/2001/XMLSchema-instance" xsi:type="dcterms:W3CDTF">2017-11-06T08:00:00Z</dcterms:modified>
  <cp:revision>196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