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264ed" w14:paraId="e1264ed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C75402">
        <w:rPr>
          <w:rFonts w:hAnsi="Times New Roman" w:ascii="Times New Roman"/>
          <w:noProof w:val="false"/>
          <w:szCs w:val="24"/>
        </w:rPr>
        <w:t>474/2015-7</w:t>
      </w:r>
      <w:r w:rsidR="000116F7">
        <w:rPr>
          <w:rFonts w:hAnsi="Times New Roman" w:ascii="Times New Roman"/>
          <w:noProof w:val="false"/>
          <w:szCs w:val="24"/>
        </w:rPr>
        <w:t>7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3B7227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0116F7">
        <w:rPr>
          <w:rFonts w:hAnsi="Times New Roman" w:ascii="Times New Roman"/>
          <w:szCs w:val="24"/>
        </w:rPr>
        <w:t>u zk.u. 8236</w:t>
      </w:r>
      <w:r w:rsidR="000C6DF0">
        <w:rPr>
          <w:rFonts w:hAnsi="Times New Roman" w:ascii="Times New Roman"/>
          <w:szCs w:val="24"/>
        </w:rPr>
        <w:t>, kat. čestica 878/</w:t>
      </w:r>
      <w:r w:rsidR="00E56DD5">
        <w:rPr>
          <w:rFonts w:hAnsi="Times New Roman" w:ascii="Times New Roman"/>
          <w:szCs w:val="24"/>
        </w:rPr>
        <w:t>7</w:t>
      </w:r>
      <w:r w:rsidR="000C6DF0">
        <w:rPr>
          <w:rFonts w:hAnsi="Times New Roman" w:ascii="Times New Roman"/>
          <w:szCs w:val="24"/>
        </w:rPr>
        <w:t>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0C6DF0">
        <w:rPr>
          <w:rFonts w:cs="Tahoma" w:hAnsi="Times New Roman" w:ascii="Times New Roman"/>
        </w:rPr>
        <w:t xml:space="preserve">Mostarska ulica površine </w:t>
      </w:r>
      <w:r w:rsidR="00E56DD5">
        <w:rPr>
          <w:rFonts w:cs="Tahoma" w:hAnsi="Times New Roman" w:ascii="Times New Roman"/>
        </w:rPr>
        <w:t>322</w:t>
      </w:r>
      <w:r w:rsidR="000C6DF0">
        <w:rPr>
          <w:rFonts w:cs="Tahoma" w:hAnsi="Times New Roman" w:ascii="Times New Roman"/>
        </w:rPr>
        <w:t xml:space="preserve"> m2, stambena zgrada br. </w:t>
      </w:r>
      <w:r w:rsidR="00E56DD5">
        <w:rPr>
          <w:rFonts w:cs="Tahoma" w:hAnsi="Times New Roman" w:ascii="Times New Roman"/>
        </w:rPr>
        <w:t>1</w:t>
      </w:r>
      <w:r w:rsidR="000C6DF0">
        <w:rPr>
          <w:rFonts w:cs="Tahoma" w:hAnsi="Times New Roman" w:ascii="Times New Roman"/>
        </w:rPr>
        <w:t xml:space="preserve">9 Mostarska ulica površine 87 m2 i dvorište Mostarska ulica površine </w:t>
      </w:r>
      <w:r w:rsidR="00E56DD5">
        <w:rPr>
          <w:rFonts w:cs="Tahoma" w:hAnsi="Times New Roman" w:ascii="Times New Roman"/>
        </w:rPr>
        <w:t>235</w:t>
      </w:r>
      <w:r w:rsidR="000C6DF0">
        <w:rPr>
          <w:rFonts w:cs="Tahoma" w:hAnsi="Times New Roman" w:ascii="Times New Roman"/>
        </w:rPr>
        <w:t xml:space="preserve">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4</w:t>
      </w:r>
      <w:r w:rsidR="00E56DD5">
        <w:rPr>
          <w:rFonts w:hAnsi="Times New Roman" w:ascii="Times New Roman"/>
        </w:rPr>
        <w:t>340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E56DD5" w:rsidRPr="0076236B">
        <w:rPr>
          <w:rFonts w:cs="Tahoma" w:hAnsi="Times New Roman" w:ascii="Times New Roman"/>
        </w:rPr>
        <w:t>trosobnog stana S1 u prizemlju, zatvorene tlocrtne površine 50,03 m2, što zajedno čini tlocrtnu površinu od 50,03 m2 s pripadcima: vrt V1 površine 27,37 m2, te parkirališnim mjestom PM1 površine 6,90 m2, ukupne netto korisne površine od 84,30 m2</w:t>
      </w:r>
      <w:r w:rsidR="000C6DF0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31</w:t>
      </w:r>
      <w:r w:rsidR="00E56DD5">
        <w:rPr>
          <w:rFonts w:hAnsi="Times New Roman" w:ascii="Times New Roman"/>
        </w:rPr>
        <w:t>20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E56DD5" w:rsidRPr="0076236B">
        <w:rPr>
          <w:rFonts w:cs="Tahoma" w:hAnsi="Times New Roman" w:ascii="Times New Roman"/>
        </w:rPr>
        <w:t>trosobnog stana S2 na katu, zatvorene tlocrtne površine 48,39 m2, kojem pripadaju sporedni dijelovi balkon, tlocrtne površine 1,14 m2 i terasa tlocrtne površine 4,18 m2, što zajedno čini tlocrtnu površinu od 53,71 m2 s pripadcima: parkirališnim mjestom PM2 površine 6,90 m2, ukupne netto korisne površine od 60,61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25</w:t>
      </w:r>
      <w:r w:rsidR="00E56DD5">
        <w:rPr>
          <w:rFonts w:hAnsi="Times New Roman" w:ascii="Times New Roman"/>
        </w:rPr>
        <w:t>40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E56DD5" w:rsidRPr="0076236B">
        <w:rPr>
          <w:rFonts w:cs="Tahoma" w:hAnsi="Times New Roman" w:ascii="Times New Roman"/>
        </w:rPr>
        <w:t xml:space="preserve">dvosobnog stana S3 u potkrovlju, zatvorene tlocrtne površine 37,52 m2, kojem pripadaju sporedni dijelovi </w:t>
      </w:r>
      <w:r w:rsidR="00E56DD5" w:rsidRPr="0076236B">
        <w:rPr>
          <w:rFonts w:cs="Tahoma" w:hAnsi="Times New Roman" w:ascii="Times New Roman"/>
        </w:rPr>
        <w:lastRenderedPageBreak/>
        <w:t>balkon 1, tlocrtne površine 2,94 m2, balkon 2, tlocrtne površine 1,97 m2 što zajedno čini tlocrtnu površinu od 42,43 m2 s pripadcima: parkirališnim mjestom PM3 površine 6,90 m2, ukupne netto korisne površine od 49,33 m2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  <w:r w:rsidR="00E56DD5">
        <w:rPr>
          <w:rFonts w:hAnsi="Times New Roman" w:ascii="Times New Roman"/>
          <w:szCs w:val="24"/>
        </w:rPr>
        <w:t xml:space="preserve"> 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3B7227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3B7227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  <w:r w:rsidR="00D92440" w:rsidRPr="00536D71">
        <w:rPr>
          <w:rFonts w:hAnsi="Times New Roman" w:ascii="Times New Roman"/>
          <w:szCs w:val="24"/>
        </w:rPr>
        <w:tab/>
      </w:r>
    </w:p>
    <w:p w:rsidRDefault="003B7227" w:rsidP="00205DFA" w:rsidR="003B7227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6275C1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3B7227" w:rsidP="00B314E8" w:rsidR="003B7227">
      <w:pPr>
        <w:pStyle w:val="Tijeloteksta"/>
        <w:rPr>
          <w:rFonts w:hAnsi="Times New Roman" w:ascii="Times New Roman"/>
          <w:szCs w:val="24"/>
        </w:rPr>
      </w:pPr>
    </w:p>
    <w:p w:rsidRDefault="003B7227" w:rsidP="00B314E8" w:rsidR="003B7227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3B7227" w:rsidR="001511C6" w:rsidRPr="00536D71">
      <w:headerReference w:type="even" r:id="rId10"/>
      <w:headerReference w:type="default" r:id="rId11"/>
      <w:pgSz w:h="16838" w:w="11906"/>
      <w:pgMar w:gutter="0" w:footer="720" w:header="720" w:left="1418" w:bottom="241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5F67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0116F7">
      <w:rPr>
        <w:rFonts w:hAnsi="Times New Roman" w:ascii="Times New Roman"/>
        <w:noProof w:val="false"/>
        <w:szCs w:val="24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116F7"/>
    <w:rsid w:val="00027D0E"/>
    <w:rsid w:val="000407B1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227"/>
    <w:rsid w:val="003B7EB5"/>
    <w:rsid w:val="003D357F"/>
    <w:rsid w:val="00467623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6275C1"/>
    <w:rsid w:val="0063170F"/>
    <w:rsid w:val="006521A5"/>
    <w:rsid w:val="00652A3C"/>
    <w:rsid w:val="006C5629"/>
    <w:rsid w:val="006E7DEB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3B1C"/>
    <w:rsid w:val="00853078"/>
    <w:rsid w:val="00855310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55F67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56DD5"/>
    <w:rsid w:val="00E7063B"/>
    <w:rsid w:val="00EA3F6F"/>
    <w:rsid w:val="00ED1913"/>
    <w:rsid w:val="00F41913"/>
    <w:rsid w:val="00F5464F"/>
    <w:rsid w:val="00F6123A"/>
    <w:rsid w:val="00F80552"/>
    <w:rsid w:val="00F8221C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55F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F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F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F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F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955F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F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F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F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F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St-474/2015-75</izvorni_sadrzaj>
    <derivirana_varijabla naziv="DomainObject.PredzadnjaOdlukaIzPredmeta.Oznaka_1">St-474/2015-75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800</properties:Words>
  <properties:Characters>4621</properties:Characters>
  <properties:Lines>112</properties:Lines>
  <properties:Paragraphs>37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2019-04-08T07:28:00Z</dcterms:created>
  <dc:creator>x</dc:creator>
  <cp:lastModifiedBy>Renata Klokočki</cp:lastModifiedBy>
  <cp:lastPrinted>2019-01-28T12:13:00Z</cp:lastPrinted>
  <dcterms:modified xmlns:xsi="http://www.w3.org/2001/XMLSchema-instance" xsi:type="dcterms:W3CDTF">2019-04-08T09:10:00Z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_DocHome" pid="2" fmtid="{D5CDD505-2E9C-101B-9397-08002B2CF9AE}">
    <vt:i4>1546557219</vt:i4>
  </prop:property>
  <prop:property name="Saved" pid="3" fmtid="{D5CDD505-2E9C-101B-9397-08002B2CF9AE}">
    <vt:bool>true</vt:bool>
  </prop:property>
  <prop:property name="Naslov" pid="4" fmtid="{D5CDD505-2E9C-101B-9397-08002B2CF9AE}">
    <vt:lpwstr>Odluka - Rješenje - prodaja (RJEŠENJE O PRODAJI NEKRETNINA PO 247. SZ-a -INTER-VIS-zk.ul.-8236---77.docx)</vt:lpwstr>
  </prop:property>
  <prop:property name="CC_coloring" pid="5" fmtid="{D5CDD505-2E9C-101B-9397-08002B2CF9AE}">
    <vt:bool>false</vt:bool>
  </prop:property>
  <prop:property name="BrojStranica" pid="6" fmtid="{D5CDD505-2E9C-101B-9397-08002B2CF9AE}">
    <vt:i4>3</vt:i4>
  </prop:property>
</prop:Properties>
</file>