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9c76" w14:paraId="bdc9c76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72F27">
        <w:rPr>
          <w:rStyle w:val="Naglaeno"/>
          <w:b w:val="false"/>
        </w:rPr>
        <w:t>2</w:t>
      </w:r>
      <w:r w:rsidR="00097B62">
        <w:rPr>
          <w:rStyle w:val="Naglaeno"/>
          <w:b w:val="false"/>
        </w:rPr>
        <w:t>9</w:t>
      </w:r>
      <w:r w:rsidR="006B5E43">
        <w:rPr>
          <w:rStyle w:val="Naglaeno"/>
          <w:b w:val="false"/>
        </w:rPr>
        <w:t>8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6B5E43" w:rsidRPr="006B5E43">
        <w:t>EKO PELLET PRODUCTION društvo s ograničenom odgovornošću za usluge</w:t>
      </w:r>
      <w:r w:rsidR="006B5E43">
        <w:t xml:space="preserve"> </w:t>
      </w:r>
      <w:r w:rsidR="005033C9">
        <w:t xml:space="preserve">Zagreb, Zumbulska ulica 11 b, MBS </w:t>
      </w:r>
      <w:r w:rsidR="00594E4C" w:rsidRPr="00594E4C">
        <w:t>080948656</w:t>
      </w:r>
      <w:r w:rsidR="009D7F76">
        <w:t xml:space="preserve">, OIB </w:t>
      </w:r>
      <w:r w:rsidR="009D7F76" w:rsidRPr="009D7F76">
        <w:t>15159133531</w:t>
      </w:r>
      <w:r w:rsidR="009D7F76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9778B">
        <w:t>8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9D7F76" w:rsidRPr="006B5E43">
        <w:t>EKO PELLET PRODUCTION društvo s ograničenom odgovornošću za usluge</w:t>
      </w:r>
      <w:r w:rsidR="009D7F76">
        <w:t xml:space="preserve"> Zagreb, Zumbulska ulica 11 b, MBS </w:t>
      </w:r>
      <w:r w:rsidR="009D7F76" w:rsidRPr="00594E4C">
        <w:t>080948656</w:t>
      </w:r>
      <w:r w:rsidR="009D7F76">
        <w:t xml:space="preserve">, OIB </w:t>
      </w:r>
      <w:r w:rsidR="009D7F76" w:rsidRPr="009D7F76">
        <w:t>15159133531</w:t>
      </w:r>
      <w:r w:rsidR="009D7F76">
        <w:t xml:space="preserve">, </w:t>
      </w:r>
      <w:r w:rsidR="004D3C2C">
        <w:t xml:space="preserve">na temelju neizvršenih osnova za plaćanje </w:t>
      </w:r>
      <w:r>
        <w:t>iznosi</w:t>
      </w:r>
      <w:r w:rsidR="004D3304">
        <w:t xml:space="preserve"> </w:t>
      </w:r>
      <w:r w:rsidR="00D71C95">
        <w:t>6.</w:t>
      </w:r>
      <w:r w:rsidR="009D7F76">
        <w:t>887,52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502798">
        <w:t xml:space="preserve">Sixtus Demmel, Zagreb, 2.Cvjetno naselje 11, OIB: 92956733761,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5E47">
        <w:t>2</w:t>
      </w:r>
      <w:r w:rsidR="00E827F2">
        <w:t>98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5E47">
        <w:t>8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24FF7">
        <w:t>21</w:t>
      </w:r>
      <w:r w:rsidR="00A91A40">
        <w:t>/4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C1B"/>
    <w:rsid w:val="00073950"/>
    <w:rsid w:val="00077C9D"/>
    <w:rsid w:val="00091B4B"/>
    <w:rsid w:val="000938B8"/>
    <w:rsid w:val="0009509C"/>
    <w:rsid w:val="00095305"/>
    <w:rsid w:val="00097B62"/>
    <w:rsid w:val="000B0EBD"/>
    <w:rsid w:val="000B72C7"/>
    <w:rsid w:val="000C1C20"/>
    <w:rsid w:val="000C26C6"/>
    <w:rsid w:val="000C6AA1"/>
    <w:rsid w:val="000C725B"/>
    <w:rsid w:val="000D0569"/>
    <w:rsid w:val="000D37BD"/>
    <w:rsid w:val="000D5E47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1BC5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9778B"/>
    <w:rsid w:val="004A0D7B"/>
    <w:rsid w:val="004A335F"/>
    <w:rsid w:val="004A5A8D"/>
    <w:rsid w:val="004A6F2C"/>
    <w:rsid w:val="004B490A"/>
    <w:rsid w:val="004C3969"/>
    <w:rsid w:val="004C3A48"/>
    <w:rsid w:val="004D3304"/>
    <w:rsid w:val="004D3C2C"/>
    <w:rsid w:val="004D5A26"/>
    <w:rsid w:val="004E1973"/>
    <w:rsid w:val="004E466C"/>
    <w:rsid w:val="004E5649"/>
    <w:rsid w:val="004E6A29"/>
    <w:rsid w:val="004E7777"/>
    <w:rsid w:val="004F5FE8"/>
    <w:rsid w:val="00502798"/>
    <w:rsid w:val="005033C9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94E4C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B5E43"/>
    <w:rsid w:val="006C36CE"/>
    <w:rsid w:val="006C4FDF"/>
    <w:rsid w:val="006F53F4"/>
    <w:rsid w:val="00711561"/>
    <w:rsid w:val="00712635"/>
    <w:rsid w:val="00724FF7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7F2193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1E4E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D7F76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1A40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64021"/>
    <w:rsid w:val="00D71C95"/>
    <w:rsid w:val="00D745AC"/>
    <w:rsid w:val="00D77EA4"/>
    <w:rsid w:val="00D80B52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72F27"/>
    <w:rsid w:val="00E827F2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06365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71E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1E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71E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1E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St-298/2017-3</izvorni_sadrzaj>
    <derivirana_varijabla naziv="DomainObject.Oznaka_1">St-298/2017-3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EKO PELLET PRODUCTION društvo s ograničenom odgovornošću za usluge</izvorni_sadrzaj>
    <derivirana_varijabla naziv="DomainObject.Predmet.ProtustrankaFormated_1">  EKO PELLET PRODUCTION društvo s ograničenom odgovornošću za usluge</derivirana_varijabla>
  </DomainObject.Predmet.ProtustrankaFormated>
  <DomainObject.Predmet.ProtustrankaFormatedOIB>
    <izvorni_sadrzaj>  EKO PELLET PRODUCTION društvo s ograničenom odgovornošću za usluge, OIB 15159133531</izvorni_sadrzaj>
    <derivirana_varijabla naziv="DomainObject.Predmet.ProtustrankaFormatedOIB_1">  EKO PELLET PRODUCTION društvo s ograničenom odgovornošću za usluge, OIB 15159133531</derivirana_varijabla>
  </DomainObject.Predmet.ProtustrankaFormatedOIB>
  <DomainObject.Predmet.ProtustrankaFormatedWithAdress>
    <izvorni_sadrzaj> EKO PELLET PRODUCTION društvo s ograničenom odgovornošću za usluge, Zumbulska ulica 11 b, 10000 Zagreb</izvorni_sadrzaj>
    <derivirana_varijabla naziv="DomainObject.Predmet.ProtustrankaFormatedWithAdress_1"> EKO PELLET PRODUCTION društvo s ograničenom odgovornošću za usluge, Zumbulska ulica 11 b, 10000 Zagreb</derivirana_varijabla>
  </DomainObject.Predmet.ProtustrankaFormatedWithAdress>
  <DomainObject.Predmet.ProtustrankaFormatedWithAdressOIB>
    <izvorni_sadrzaj> EKO PELLET PRODUCTION društvo s ograničenom odgovornošću za usluge, OIB 15159133531, Zumbulska ulica 11 b, 10000 Zagreb</izvorni_sadrzaj>
    <derivirana_varijabla naziv="DomainObject.Predmet.ProtustrankaFormatedWithAdressOIB_1"> EKO PELLET PRODUCTION društvo s ograničenom odgovornošću za usluge, OIB 15159133531, Zumbulska ulica 11 b, 10000 Zagreb</derivirana_varijabla>
  </DomainObject.Predmet.ProtustrankaFormatedWithAdressOIB>
  <DomainObject.Predmet.ProtustrankaWithAdress>
    <izvorni_sadrzaj>EKO PELLET PRODUCTION društvo s ograničenom odgovornošću za usluge Zumbulska ulica 11 b, 10000 Zagreb</izvorni_sadrzaj>
    <derivirana_varijabla naziv="DomainObject.Predmet.ProtustrankaWithAdress_1">EKO PELLET PRODUCTION društvo s ograničenom odgovornošću za usluge Zumbulska ulica 11 b, 10000 Zagreb</derivirana_varijabla>
  </DomainObject.Predmet.ProtustrankaWithAdress>
  <DomainObject.Predmet.ProtustrankaWithAdressOIB>
    <izvorni_sadrzaj>EKO PELLET PRODUCTION društvo s ograničenom odgovornošću za usluge, OIB 15159133531, Zumbulska ulica 11 b, 10000 Zagreb</izvorni_sadrzaj>
    <derivirana_varijabla naziv="DomainObject.Predmet.ProtustrankaWithAdressOIB_1">EKO PELLET PRODUCTION društvo s ograničenom odgovornošću za usluge, OIB 15159133531, Zumbulska ulica 11 b, 10000 Zagreb</derivirana_varijabla>
  </DomainObject.Predmet.ProtustrankaWithAdressOIB>
  <DomainObject.Predmet.ProtustrankaNazivFormated>
    <izvorni_sadrzaj>EKO PELLET PRODUCTION društvo s ograničenom odgovornošću za usluge</izvorni_sadrzaj>
    <derivirana_varijabla naziv="DomainObject.Predmet.ProtustrankaNazivFormated_1">EKO PELLET PRODUCTION društvo s ograničenom odgovornošću za usluge</derivirana_varijabla>
  </DomainObject.Predmet.ProtustrankaNazivFormated>
  <DomainObject.Predmet.ProtustrankaNazivFormatedOIB>
    <izvorni_sadrzaj>EKO PELLET PRODUCTION društvo s ograničenom odgovornošću za usluge, OIB 15159133531</izvorni_sadrzaj>
    <derivirana_varijabla naziv="DomainObject.Predmet.ProtustrankaNazivFormatedOIB_1">EKO PELLET PRODUCTION društvo s ograničenom odgovornošću za usluge, OIB 15159133531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PELLET PRODUCTION društvo s ograničenom odgovornošću za usluge</item>
    </izvorni_sadrzaj>
    <derivirana_varijabla naziv="DomainObject.Predmet.ProtuStrankaListFormated_1">
      <item>EKO PELLET PRODUCTION društvo s ograničenom odgovornošću za usluge</item>
    </derivirana_varijabla>
  </DomainObject.Predmet.ProtuStrankaListFormated>
  <DomainObject.Predmet.ProtuStrankaListFormatedOIB>
    <izvorni_sadrzaj>
      <item>EKO PELLET PRODUCTION društvo s ograničenom odgovornošću za usluge, OIB 15159133531</item>
    </izvorni_sadrzaj>
    <derivirana_varijabla naziv="DomainObject.Predmet.ProtuStrankaListFormatedOIB_1">
      <item>EKO PELLET PRODUCTION društvo s ograničenom odgovornošću za usluge, OIB 15159133531</item>
    </derivirana_varijabla>
  </DomainObject.Predmet.ProtuStrankaListFormatedOIB>
  <DomainObject.Predmet.ProtuStrankaListFormatedWithAdress>
    <izvorni_sadrzaj>
      <item>EKO PELLET PRODUCTION društvo s ograničenom odgovornošću za usluge, Zumbulska ulica 11 b, 10000 Zagreb</item>
    </izvorni_sadrzaj>
    <derivirana_varijabla naziv="DomainObject.Predmet.ProtuStrankaListFormatedWithAdress_1">
      <item>EKO PELLET PRODUCTION društvo s ograničenom odgovornošću za usluge, Zumbulska ulica 11 b, 10000 Zagreb</item>
    </derivirana_varijabla>
  </DomainObject.Predmet.ProtuStrankaListFormatedWithAdress>
  <DomainObject.Predmet.ProtuStrankaListFormatedWithAdressOIB>
    <izvorni_sadrzaj>
      <item>EKO PELLET PRODUCTION društvo s ograničenom odgovornošću za usluge, OIB 15159133531, Zumbulska ulica 11 b, 10000 Zagreb</item>
    </izvorni_sadrzaj>
    <derivirana_varijabla naziv="DomainObject.Predmet.ProtuStrankaListFormatedWithAdressOIB_1">
      <item>EKO PELLET PRODUCTION društvo s ograničenom odgovornošću za usluge, OIB 15159133531, Zumbulska ulica 11 b, 10000 Zagreb</item>
    </derivirana_varijabla>
  </DomainObject.Predmet.ProtuStrankaListFormatedWithAdressOIB>
  <DomainObject.Predmet.ProtuStrankaListNazivFormated>
    <izvorni_sadrzaj>
      <item>EKO PELLET PRODUCTION društvo s ograničenom odgovornošću za usluge</item>
    </izvorni_sadrzaj>
    <derivirana_varijabla naziv="DomainObject.Predmet.ProtuStrankaListNazivFormated_1">
      <item>EKO PELLET PRODUCTION društvo s ograničenom odgovornošću za usluge</item>
    </derivirana_varijabla>
  </DomainObject.Predmet.ProtuStrankaListNazivFormated>
  <DomainObject.Predmet.ProtuStrankaListNazivFormatedOIB>
    <izvorni_sadrzaj>
      <item>EKO PELLET PRODUCTION društvo s ograničenom odgovornošću za usluge, OIB 15159133531</item>
    </izvorni_sadrzaj>
    <derivirana_varijabla naziv="DomainObject.Predmet.ProtuStrankaListNazivFormatedOIB_1">
      <item>EKO PELLET PRODUCTION društvo s ograničenom odgovornošću za usluge, OIB 15159133531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St-298/2017-3</izvorni_sadrzaj>
    <derivirana_varijabla naziv="DomainObject.PoslovniBrojDokumenta_1">St-298/2017-3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PELLET PRODUCTION društvo s ograničenom odgovornošću za usluge</izvorni_sadrzaj>
    <derivirana_varijabla naziv="DomainObject.Predmet.ProtustrankaIDrugi_1">EKO PELLET PRODUCTION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PELLET PRODUCTION društvo s ograničenom odgovornošću za usluge, OIB 15159133531, Zumbulska ulica 11 b, 10000 Zagreb</izvorni_sadrzaj>
    <derivirana_varijabla naziv="DomainObject.Predmet.ProtustrankaIDrugiAdressOIB_1">EKO PELLET PRODUCTION društvo s ograničenom odgovornošću za usluge, OIB 15159133531, Zumbulska ulica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PELLET PRODUCTION društvo s ograničenom odgovornošću za usluge</item>
      <item>FINA Regionalni centar Zagreb</item>
    </izvorni_sadrzaj>
    <derivirana_varijabla naziv="DomainObject.Predmet.SudioniciListNaziv_1">
      <item>EKO PELLET PRODUCTION društvo s ograničenom odgovornošću za usluge</item>
      <item>FINA Regionalni centar Zagreb</item>
    </derivirana_varijabla>
  </DomainObject.Predmet.SudioniciListNaziv>
  <DomainObject.Predmet.SudioniciListAdressOIB>
    <izvorni_sadrzaj>
      <item>EKO PELLET PRODUCTION društvo s ograničenom odgovornošću za usluge, OIB 15159133531, Zumbulska ulica 11 b,10000 Zagreb</item>
      <item>FINA Regionalni centar Zagreb, OIB 85821130368, Trg svibanjskih žrtava 1995. 1,10000 Zagreb</item>
    </izvorni_sadrzaj>
    <derivirana_varijabla naziv="DomainObject.Predmet.SudioniciListAdressOIB_1">
      <item>EKO PELLET PRODUCTION društvo s ograničenom odgovornošću za usluge, OIB 15159133531, Zumbulska ulica 11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15159133531</item>
      <item>, OIB 85821130368</item>
    </izvorni_sadrzaj>
    <derivirana_varijabla naziv="DomainObject.Predmet.SudioniciListNazivOIB_1">
      <item>, OIB 15159133531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B0DBB-27E9-47D2-BBFD-3C1973BD8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415</properties:Words>
  <properties:Characters>2222</properties:Characters>
  <properties:Lines>53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2017-02-08T10:55:00Z</dcterms:created>
  <dc:creator>Korisnik</dc:creator>
  <cp:lastModifiedBy>Elizabeta Đeke</cp:lastModifiedBy>
  <cp:lastPrinted>2017-02-08T11:01:00Z</cp:lastPrinted>
  <dcterms:modified xmlns:xsi="http://www.w3.org/2001/XMLSchema-instance" xsi:type="dcterms:W3CDTF">2017-02-08T11:01:00Z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