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3221" w14:paraId="178322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354F" w:rsidP="0009354F" w:rsidR="0009354F" w:rsidRPr="0009354F">
      <w:pPr>
        <w:spacing w:after="0"/>
        <w:jc w:val="right"/>
        <w:rPr>
          <w:rFonts w:cs="Times New Roman" w:eastAsia="Calibri"/>
        </w:rPr>
      </w:pPr>
      <w:r w:rsidRPr="0009354F">
        <w:rPr>
          <w:rFonts w:cs="Times New Roman" w:eastAsia="Calibri"/>
        </w:rPr>
        <w:t>9St-397/13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>REPUBLIKA HRVATSKA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>TRGOVAČKI SUD U ZADRU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>STALNA SLUŽBA U ŠIBENIKU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jc w:val="center"/>
        <w:rPr>
          <w:rFonts w:cs="Times New Roman" w:eastAsia="Calibri"/>
        </w:rPr>
      </w:pPr>
      <w:r w:rsidRPr="0009354F">
        <w:rPr>
          <w:rFonts w:cs="Times New Roman" w:eastAsia="Calibri"/>
        </w:rPr>
        <w:t>R E P U B L I K A  H R V A T S K A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jc w:val="center"/>
        <w:rPr>
          <w:rFonts w:cs="Times New Roman" w:eastAsia="Calibri"/>
        </w:rPr>
      </w:pPr>
      <w:r w:rsidRPr="0009354F">
        <w:rPr>
          <w:rFonts w:cs="Times New Roman" w:eastAsia="Calibri"/>
        </w:rPr>
        <w:t>R J E Š E N J E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ind w:firstLine="708"/>
        <w:jc w:val="both"/>
        <w:rPr>
          <w:rFonts w:cs="Times New Roman" w:eastAsia="Calibri"/>
        </w:rPr>
      </w:pPr>
      <w:r w:rsidRPr="0009354F">
        <w:rPr>
          <w:rFonts w:cs="Times New Roman" w:eastAsia="Calibri"/>
        </w:rPr>
        <w:t>Trgovački sud u Zadru, Stalna služba u Šibeniku, po stečajnom sucu Terezija Goreta, u stečajnom postupku nad stečajnim dužnikom Fiducia d.o.o.- u stečaju, Drinovci, Ivići 27, OIB 82984702686,  zastupana po stečajnom upravitelju Radojki Danek, dana 12. ožujka 2018. godine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jc w:val="center"/>
        <w:rPr>
          <w:rFonts w:cs="Times New Roman" w:eastAsia="Calibri"/>
        </w:rPr>
      </w:pPr>
      <w:r w:rsidRPr="0009354F">
        <w:rPr>
          <w:rFonts w:cs="Times New Roman" w:eastAsia="Calibri"/>
        </w:rPr>
        <w:t>r i j e š i o    j e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>Saziva se skupština vjerovnika u stečajnom postupku nad stečajnim dužnikom Fiducia d.o.o.- u stečaju, Drinovci, Ivići 27, OIB 82984702686,  zastupana po stečajnom upravitelju Radojki Danek,</w:t>
      </w:r>
    </w:p>
    <w:p w:rsidRDefault="0009354F" w:rsidP="0009354F" w:rsidR="0009354F" w:rsidRPr="0009354F">
      <w:pPr>
        <w:spacing w:after="0"/>
        <w:ind w:left="108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09354F" w:rsidP="0009354F" w:rsidR="0009354F" w:rsidRPr="0009354F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09354F">
        <w:rPr>
          <w:rFonts w:cs="Times New Roman" w:eastAsia="Calibri"/>
          <w:u w:val="single"/>
        </w:rPr>
        <w:t xml:space="preserve">za dan 23. ožujka 2018. godine, u 09,30 sati, soba broj 212 Stalne službe u Šibeniku, Stjepana Radića 81/II, </w:t>
      </w:r>
    </w:p>
    <w:p w:rsidRDefault="0009354F" w:rsidP="0009354F" w:rsidR="0009354F" w:rsidRPr="0009354F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>sa slijedećim dnevnim redom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09354F">
        <w:rPr>
          <w:rFonts w:cs="Times New Roman" w:eastAsia="Calibri"/>
        </w:rPr>
        <w:t>Prihvaća se Izvješće stečajnog upravitelja o tijeku stečajnog postupka i stanju stečajne mase</w:t>
      </w:r>
    </w:p>
    <w:p w:rsidRDefault="0009354F" w:rsidP="0009354F" w:rsidR="0009354F" w:rsidRPr="0009354F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09354F">
        <w:rPr>
          <w:rFonts w:cs="Times New Roman" w:eastAsia="Calibri"/>
        </w:rPr>
        <w:t>Prihvaćanje prijedloga stečajne upraviteljice za obustavu postupka temeljem čl. 203 Stečajnog zakona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09354F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06. ožujka 2018.g.</w:t>
      </w:r>
    </w:p>
    <w:p w:rsidRDefault="0009354F" w:rsidP="0009354F" w:rsidR="0009354F" w:rsidRPr="0009354F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09354F" w:rsidP="0009354F" w:rsidR="0009354F" w:rsidRPr="0009354F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09354F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jc w:val="center"/>
        <w:rPr>
          <w:rFonts w:cs="Times New Roman" w:eastAsia="Calibri"/>
        </w:rPr>
      </w:pPr>
      <w:r w:rsidRPr="0009354F">
        <w:rPr>
          <w:rFonts w:cs="Times New Roman" w:eastAsia="Calibri"/>
        </w:rPr>
        <w:lastRenderedPageBreak/>
        <w:t>U Šibeniku, 12. ožujka 2018. godine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jc w:val="right"/>
        <w:rPr>
          <w:rFonts w:cs="Times New Roman" w:eastAsia="Calibri"/>
        </w:rPr>
      </w:pPr>
      <w:r w:rsidRPr="0009354F">
        <w:rPr>
          <w:rFonts w:cs="Times New Roman" w:eastAsia="Calibri"/>
        </w:rPr>
        <w:t>STEČAJNI SUDAC</w:t>
      </w:r>
    </w:p>
    <w:p w:rsidRDefault="0009354F" w:rsidP="0009354F" w:rsidR="0009354F" w:rsidRPr="0009354F">
      <w:pPr>
        <w:spacing w:after="0"/>
        <w:jc w:val="right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jc w:val="right"/>
        <w:rPr>
          <w:rFonts w:cs="Times New Roman" w:eastAsia="Calibri"/>
        </w:rPr>
      </w:pPr>
      <w:r w:rsidRPr="0009354F">
        <w:rPr>
          <w:rFonts w:cs="Times New Roman" w:eastAsia="Calibri"/>
        </w:rPr>
        <w:t>Terezija Goreta, v.r.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>POUKA O PRAVNOM LIJEKU: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>Protiv ovog rješenja nije dopuštena žalba.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>DN-a: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 xml:space="preserve">-stečajnom upravitelju 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>-posebna stečajna oglasna ploča Stalne službe u Šibeniku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  <w:r w:rsidRPr="0009354F">
        <w:rPr>
          <w:rFonts w:cs="Times New Roman" w:eastAsia="Calibri"/>
        </w:rPr>
        <w:t>-vjerovnicima</w:t>
      </w: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after="0"/>
        <w:rPr>
          <w:rFonts w:cs="Times New Roman" w:eastAsia="Calibri"/>
        </w:rPr>
      </w:pPr>
    </w:p>
    <w:p w:rsidRDefault="0009354F" w:rsidP="0009354F" w:rsidR="0009354F" w:rsidRPr="0009354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54F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St-397/2013-67</izvorni_sadrzaj>
    <derivirana_varijabla naziv="DomainObject.Oznaka_1">St-397/2013-67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St-397/2013</izvorni_sadrzaj>
    <derivirana_varijabla naziv="DomainObject.Predmet.OznakaBroj_1">St-397/2013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22.3.17. - izvješće st.upravitelja</izvorni_sadrzaj>
    <derivirana_varijabla naziv="DomainObject.Predmet.PrimjedbaSuca_1">- uvid 22.3.17. - izvješće st.upravitelja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FIDUCIA d.o.o. za trgovinu i ugostiteljstvo zastupanog po punomoćniku Zdravko Ivić</izvorni_sadrzaj>
    <derivirana_varijabla naziv="DomainObject.Predmet.ProtustrankaFormated_1">  FIDUCIA d.o.o. za trgovinu i ugostiteljstvo zastupanog po punomoćniku Zdravko Ivić</derivirana_varijabla>
  </DomainObject.Predmet.ProtustrankaFormated>
  <DomainObject.Predmet.ProtustrankaFormatedOIB>
    <izvorni_sadrzaj>  FIDUCIA d.o.o. za trgovinu i ugostiteljstvo, OIB 82984702686 zastupanog po punomoćniku Zdravko Ivić</izvorni_sadrzaj>
    <derivirana_varijabla naziv="DomainObject.Predmet.ProtustrankaFormatedOIB_1">  FIDUCIA d.o.o. za trgovinu i ugostiteljstvo, OIB 82984702686 zastupanog po punomoćniku Zdravko Ivić</derivirana_varijabla>
  </DomainObject.Predmet.ProtustrankaFormatedOIB>
  <DomainObject.Predmet.ProtustrankaFormatedWithAdress>
    <izvorni_sadrzaj> FIDUCIA d.o.o. za trgovinu i ugostiteljstvo, Ivići 27, 22320 Drinovci zastupanog po punomoćniku Zdravko Ivić</izvorni_sadrzaj>
    <derivirana_varijabla naziv="DomainObject.Predmet.ProtustrankaFormatedWithAdress_1"> FIDUCIA d.o.o. za trgovinu i ugostiteljstvo, Ivići 27, 22320 Drinovci zastupanog po punomoćniku Zdravko Ivić</derivirana_varijabla>
  </DomainObject.Predmet.ProtustrankaFormatedWithAdress>
  <DomainObject.Predmet.ProtustrankaFormatedWithAdressOIB>
    <izvorni_sadrzaj> FIDUCIA d.o.o. za trgovinu i ugostiteljstvo, OIB 82984702686, Ivići 27, 22320 Drinovci zastupanog po punomoćniku Zdravko Ivić</izvorni_sadrzaj>
    <derivirana_varijabla naziv="DomainObject.Predmet.ProtustrankaFormatedWithAdressOIB_1"> FIDUCIA d.o.o. za trgovinu i ugostiteljstvo, OIB 82984702686, Ivići 27, 22320 Drinovci zastupanog po punomoćniku Zdravko Ivić</derivirana_varijabla>
  </DomainObject.Predmet.ProtustrankaFormatedWithAdressOIB>
  <DomainObject.Predmet.ProtustrankaWithAdress>
    <izvorni_sadrzaj>FIDUCIA d.o.o. za trgovinu i ugostiteljstvo Ivići 27, 22320 Drinovci</izvorni_sadrzaj>
    <derivirana_varijabla naziv="DomainObject.Predmet.ProtustrankaWithAdress_1">FIDUCIA d.o.o. za trgovinu i ugostiteljstvo Ivići 27, 22320 Drinovci</derivirana_varijabla>
  </DomainObject.Predmet.ProtustrankaWithAdress>
  <DomainObject.Predmet.ProtustrankaWithAdressOIB>
    <izvorni_sadrzaj>FIDUCIA d.o.o. za trgovinu i ugostiteljstvo, OIB 82984702686, Ivići 27, 22320 Drinovci</izvorni_sadrzaj>
    <derivirana_varijabla naziv="DomainObject.Predmet.ProtustrankaWithAdressOIB_1">FIDUCIA d.o.o. za trgovinu i ugostiteljstvo, OIB 82984702686, Ivići 27, 22320 Drinovci</derivirana_varijabla>
  </DomainObject.Predmet.ProtustrankaWithAdressOIB>
  <DomainObject.Predmet.ProtustrankaNazivFormated>
    <izvorni_sadrzaj>FIDUCIA d.o.o. za trgovinu i ugostiteljstvo</izvorni_sadrzaj>
    <derivirana_varijabla naziv="DomainObject.Predmet.ProtustrankaNazivFormated_1">FIDUCIA d.o.o. za trgovinu i ugostiteljstvo</derivirana_varijabla>
  </DomainObject.Predmet.ProtustrankaNazivFormated>
  <DomainObject.Predmet.ProtustrankaNazivFormatedOIB>
    <izvorni_sadrzaj>FIDUCIA d.o.o. za trgovinu i ugostiteljstvo, OIB 82984702686</izvorni_sadrzaj>
    <derivirana_varijabla naziv="DomainObject.Predmet.ProtustrankaNazivFormatedOIB_1">FIDUCIA d.o.o. za trgovinu i ugostiteljstvo, OIB 82984702686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</izvorni_sadrzaj>
    <derivirana_varijabla naziv="DomainObject.Predmet.StrankaFormatedWithAdress_1"> FINA - Regionalni centar Zagreb</derivirana_varijabla>
  </DomainObject.Predmet.StrankaFormatedWithAdress>
  <DomainObject.Predmet.StrankaFormatedWithAdressOIB>
    <izvorni_sadrzaj> FINA - Regionalni centar Zagreb, OIB 85821130368</izvorni_sadrzaj>
    <derivirana_varijabla naziv="DomainObject.Predmet.StrankaFormatedWithAdressOIB_1"> FINA - Regionalni centar Zagreb, OIB 85821130368</derivirana_varijabla>
  </DomainObject.Predmet.StrankaFormatedWithAdressOIB>
  <DomainObject.Predmet.StrankaWithAdress>
    <izvorni_sadrzaj>FINA - Regionalni centar Zagreb </izvorni_sadrzaj>
    <derivirana_varijabla naziv="DomainObject.Predmet.StrankaWithAdress_1">FINA - Regionalni centar Zagreb </derivirana_varijabla>
  </DomainObject.Predmet.StrankaWithAdress>
  <DomainObject.Predmet.StrankaWithAdressOIB>
    <izvorni_sadrzaj>FINA - Regionalni centar Zagreb, OIB 85821130368</izvorni_sadrzaj>
    <derivirana_varijabla naziv="DomainObject.Predmet.StrankaWithAdressOIB_1">FINA - Regionalni centar Zagreb, OIB 85821130368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</item>
    </izvorni_sadrzaj>
    <derivirana_varijabla naziv="DomainObject.Predmet.StrankaListFormatedWithAdress_1">
      <item>FINA - Regionalni centar Zagreb</item>
    </derivirana_varijabla>
  </DomainObject.Predmet.StrankaListFormatedWithAdress>
  <DomainObject.Predmet.StrankaListFormatedWithAdressOIB>
    <izvorni_sadrzaj>
      <item>FINA - Regionalni centar Zagreb, OIB 85821130368</item>
    </izvorni_sadrzaj>
    <derivirana_varijabla naziv="DomainObject.Predmet.StrankaListFormatedWithAdressOIB_1">
      <item>FINA - Regionalni centar Zagreb, OIB 85821130368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FIDUCIA d.o.o. za trgovinu i ugostiteljstvo zastupanog po punomoćniku Zdravko Ivić</item>
    </izvorni_sadrzaj>
    <derivirana_varijabla naziv="DomainObject.Predmet.ProtuStrankaListFormated_1">
      <item>FIDUCIA d.o.o. za trgovinu i ugostiteljstvo zastupanog po punomoćniku Zdravko Ivić</item>
    </derivirana_varijabla>
  </DomainObject.Predmet.ProtuStrankaListFormated>
  <DomainObject.Predmet.ProtuStrankaListFormatedOIB>
    <izvorni_sadrzaj>
      <item>FIDUCIA d.o.o. za trgovinu i ugostiteljstvo, OIB 82984702686 zastupanog po punomoćniku Zdravko Ivić</item>
    </izvorni_sadrzaj>
    <derivirana_varijabla naziv="DomainObject.Predmet.ProtuStrankaListFormatedOIB_1">
      <item>FIDUCIA d.o.o. za trgovinu i ugostiteljstvo, OIB 82984702686 zastupanog po punomoćniku Zdravko Ivić</item>
    </derivirana_varijabla>
  </DomainObject.Predmet.ProtuStrankaListFormatedOIB>
  <DomainObject.Predmet.ProtuStrankaListFormatedWithAdress>
    <izvorni_sadrzaj>
      <item>FIDUCIA d.o.o. za trgovinu i ugostiteljstvo, Ivići 27, 22320 Drinovci zastupanog po punomoćniku Zdravko Ivić</item>
    </izvorni_sadrzaj>
    <derivirana_varijabla naziv="DomainObject.Predmet.ProtuStrankaListFormatedWithAdress_1">
      <item>FIDUCIA d.o.o. za trgovinu i ugostiteljstvo, Ivići 27, 22320 Drinovci zastupanog po punomoćniku Zdravko Ivić</item>
    </derivirana_varijabla>
  </DomainObject.Predmet.ProtuStrankaListFormatedWithAdress>
  <DomainObject.Predmet.ProtuStrankaListFormatedWithAdressOIB>
    <izvorni_sadrzaj>
      <item>FIDUCIA d.o.o. za trgovinu i ugostiteljstvo, OIB 82984702686, Ivići 27, 22320 Drinovci zastupanog po punomoćniku Zdravko Ivić</item>
    </izvorni_sadrzaj>
    <derivirana_varijabla naziv="DomainObject.Predmet.ProtuStrankaListFormatedWithAdressOIB_1">
      <item>FIDUCIA d.o.o. za trgovinu i ugostiteljstvo, OIB 82984702686, Ivići 27, 22320 Drinovci zastupanog po punomoćniku Zdravko Ivić</item>
    </derivirana_varijabla>
  </DomainObject.Predmet.ProtuStrankaListFormatedWithAdressOIB>
  <DomainObject.Predmet.ProtuStrankaListNazivFormated>
    <izvorni_sadrzaj>
      <item>FIDUCIA d.o.o. za trgovinu i ugostiteljstvo</item>
    </izvorni_sadrzaj>
    <derivirana_varijabla naziv="DomainObject.Predmet.ProtuStrankaListNazivFormated_1">
      <item>FIDUCIA d.o.o. za trgovinu i ugostiteljstvo</item>
    </derivirana_varijabla>
  </DomainObject.Predmet.ProtuStrankaListNazivFormated>
  <DomainObject.Predmet.ProtuStrankaListNazivFormatedOIB>
    <izvorni_sadrzaj>
      <item>FIDUCIA d.o.o. za trgovinu i ugostiteljstvo, OIB 82984702686</item>
    </izvorni_sadrzaj>
    <derivirana_varijabla naziv="DomainObject.Predmet.ProtuStrankaListNazivFormatedOIB_1">
      <item>FIDUCIA d.o.o. za trgovinu i ugostiteljstvo, OIB 82984702686</item>
    </derivirana_varijabla>
  </DomainObject.Predmet.ProtuStrankaListNazivFormatedOIB>
  <DomainObject.Predmet.OstaliListFormated>
    <izvorni_sadrzaj>
      <item>Zdravko Ivić punomoćnik sudionika u postupku FIDUCIA d.o.o. za trgovinu i ugostiteljstvo</item>
      <item>Radojka Danek</item>
    </izvorni_sadrzaj>
    <derivirana_varijabla naziv="DomainObject.Predmet.OstaliListFormated_1">
      <item>Zdravko Ivić punomoćnik sudionika u postupku FIDUCIA d.o.o. za trgovinu i ugostiteljstvo</item>
      <item>Radojka Danek</item>
    </derivirana_varijabla>
  </DomainObject.Predmet.OstaliListFormated>
  <DomainObject.Predmet.OstaliListFormatedOIB>
    <izvorni_sadrzaj>
      <item>Zdravko Ivić, OIB 81761720254 punomoćnik sudionika u postupku FIDUCIA d.o.o. za trgovinu i ugostiteljstvo</item>
      <item>Radojka Danek, OIB 78988701424</item>
    </izvorni_sadrzaj>
    <derivirana_varijabla naziv="DomainObject.Predmet.OstaliListFormatedOIB_1">
      <item>Zdravko Ivić, OIB 81761720254 punomoćnik sudionika u postupku FIDUCIA d.o.o. za trgovinu i ugostiteljstvo</item>
      <item>Radojka Danek, OIB 78988701424</item>
    </derivirana_varijabla>
  </DomainObject.Predmet.OstaliListFormatedOIB>
  <DomainObject.Predmet.OstaliListFormatedWithAdress>
    <izvorni_sadrzaj>
      <item>Zdravko Ivić, Mirka Viriusa br. 1, 10000 Zagreb punomoćnik sudionika u postupku FIDUCIA d.o.o. za trgovinu i ugostiteljstvo</item>
      <item>Radojka Danek, Petra Preradovića 6, 22000 Šibenik</item>
    </izvorni_sadrzaj>
    <derivirana_varijabla naziv="DomainObject.Predmet.OstaliListFormatedWithAdress_1">
      <item>Zdravko Ivić, Mirka Viriusa br. 1, 10000 Zagreb punomoćnik sudionika u postupku FIDUCIA d.o.o. za trgovinu i ugostiteljstvo</item>
      <item>Radojka Danek, Petra Preradovića 6, 22000 Šibenik</item>
    </derivirana_varijabla>
  </DomainObject.Predmet.OstaliListFormatedWithAdress>
  <DomainObject.Predmet.OstaliListFormatedWithAdressOIB>
    <izvorni_sadrzaj>
      <item>Zdravko Ivić, OIB 81761720254, Mirka Viriusa br. 1, 10000 Zagreb punomoćnik sudionika u postupku FIDUCIA d.o.o. za trgovinu i ugostiteljstvo</item>
      <item>Radojka Danek, OIB 78988701424, Petra Preradovića 6, 22000 Šibenik</item>
    </izvorni_sadrzaj>
    <derivirana_varijabla naziv="DomainObject.Predmet.OstaliListFormatedWithAdressOIB_1">
      <item>Zdravko Ivić, OIB 81761720254, Mirka Viriusa br. 1, 10000 Zagreb punomoćnik sudionika u postupku FIDUCIA d.o.o. za trgovinu i ugostiteljstvo</item>
      <item>Radojka Danek, OIB 78988701424, Petra Preradovića 6, 22000 Šibenik</item>
    </derivirana_varijabla>
  </DomainObject.Predmet.OstaliListFormatedWithAdressOIB>
  <DomainObject.Predmet.OstaliListNazivFormated>
    <izvorni_sadrzaj>
      <item>Zdravko Ivić</item>
      <item>Radojka Danek</item>
    </izvorni_sadrzaj>
    <derivirana_varijabla naziv="DomainObject.Predmet.OstaliListNazivFormated_1">
      <item>Zdravko Ivić</item>
      <item>Radojka Danek</item>
    </derivirana_varijabla>
  </DomainObject.Predmet.OstaliListNazivFormated>
  <DomainObject.Predmet.OstaliListNazivFormatedOIB>
    <izvorni_sadrzaj>
      <item>Zdravko Ivić, OIB 81761720254</item>
      <item>Radojka Danek, OIB 78988701424</item>
    </izvorni_sadrzaj>
    <derivirana_varijabla naziv="DomainObject.Predmet.OstaliListNazivFormatedOIB_1">
      <item>Zdravko Ivić, OIB 81761720254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St-397/2013-67</izvorni_sadrzaj>
    <derivirana_varijabla naziv="DomainObject.PoslovniBrojDokumenta_1">St-397/2013-67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FIDUCIA d.o.o. za trgovinu i ugostiteljstvo</izvorni_sadrzaj>
    <derivirana_varijabla naziv="DomainObject.Predmet.ProtustrankaIDrugi_1">FIDUCIA d.o.o. za trgovinu i ugostiteljstvo</derivirana_varijabla>
  </DomainObject.Predmet.ProtustrankaIDrugi>
  <DomainObject.Predmet.StrankaIDrugiAdressOIB>
    <izvorni_sadrzaj>FINA - Regionalni centar Zagreb, OIB 85821130368</izvorni_sadrzaj>
    <derivirana_varijabla naziv="DomainObject.Predmet.StrankaIDrugiAdressOIB_1">FINA - Regionalni centar Zagreb, OIB 85821130368</derivirana_varijabla>
  </DomainObject.Predmet.StrankaIDrugiAdressOIB>
  <DomainObject.Predmet.ProtustrankaIDrugiAdressOIB>
    <izvorni_sadrzaj>FIDUCIA d.o.o. za trgovinu i ugostiteljstvo, OIB 82984702686, Ivići 27, 22320 Drinovci</izvorni_sadrzaj>
    <derivirana_varijabla naziv="DomainObject.Predmet.ProtustrankaIDrugiAdressOIB_1">FIDUCIA d.o.o. za trgovinu i ugostiteljstvo, OIB 82984702686, Ivići 27,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FIDUCIA d.o.o. za trgovinu i ugostiteljstvo</item>
      <item>Zdravko Ivić</item>
      <item>Radojka Danek</item>
    </izvorni_sadrzaj>
    <derivirana_varijabla naziv="DomainObject.Predmet.SudioniciListNaziv_1">
      <item>FINA - Regionalni centar Zagreb</item>
      <item>FIDUCIA d.o.o. za trgovinu i ugostiteljstvo</item>
      <item>Zdravko Ivić</item>
      <item>Radojka Danek</item>
    </derivirana_varijabla>
  </DomainObject.Predmet.SudioniciListNaziv>
  <DomainObject.Predmet.SudioniciListAdressOIB>
    <izvorni_sadrzaj>
      <item>FINA - Regionalni centar Zagreb, OIB 85821130368</item>
      <item>FIDUCIA d.o.o. za trgovinu i ugostiteljstvo, OIB 82984702686, Ivići 27,22320 Drinovci</item>
      <item>Zdravko Ivić, OIB 81761720254, Mirka Viriusa br. 1,10000 Zagreb</item>
      <item>Radojka Danek, OIB 78988701424, Petra Preradovića 6,22000 Šibenik</item>
    </izvorni_sadrzaj>
    <derivirana_varijabla naziv="DomainObject.Predmet.SudioniciListAdressOIB_1">
      <item>FINA - Regionalni centar Zagreb, OIB 85821130368</item>
      <item>FIDUCIA d.o.o. za trgovinu i ugostiteljstvo, OIB 82984702686, Ivići 27,22320 Drinovci</item>
      <item>Zdravko Ivić, OIB 81761720254, Mirka Viriusa br. 1,10000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A053FC-3DA6-4196-A9A0-91E12C234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1245</properties:Characters>
  <properties:Lines>67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2018-03-12T09:27:00Z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St-397/2013-67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