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84f5" w14:paraId="09284f5" w:rsidRDefault="00386198" w:rsidP="00E51FDF" w:rsidR="00386198" w:rsidRPr="000D739E">
      <w:pPr>
        <w:jc w:val="right"/>
        <w15:collapsed w:val="false"/>
      </w:pPr>
      <w:r w:rsidRPr="000D739E">
        <w:tab/>
      </w:r>
    </w:p>
    <w:p w:rsidRDefault="00386198" w:rsidP="00825537" w:rsidR="00386198" w:rsidRPr="000D739E"/>
    <w:p w:rsidRDefault="00386198" w:rsidP="00825537" w:rsidR="00386198" w:rsidRPr="000D739E"/>
    <w:p w:rsidRDefault="000E4FA2" w:rsidP="00825537" w:rsidR="000E4FA2" w:rsidRPr="000D739E">
      <w:pPr>
        <w:rPr>
          <w:b/>
          <w:bCs/>
        </w:rPr>
      </w:pP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REPUBLIKA HRVATSKA</w:t>
      </w: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TRGOVAČKI SUD U ZADRU</w:t>
      </w:r>
    </w:p>
    <w:p w:rsidRDefault="00345BC5" w:rsidP="00825537" w:rsidR="00345BC5" w:rsidRPr="00104B99">
      <w:r w:rsidRPr="00104B99">
        <w:t>Dr. Franje Tuđmana 35</w:t>
      </w:r>
    </w:p>
    <w:p w:rsidRDefault="00386198" w:rsidP="00825537" w:rsidR="00386198" w:rsidRPr="00104B99">
      <w:pPr>
        <w:jc w:val="center"/>
      </w:pPr>
    </w:p>
    <w:p w:rsidRDefault="00386198" w:rsidP="00825537" w:rsidR="00386198" w:rsidRPr="00104B99">
      <w:pPr>
        <w:jc w:val="center"/>
        <w:rPr>
          <w:bCs/>
        </w:rPr>
      </w:pPr>
      <w:r w:rsidRPr="00104B99">
        <w:rPr>
          <w:bCs/>
        </w:rPr>
        <w:t xml:space="preserve">U   I M E  R E  P U B L I K E  H R V A T S K E </w:t>
      </w:r>
    </w:p>
    <w:p w:rsidRDefault="00386198" w:rsidP="00825537" w:rsidR="00386198" w:rsidRPr="00104B99">
      <w:pPr>
        <w:rPr>
          <w:bCs/>
        </w:rPr>
      </w:pPr>
    </w:p>
    <w:p w:rsidRDefault="00386198" w:rsidP="00825537" w:rsidR="00386198" w:rsidRPr="00104B99">
      <w:pPr>
        <w:jc w:val="center"/>
        <w:rPr>
          <w:bCs/>
        </w:rPr>
      </w:pPr>
      <w:r w:rsidRPr="00104B99">
        <w:rPr>
          <w:bCs/>
        </w:rPr>
        <w:t>R J E Š E N J E</w:t>
      </w:r>
    </w:p>
    <w:p w:rsidRDefault="005B5AF4" w:rsidP="00825537" w:rsidR="005B5AF4" w:rsidRPr="00104B99"/>
    <w:p w:rsidRDefault="005B5AF4" w:rsidP="00B86896" w:rsidR="00C26D1C" w:rsidRPr="00104B99">
      <w:pPr>
        <w:ind w:firstLine="708"/>
        <w:jc w:val="both"/>
      </w:pPr>
      <w:r w:rsidRPr="00104B99">
        <w:t xml:space="preserve">Trgovački sud u Zadru, </w:t>
      </w:r>
      <w:r w:rsidR="000E4FA2" w:rsidRPr="00104B99">
        <w:t xml:space="preserve">po sutkinji Ani Markač, </w:t>
      </w:r>
      <w:r w:rsidRPr="00104B99">
        <w:t>u stečajnom postupku nad stečajnim dužnikom</w:t>
      </w:r>
      <w:r w:rsidR="00C300E6" w:rsidRPr="00104B99">
        <w:t xml:space="preserve"> </w:t>
      </w:r>
      <w:r w:rsidR="00EC2E20">
        <w:t>ZARA INFO j.d.o.o. za marketing i trgovinu, Zadar, Put Nina 85,</w:t>
      </w:r>
      <w:r w:rsidR="00EC2E20">
        <w:rPr>
          <w:rFonts w:cstheme="majorBidi" w:hAnsiTheme="majorBidi" w:asciiTheme="majorBidi"/>
          <w:bCs/>
        </w:rPr>
        <w:t xml:space="preserve"> OIB:90470287067</w:t>
      </w:r>
      <w:r w:rsidR="003F38C9">
        <w:t xml:space="preserve">, </w:t>
      </w:r>
      <w:r w:rsidR="00386198" w:rsidRPr="00104B99">
        <w:t xml:space="preserve">sukladno čl. </w:t>
      </w:r>
      <w:r w:rsidR="006104B9" w:rsidRPr="00104B99">
        <w:t>132</w:t>
      </w:r>
      <w:r w:rsidR="00386198" w:rsidRPr="00104B99">
        <w:t>.</w:t>
      </w:r>
      <w:r w:rsidR="006104B9" w:rsidRPr="00104B99">
        <w:t xml:space="preserve"> st. 2.</w:t>
      </w:r>
      <w:r w:rsidR="00386198" w:rsidRPr="00104B99">
        <w:t xml:space="preserve"> Stečajnog zakona (Narodne novine br. </w:t>
      </w:r>
      <w:r w:rsidR="006104B9" w:rsidRPr="00104B99">
        <w:t>71/</w:t>
      </w:r>
      <w:r w:rsidR="00D12660">
        <w:t>20</w:t>
      </w:r>
      <w:r w:rsidR="006104B9" w:rsidRPr="00104B99">
        <w:t>15</w:t>
      </w:r>
      <w:r w:rsidR="001951F1">
        <w:t xml:space="preserve"> i 104/</w:t>
      </w:r>
      <w:r w:rsidR="00D12660">
        <w:t>20</w:t>
      </w:r>
      <w:r w:rsidR="001951F1">
        <w:t>17</w:t>
      </w:r>
      <w:r w:rsidR="00386198" w:rsidRPr="00104B99">
        <w:t>),</w:t>
      </w:r>
      <w:r w:rsidR="00731302">
        <w:t xml:space="preserve"> </w:t>
      </w:r>
      <w:r w:rsidR="00F717F7">
        <w:t>23. srpnja</w:t>
      </w:r>
      <w:r w:rsidR="00721FB9">
        <w:t xml:space="preserve"> </w:t>
      </w:r>
      <w:r w:rsidR="00731302">
        <w:t>2018.</w:t>
      </w:r>
      <w:r w:rsidR="000A1F5A" w:rsidRPr="00104B99">
        <w:t>,</w:t>
      </w:r>
    </w:p>
    <w:p w:rsidRDefault="00386198" w:rsidP="00825537" w:rsidR="00386198" w:rsidRPr="00104B99">
      <w:pPr>
        <w:jc w:val="center"/>
      </w:pPr>
      <w:r w:rsidRPr="00104B99">
        <w:t>r i j e š i o  j e</w:t>
      </w:r>
    </w:p>
    <w:p w:rsidRDefault="00386198" w:rsidP="00825537" w:rsidR="00386198" w:rsidRPr="000D739E">
      <w:pPr>
        <w:jc w:val="both"/>
      </w:pPr>
    </w:p>
    <w:p w:rsidRDefault="00654A2D" w:rsidP="00654A2D" w:rsidR="00654A2D" w:rsidRPr="000D739E">
      <w:pPr>
        <w:jc w:val="both"/>
      </w:pPr>
      <w:r w:rsidRPr="000D739E">
        <w:t>I.</w:t>
      </w:r>
      <w:r w:rsidRPr="000D739E">
        <w:tab/>
      </w:r>
      <w:r w:rsidR="00386198" w:rsidRPr="000D739E">
        <w:t>Otvara se stečajni postupak nad stečajnim dužnikom</w:t>
      </w:r>
      <w:r w:rsidR="000D739E" w:rsidRPr="000D739E">
        <w:t xml:space="preserve"> </w:t>
      </w:r>
      <w:r w:rsidR="00EC2E20">
        <w:t>ZARA INFO j.d.o.o. za marketing i trgovinu, Zadar, Put Nina 85,</w:t>
      </w:r>
      <w:r w:rsidR="00EC2E20">
        <w:rPr>
          <w:rFonts w:cstheme="majorBidi" w:hAnsiTheme="majorBidi" w:asciiTheme="majorBidi"/>
          <w:bCs/>
        </w:rPr>
        <w:t xml:space="preserve"> OIB:90470287067</w:t>
      </w:r>
      <w:r w:rsidR="00D805DB">
        <w:t>,</w:t>
      </w:r>
      <w:r w:rsidR="00145F88">
        <w:t xml:space="preserve"> </w:t>
      </w:r>
      <w:r w:rsidRPr="000D739E">
        <w:t>s danom</w:t>
      </w:r>
      <w:r w:rsidR="00731302">
        <w:t xml:space="preserve"> </w:t>
      </w:r>
      <w:r w:rsidR="00F717F7">
        <w:t>23. srpnja</w:t>
      </w:r>
      <w:r w:rsidR="00721FB9">
        <w:t xml:space="preserve"> 2</w:t>
      </w:r>
      <w:r w:rsidR="00731302">
        <w:t>018</w:t>
      </w:r>
      <w:r w:rsidR="00E504BC">
        <w:t xml:space="preserve">. u </w:t>
      </w:r>
      <w:r w:rsidR="008C53E5">
        <w:t>10,30</w:t>
      </w:r>
      <w:r w:rsidR="000D739E">
        <w:t xml:space="preserve"> sati </w:t>
      </w:r>
      <w:r w:rsidRPr="000D739E">
        <w:rPr>
          <w:bCs/>
        </w:rPr>
        <w:t>kada</w:t>
      </w:r>
      <w:r w:rsidRPr="000D739E">
        <w:t xml:space="preserve"> će se ovo rješenje objaviti na mrežnoj stranici e-Oglasna ploča sudova. </w:t>
      </w:r>
    </w:p>
    <w:p w:rsidRDefault="00654A2D" w:rsidP="00F1126F" w:rsidR="00654A2D" w:rsidRPr="000D739E">
      <w:pPr>
        <w:ind w:hanging="709" w:left="709"/>
        <w:jc w:val="both"/>
      </w:pPr>
    </w:p>
    <w:p w:rsidRDefault="00654A2D" w:rsidP="00654A2D" w:rsidR="00386198" w:rsidRPr="000D739E">
      <w:pPr>
        <w:jc w:val="both"/>
      </w:pPr>
      <w:r w:rsidRPr="000D739E">
        <w:t>II.</w:t>
      </w:r>
      <w:r w:rsidRPr="000D739E">
        <w:tab/>
      </w:r>
      <w:r w:rsidR="00145F88">
        <w:t>Ante Vukašina</w:t>
      </w:r>
      <w:r w:rsidR="00145F88" w:rsidRPr="00E53D71">
        <w:t xml:space="preserve"> iz Zadra, Dr. Franje Tuđmana 46/C, OIB:6564396159</w:t>
      </w:r>
      <w:r w:rsidR="004131E7" w:rsidRPr="000D739E">
        <w:t xml:space="preserve"> </w:t>
      </w:r>
      <w:r w:rsidR="00A31DE4">
        <w:t>imenuje se za stečajn</w:t>
      </w:r>
      <w:r w:rsidR="003F38C9">
        <w:t>og upravitelja.</w:t>
      </w:r>
    </w:p>
    <w:p w:rsidRDefault="00386198" w:rsidP="00013993" w:rsidR="00386198" w:rsidRPr="000D739E">
      <w:pPr>
        <w:jc w:val="both"/>
      </w:pPr>
    </w:p>
    <w:p w:rsidRDefault="00654A2D" w:rsidP="00013993" w:rsidR="00386198">
      <w:pPr>
        <w:jc w:val="both"/>
      </w:pPr>
      <w:r w:rsidRPr="000D739E">
        <w:t>III.</w:t>
      </w:r>
      <w:r w:rsidRPr="000D739E">
        <w:tab/>
      </w:r>
      <w:r w:rsidR="00386198" w:rsidRPr="000D739E">
        <w:t xml:space="preserve">Zaključuje se stečajni postupak nad stečajnim dužnikom </w:t>
      </w:r>
      <w:r w:rsidR="00EC2E20">
        <w:t>ZARA INFO j.d.o.o. za marketing i trgovinu, Zadar, Put Nina 85,</w:t>
      </w:r>
      <w:r w:rsidR="00EC2E20">
        <w:rPr>
          <w:rFonts w:cstheme="majorBidi" w:hAnsiTheme="majorBidi" w:asciiTheme="majorBidi"/>
          <w:bCs/>
        </w:rPr>
        <w:t xml:space="preserve"> OIB:90470287067</w:t>
      </w:r>
      <w:r w:rsidR="003F38C9">
        <w:t>.</w:t>
      </w:r>
    </w:p>
    <w:p w:rsidRDefault="003F38C9" w:rsidP="00013993" w:rsidR="003F38C9" w:rsidRPr="000D739E">
      <w:pPr>
        <w:jc w:val="both"/>
      </w:pPr>
    </w:p>
    <w:p w:rsidRDefault="00C26D1C" w:rsidP="00654A2D" w:rsidR="00386198" w:rsidRPr="000D739E">
      <w:pPr>
        <w:jc w:val="both"/>
      </w:pPr>
      <w:r>
        <w:t>I</w:t>
      </w:r>
      <w:r w:rsidR="00654A2D" w:rsidRPr="000D739E">
        <w:t>V.</w:t>
      </w:r>
      <w:r w:rsidR="00654A2D" w:rsidRPr="000D739E">
        <w:tab/>
      </w:r>
      <w:r w:rsidR="00386198" w:rsidRPr="000D739E">
        <w:t xml:space="preserve">Ovo rješenje </w:t>
      </w:r>
      <w:r w:rsidR="000D739E">
        <w:t>objavit će se na mrežnoj stranici e-O</w:t>
      </w:r>
      <w:r w:rsidR="006C1D4F" w:rsidRPr="000D739E">
        <w:t>glasn</w:t>
      </w:r>
      <w:r w:rsidR="000D739E">
        <w:t>a ploča sudova i</w:t>
      </w:r>
      <w:r w:rsidR="00386198" w:rsidRPr="000D739E">
        <w:t xml:space="preserve"> dostav</w:t>
      </w:r>
      <w:r w:rsidR="000D739E">
        <w:t xml:space="preserve">it će se </w:t>
      </w:r>
      <w:r w:rsidR="00386198" w:rsidRPr="000D739E">
        <w:t xml:space="preserve"> sudskom registru radi </w:t>
      </w:r>
      <w:r w:rsidR="006104B9" w:rsidRPr="000D739E">
        <w:t>upisa činjenice otvaranja stečajnog</w:t>
      </w:r>
      <w:r w:rsidR="000D739E">
        <w:t xml:space="preserve"> postupka odmah po objavi na </w:t>
      </w:r>
      <w:r w:rsidR="00104B99">
        <w:t xml:space="preserve">mrežnoj stranici </w:t>
      </w:r>
      <w:r w:rsidR="000D739E">
        <w:t>e-O</w:t>
      </w:r>
      <w:r w:rsidR="006104B9" w:rsidRPr="000D739E">
        <w:t>glasn</w:t>
      </w:r>
      <w:r w:rsidR="000D739E">
        <w:t xml:space="preserve">a ploča sudova </w:t>
      </w:r>
      <w:r w:rsidR="006104B9" w:rsidRPr="000D739E">
        <w:t xml:space="preserve">i po pravomoćnosti radi </w:t>
      </w:r>
      <w:r w:rsidR="00386198" w:rsidRPr="000D739E">
        <w:t>brisanja stečajnog dužnika iz registra.</w:t>
      </w:r>
    </w:p>
    <w:p w:rsidRDefault="00386198" w:rsidP="00013993" w:rsidR="00386198" w:rsidRPr="000D739E">
      <w:pPr>
        <w:ind w:hanging="705" w:left="705"/>
        <w:jc w:val="both"/>
      </w:pPr>
    </w:p>
    <w:p w:rsidRDefault="00386198" w:rsidP="00825537" w:rsidR="00386198" w:rsidRPr="000D739E">
      <w:pPr>
        <w:ind w:hanging="705" w:left="705"/>
        <w:jc w:val="center"/>
      </w:pPr>
      <w:r w:rsidRPr="000D739E">
        <w:t>Obrazloženje</w:t>
      </w:r>
    </w:p>
    <w:p w:rsidRDefault="00386198" w:rsidP="00825537" w:rsidR="00386198" w:rsidRPr="000D739E">
      <w:pPr>
        <w:ind w:hanging="705" w:left="705"/>
        <w:jc w:val="center"/>
      </w:pPr>
    </w:p>
    <w:p w:rsidRDefault="00386198" w:rsidP="008C53E5" w:rsidR="00386198" w:rsidRPr="000D739E">
      <w:pPr>
        <w:ind w:firstLine="720"/>
        <w:jc w:val="both"/>
      </w:pPr>
      <w:r w:rsidRPr="000D739E">
        <w:t>Financijska agencija, Regionalni centar Split</w:t>
      </w:r>
      <w:r w:rsidR="00F1126F" w:rsidRPr="000D739E">
        <w:t xml:space="preserve">, Podružnica </w:t>
      </w:r>
      <w:r w:rsidR="000D739E">
        <w:t xml:space="preserve">Zadar </w:t>
      </w:r>
      <w:r w:rsidRPr="000D739E">
        <w:t xml:space="preserve">dostavila </w:t>
      </w:r>
      <w:r w:rsidR="00654A2D" w:rsidRPr="000D739E">
        <w:t xml:space="preserve">je </w:t>
      </w:r>
      <w:r w:rsidRPr="000D739E">
        <w:t xml:space="preserve">ovom sudu prijedlog za </w:t>
      </w:r>
      <w:r w:rsidR="009E1438" w:rsidRPr="000D739E">
        <w:t>otvaranje</w:t>
      </w:r>
      <w:r w:rsidRPr="000D739E">
        <w:t xml:space="preserve"> stečajnog postupka nad </w:t>
      </w:r>
      <w:r w:rsidR="009C416E" w:rsidRPr="000D739E">
        <w:t xml:space="preserve">uvodnom označenim </w:t>
      </w:r>
      <w:r w:rsidRPr="000D739E">
        <w:t xml:space="preserve">stečajnim dužnikom postupajući temeljem članka </w:t>
      </w:r>
      <w:r w:rsidR="000D739E">
        <w:t xml:space="preserve">110. st. 1. </w:t>
      </w:r>
      <w:r w:rsidR="00F1126F" w:rsidRPr="000D739E">
        <w:t>Stečajnog zakona</w:t>
      </w:r>
      <w:r w:rsidR="00654A2D" w:rsidRPr="000D739E">
        <w:t>.</w:t>
      </w:r>
      <w:r w:rsidR="008C53E5">
        <w:t xml:space="preserve"> Iz</w:t>
      </w:r>
      <w:r w:rsidR="00721FB9">
        <w:t xml:space="preserve"> prijedlog</w:t>
      </w:r>
      <w:r w:rsidR="008C53E5">
        <w:t>a</w:t>
      </w:r>
      <w:r w:rsidR="00721FB9">
        <w:t xml:space="preserve"> iste proizlazi da </w:t>
      </w:r>
      <w:r w:rsidR="00D12660">
        <w:t xml:space="preserve">je </w:t>
      </w:r>
      <w:r w:rsidR="00721FB9">
        <w:t xml:space="preserve">dužnik na dan </w:t>
      </w:r>
      <w:r w:rsidR="00B21C11">
        <w:t>17</w:t>
      </w:r>
      <w:r w:rsidR="00145F88">
        <w:t>. svibnja</w:t>
      </w:r>
      <w:r w:rsidR="009835DE">
        <w:t xml:space="preserve"> 2017.</w:t>
      </w:r>
      <w:r w:rsidR="00721FB9">
        <w:t xml:space="preserve"> </w:t>
      </w:r>
      <w:r w:rsidR="00721FB9" w:rsidRPr="002B5AAE">
        <w:t>u Očevidniku</w:t>
      </w:r>
      <w:r w:rsidR="00D12660">
        <w:t xml:space="preserve"> redoslijeda osnova za plaćanje </w:t>
      </w:r>
      <w:r w:rsidR="00721FB9" w:rsidRPr="002B5AAE">
        <w:t>ima</w:t>
      </w:r>
      <w:r w:rsidR="00D12660">
        <w:t>o</w:t>
      </w:r>
      <w:r w:rsidR="00721FB9" w:rsidRPr="002B5AAE">
        <w:t xml:space="preserve"> evidentirane neizvršene osnove za plaćanje u neprekinutom razdoblju od </w:t>
      </w:r>
      <w:r w:rsidR="00721FB9">
        <w:t xml:space="preserve">120 </w:t>
      </w:r>
      <w:r w:rsidR="00721FB9" w:rsidRPr="002B5AAE">
        <w:t>dan</w:t>
      </w:r>
      <w:r w:rsidR="00721FB9">
        <w:t>a</w:t>
      </w:r>
      <w:r w:rsidR="00721FB9" w:rsidRPr="002B5AAE">
        <w:t xml:space="preserve"> u ukupnom iznosu od </w:t>
      </w:r>
      <w:r w:rsidR="00B21C11">
        <w:t>6.990,00</w:t>
      </w:r>
      <w:r w:rsidR="00721FB9">
        <w:t xml:space="preserve"> kn</w:t>
      </w:r>
      <w:r w:rsidR="00721FB9" w:rsidRPr="002B5AAE">
        <w:t xml:space="preserve">, da </w:t>
      </w:r>
      <w:r w:rsidR="00B21C11">
        <w:t>nema</w:t>
      </w:r>
      <w:r w:rsidR="00D805DB">
        <w:t xml:space="preserve"> zaposlen</w:t>
      </w:r>
      <w:r w:rsidR="00B21C11">
        <w:t>ih</w:t>
      </w:r>
      <w:r w:rsidR="00721FB9" w:rsidRPr="002B5AAE">
        <w:t xml:space="preserve">, </w:t>
      </w:r>
      <w:r w:rsidR="00721FB9" w:rsidRPr="00CF7AC9">
        <w:t xml:space="preserve">da </w:t>
      </w:r>
      <w:r w:rsidR="00721FB9">
        <w:t>ima</w:t>
      </w:r>
      <w:r w:rsidR="00721FB9" w:rsidRPr="00CF7AC9">
        <w:t xml:space="preserve"> otvoren</w:t>
      </w:r>
      <w:r w:rsidR="00B21C11">
        <w:t>e</w:t>
      </w:r>
      <w:r w:rsidR="00721FB9" w:rsidRPr="00CF7AC9">
        <w:t xml:space="preserve"> račun</w:t>
      </w:r>
      <w:r w:rsidR="00B21C11">
        <w:t>e</w:t>
      </w:r>
      <w:r w:rsidR="00F717F7">
        <w:t xml:space="preserve"> kod </w:t>
      </w:r>
      <w:r w:rsidR="00B21C11">
        <w:t>Privredne</w:t>
      </w:r>
      <w:r w:rsidR="00145F88">
        <w:t xml:space="preserve"> banke d.d.</w:t>
      </w:r>
      <w:r w:rsidR="00721FB9">
        <w:t xml:space="preserve"> </w:t>
      </w:r>
      <w:r w:rsidR="00B21C11">
        <w:t xml:space="preserve">i </w:t>
      </w:r>
      <w:proofErr w:type="spellStart"/>
      <w:r w:rsidR="00B21C11">
        <w:t>Addiko</w:t>
      </w:r>
      <w:proofErr w:type="spellEnd"/>
      <w:r w:rsidR="00B21C11">
        <w:t xml:space="preserve"> </w:t>
      </w:r>
      <w:proofErr w:type="spellStart"/>
      <w:r w:rsidR="00B21C11">
        <w:t>bank</w:t>
      </w:r>
      <w:proofErr w:type="spellEnd"/>
      <w:r w:rsidR="00B21C11">
        <w:t xml:space="preserve"> d.d., te da nema z</w:t>
      </w:r>
      <w:r w:rsidR="00721FB9" w:rsidRPr="00CF7AC9">
        <w:t>aplijenjenih</w:t>
      </w:r>
      <w:r w:rsidR="00145F88">
        <w:t xml:space="preserve"> </w:t>
      </w:r>
      <w:r w:rsidR="00145F88" w:rsidRPr="00CF7AC9">
        <w:t>sredstava</w:t>
      </w:r>
      <w:r w:rsidR="00145F88">
        <w:t xml:space="preserve"> </w:t>
      </w:r>
      <w:r w:rsidR="00721FB9" w:rsidRPr="00CF7AC9">
        <w:t>na ime predujma za namire</w:t>
      </w:r>
      <w:r w:rsidR="00721FB9">
        <w:t>nje troškova.</w:t>
      </w:r>
      <w:r w:rsidR="008C53E5">
        <w:t xml:space="preserve"> </w:t>
      </w:r>
      <w:r w:rsidRPr="000D739E">
        <w:t xml:space="preserve">Rješenjem </w:t>
      </w:r>
      <w:r w:rsidR="00721FB9">
        <w:t>ovog s</w:t>
      </w:r>
      <w:r w:rsidRPr="000D739E">
        <w:t xml:space="preserve">uda od </w:t>
      </w:r>
      <w:r w:rsidR="00B21C11">
        <w:t>14. prosinca</w:t>
      </w:r>
      <w:r w:rsidR="00F717F7">
        <w:t xml:space="preserve"> 201</w:t>
      </w:r>
      <w:r w:rsidR="003F38C9">
        <w:t>7</w:t>
      </w:r>
      <w:r w:rsidR="00F717F7">
        <w:t>.</w:t>
      </w:r>
      <w:r w:rsidR="00104B99">
        <w:t xml:space="preserve"> </w:t>
      </w:r>
      <w:r w:rsidRPr="000D739E">
        <w:t xml:space="preserve">pokrenut je prethodni postupak nad </w:t>
      </w:r>
      <w:r w:rsidR="000D739E">
        <w:t>uvodno označenim dužnikom.</w:t>
      </w:r>
    </w:p>
    <w:p w:rsidRDefault="00386198" w:rsidP="005F1576" w:rsidR="005F1576">
      <w:pPr>
        <w:jc w:val="both"/>
        <w:rPr>
          <w:rFonts w:cstheme="majorBidi" w:hAnsiTheme="majorBidi" w:asciiTheme="majorBidi"/>
        </w:rPr>
      </w:pPr>
      <w:r w:rsidRPr="000D739E">
        <w:tab/>
      </w:r>
      <w:r w:rsidR="00AA0776">
        <w:t xml:space="preserve">Privremeni stečajni upravitelj </w:t>
      </w:r>
      <w:r w:rsidR="00145F88">
        <w:t xml:space="preserve">Ante Vukašina iz Zadra </w:t>
      </w:r>
      <w:r w:rsidR="005C743A">
        <w:t>koji je imenovan</w:t>
      </w:r>
      <w:r w:rsidR="00721FB9">
        <w:t xml:space="preserve"> rješenjem suda od </w:t>
      </w:r>
      <w:r w:rsidR="00B21C11">
        <w:t>1. ožujka</w:t>
      </w:r>
      <w:r w:rsidR="00145F88">
        <w:t xml:space="preserve"> 2018.</w:t>
      </w:r>
      <w:r w:rsidR="00D805DB">
        <w:t xml:space="preserve"> </w:t>
      </w:r>
      <w:r w:rsidR="009835DE">
        <w:t>dostavio</w:t>
      </w:r>
      <w:r w:rsidR="00721FB9">
        <w:t xml:space="preserve"> je </w:t>
      </w:r>
      <w:r w:rsidR="00721FB9" w:rsidRPr="000D739E">
        <w:t>izvješće</w:t>
      </w:r>
      <w:r w:rsidR="009835DE">
        <w:t xml:space="preserve"> </w:t>
      </w:r>
      <w:r w:rsidR="00145F88">
        <w:t>iz kojeg</w:t>
      </w:r>
      <w:r w:rsidR="00721FB9" w:rsidRPr="000D739E">
        <w:t xml:space="preserve"> </w:t>
      </w:r>
      <w:r w:rsidR="00721FB9">
        <w:t xml:space="preserve">proizlazi </w:t>
      </w:r>
      <w:r w:rsidR="005F1576">
        <w:rPr>
          <w:rFonts w:cstheme="majorBidi" w:hAnsiTheme="majorBidi" w:asciiTheme="majorBidi"/>
        </w:rPr>
        <w:t xml:space="preserve">na dan 29. siječnja 2018. dužnik nema zaposlenih. Dužnik da je 31. studenog 2014. otvorio žiro-račun kod ADDIKO BANK d.d., broj: HR4825000091101408588, a dana 24. veljače 2017. isti račun je blokiran i bio je u blokadi sve do 19. veljače 2018. kada je ugašen. Na dan 1. ožujka 2018. dužnik da nema nikakvu dugotrajnu nematerijalnu i materijalnu imovinu slijedom čega da se ne može očekivati ikakav prihod od prodaje materijalne imovine. Dužnik u svojim poslovnim knjigama nema nikakvih zaliha sirovina i materijala, proizvodnje u tijeku, gotovih proizvoda i </w:t>
      </w:r>
      <w:r w:rsidR="005F1576">
        <w:rPr>
          <w:rFonts w:cstheme="majorBidi" w:hAnsiTheme="majorBidi" w:asciiTheme="majorBidi"/>
        </w:rPr>
        <w:lastRenderedPageBreak/>
        <w:t xml:space="preserve">trgovačke robe. Uvidom u dostavljenu dokumentaciju privremeni stečajni upravitelj utvrdio je, da dužnik nema naplativih potraživanja od poduzetnika za robu i usluge pa se nema što naplatiti, te da isti nema nikakva iskazana ni potraživanja od države i drugih institucija, kao ni ostala potraživanja. Na dan 1. ožujka 2018. dužnik nema naplativih potraživanja za dane zajmove, depozite i slično pa se ne može očekivati da se ostvari ikakav priliv od ovoga. Dužnik da nema nikakvu imovinu – ono što bi činilo stečajnu masu iz koje bi se mogli podmiriti troškovi stečajnog postupka. </w:t>
      </w:r>
    </w:p>
    <w:p w:rsidRDefault="005F1576" w:rsidP="005F1576" w:rsidR="005F1576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Budući da na strani dužnika postoje razlozi za otvaranje stečajnog postupka, a to su nesposobnost za plaćanje i prezaduženost p</w:t>
      </w:r>
      <w:r w:rsidRPr="00BA2DBB">
        <w:rPr>
          <w:rFonts w:cstheme="majorBidi" w:hAnsiTheme="majorBidi" w:asciiTheme="majorBidi"/>
        </w:rPr>
        <w:t>rivremeni stečaj</w:t>
      </w:r>
      <w:r>
        <w:rPr>
          <w:rFonts w:cstheme="majorBidi" w:hAnsiTheme="majorBidi" w:asciiTheme="majorBidi"/>
        </w:rPr>
        <w:t>ni upravitelj  predložio je da s</w:t>
      </w:r>
      <w:r w:rsidRPr="00BA2DBB">
        <w:rPr>
          <w:rFonts w:cstheme="majorBidi" w:hAnsiTheme="majorBidi" w:asciiTheme="majorBidi"/>
        </w:rPr>
        <w:t xml:space="preserve">ud postupi sukladno odredbi čl. 132. Stečajnog zakona. Isti je procijenio troškove vođenja stečajnog postupka u iznos od ukupno </w:t>
      </w:r>
      <w:r>
        <w:rPr>
          <w:rFonts w:cstheme="majorBidi" w:hAnsiTheme="majorBidi" w:asciiTheme="majorBidi"/>
        </w:rPr>
        <w:t>30</w:t>
      </w:r>
      <w:r w:rsidRPr="00BA2DBB">
        <w:rPr>
          <w:rFonts w:cstheme="majorBidi" w:hAnsiTheme="majorBidi" w:asciiTheme="majorBidi"/>
        </w:rPr>
        <w:t>.</w:t>
      </w:r>
      <w:r>
        <w:rPr>
          <w:rFonts w:cstheme="majorBidi" w:hAnsiTheme="majorBidi" w:asciiTheme="majorBidi"/>
        </w:rPr>
        <w:t>050</w:t>
      </w:r>
      <w:r w:rsidRPr="00BA2DBB">
        <w:rPr>
          <w:rFonts w:cstheme="majorBidi" w:hAnsiTheme="majorBidi" w:asciiTheme="majorBidi"/>
        </w:rPr>
        <w:t>,00 kn i to na ime administrativnih taksi, biljega i poštarine (6 mj. x100,00 kn)</w:t>
      </w:r>
      <w:r>
        <w:rPr>
          <w:rFonts w:cstheme="majorBidi" w:hAnsiTheme="majorBidi" w:asciiTheme="majorBidi"/>
        </w:rPr>
        <w:t xml:space="preserve"> ukupno iznos od 600,00 kn</w:t>
      </w:r>
      <w:r w:rsidRPr="00BA2DBB">
        <w:rPr>
          <w:rFonts w:cstheme="majorBidi" w:hAnsiTheme="majorBidi" w:asciiTheme="majorBidi"/>
        </w:rPr>
        <w:t xml:space="preserve">, izrade pečata </w:t>
      </w:r>
      <w:r>
        <w:rPr>
          <w:rFonts w:cstheme="majorBidi" w:hAnsiTheme="majorBidi" w:asciiTheme="majorBidi"/>
        </w:rPr>
        <w:t>150</w:t>
      </w:r>
      <w:r w:rsidRPr="00BA2DBB">
        <w:rPr>
          <w:rFonts w:cstheme="majorBidi" w:hAnsiTheme="majorBidi" w:asciiTheme="majorBidi"/>
        </w:rPr>
        <w:t xml:space="preserve">,00 kn, </w:t>
      </w:r>
      <w:r>
        <w:rPr>
          <w:rFonts w:cstheme="majorBidi" w:hAnsiTheme="majorBidi" w:asciiTheme="majorBidi"/>
        </w:rPr>
        <w:t>administrativnih troškova (otvaranje računa, uredski materijal) iznos od 500,00 kn, knjigovodstvene usluge (6 mj. x 1.000,00 kn) ukupno iznos od 6.000,00 kn, nagrade stečajnom upravitelju (6mj. x 2.000,00 kn neto ili 3.267,00 bruto) ukupno iznos od 19.600,00 kn te ostali troškovi (mobitel, telefon, druge režije), prema stvarnim troškovima iz računa usluga (6mj. x 200,00 kn) iznos od 1.200,00 kn i ostalo, iznos od 2.000,00 kn.</w:t>
      </w:r>
    </w:p>
    <w:p w:rsidRDefault="005F1576" w:rsidP="005F1576" w:rsidR="005F1576" w:rsidRPr="005F1576">
      <w:pPr>
        <w:ind w:firstLine="708"/>
        <w:jc w:val="both"/>
      </w:pPr>
      <w:r w:rsidRPr="000D739E">
        <w:t xml:space="preserve">Obzirom na sadržaj navedenog izvješća </w:t>
      </w:r>
      <w:r>
        <w:t xml:space="preserve">privremenog stečajnog upravitelja </w:t>
      </w:r>
      <w:r w:rsidR="008C53E5">
        <w:t xml:space="preserve">proizlazi da </w:t>
      </w:r>
      <w:r w:rsidRPr="000D739E">
        <w:t xml:space="preserve"> </w:t>
      </w:r>
      <w:r w:rsidR="008C53E5">
        <w:t xml:space="preserve">se </w:t>
      </w:r>
      <w:r w:rsidRPr="000D739E">
        <w:t xml:space="preserve">iz sada raspoložive stečajne mase ne mogu namiriti niti troškovi postupka pa se stoga ni stečajni postupak ne može provesti. Stoga je sud postupajući u skladu sa čl. 132. st. 1. Stečajnog zakona pozvao </w:t>
      </w:r>
      <w:r>
        <w:t xml:space="preserve">sve zainteresirane osobe koje imaju pravni interes </w:t>
      </w:r>
      <w:r w:rsidRPr="003F51AB">
        <w:rPr>
          <w:rFonts w:cstheme="majorBidi" w:hAnsiTheme="majorBidi" w:asciiTheme="majorBidi"/>
        </w:rPr>
        <w:t>za provedbom stečajnog postupka nad dužnikom</w:t>
      </w:r>
      <w:r w:rsidRPr="005F1576">
        <w:t xml:space="preserve"> </w:t>
      </w:r>
      <w:r>
        <w:t xml:space="preserve">ZARA INFO j.d.o.o. za marketing i trgovinu, Zadar, </w:t>
      </w:r>
      <w:r w:rsidRPr="000D739E">
        <w:t xml:space="preserve">da predujme dostatan iznos novca za pokriće troškova postupka koje je stečajni upravitelj specificirao u predračunu troškova. </w:t>
      </w:r>
    </w:p>
    <w:p w:rsidRDefault="00386198" w:rsidP="001605CA" w:rsidR="00386198" w:rsidRPr="000D739E">
      <w:pPr>
        <w:ind w:firstLine="708"/>
        <w:jc w:val="both"/>
      </w:pPr>
      <w:r w:rsidRPr="000D739E">
        <w:t xml:space="preserve">Rješenje kojim su </w:t>
      </w:r>
      <w:r w:rsidR="008C53E5">
        <w:t>naveden osobe pozvane</w:t>
      </w:r>
      <w:r w:rsidRPr="000D739E">
        <w:t xml:space="preserve"> na uplatu predujma objavljeno je</w:t>
      </w:r>
      <w:r w:rsidR="00E13355">
        <w:t xml:space="preserve"> na </w:t>
      </w:r>
      <w:r w:rsidR="009E67B8">
        <w:t xml:space="preserve">mrežnoj stranici </w:t>
      </w:r>
      <w:r w:rsidR="00E13355">
        <w:t>e-O</w:t>
      </w:r>
      <w:r w:rsidR="00B05CF9" w:rsidRPr="000D739E">
        <w:t>glasn</w:t>
      </w:r>
      <w:r w:rsidR="00E13355">
        <w:t xml:space="preserve">a ploča sudova </w:t>
      </w:r>
      <w:r w:rsidR="00A11C28">
        <w:t xml:space="preserve">dana </w:t>
      </w:r>
      <w:r w:rsidR="00B94B62">
        <w:t>11. lipnja</w:t>
      </w:r>
      <w:r w:rsidR="002C4292">
        <w:t xml:space="preserve"> 2018</w:t>
      </w:r>
      <w:r w:rsidR="009E67B8">
        <w:t>.</w:t>
      </w:r>
      <w:r w:rsidRPr="000D739E">
        <w:t xml:space="preserve">, temeljem čega je rok za uplatu predujma istekao </w:t>
      </w:r>
      <w:r w:rsidR="0055393A" w:rsidRPr="000D739E">
        <w:t xml:space="preserve">dana </w:t>
      </w:r>
      <w:r w:rsidR="005F1576">
        <w:t xml:space="preserve"> 4. srpnja </w:t>
      </w:r>
      <w:r w:rsidR="002C4292">
        <w:t>2018.</w:t>
      </w:r>
      <w:r w:rsidR="009E67B8">
        <w:t xml:space="preserve"> </w:t>
      </w:r>
      <w:r w:rsidRPr="000D739E">
        <w:t xml:space="preserve"> </w:t>
      </w:r>
    </w:p>
    <w:p w:rsidRDefault="00386198" w:rsidP="0072725E" w:rsidR="00386198" w:rsidRPr="000D739E">
      <w:pPr>
        <w:ind w:firstLine="708"/>
        <w:jc w:val="both"/>
      </w:pPr>
      <w:r w:rsidRPr="000D739E">
        <w:t xml:space="preserve">Kako u ostavljenom roku niti </w:t>
      </w:r>
      <w:r w:rsidR="008C53E5" w:rsidRPr="000D739E">
        <w:t>jedn</w:t>
      </w:r>
      <w:r w:rsidR="008C53E5">
        <w:t xml:space="preserve">a od zainteresiranih osoba </w:t>
      </w:r>
      <w:r w:rsidRPr="000D739E">
        <w:t>nije predujmi</w:t>
      </w:r>
      <w:r w:rsidR="008C53E5">
        <w:t>la</w:t>
      </w:r>
      <w:r w:rsidRPr="000D739E">
        <w:t xml:space="preserve"> novac za pokriće troškova vođenja stečajnog postupka, to je odlučeno kao u izreci. </w:t>
      </w:r>
    </w:p>
    <w:p w:rsidRDefault="00654A2D" w:rsidP="00654A2D" w:rsidR="00654A2D" w:rsidRPr="000D739E">
      <w:pPr>
        <w:ind w:firstLine="708"/>
        <w:jc w:val="both"/>
        <w:rPr>
          <w:bCs/>
        </w:rPr>
      </w:pPr>
      <w:r w:rsidRPr="000D739E">
        <w:rPr>
          <w:bCs/>
        </w:rPr>
        <w:t>Imenovanje stečajnog upravitelja izvršeno je sukladno odredbi čl. 85. st. 2. Stečajnog zakona.</w:t>
      </w:r>
    </w:p>
    <w:p w:rsidRDefault="00386198" w:rsidP="005F1576" w:rsidR="001951F1">
      <w:pPr>
        <w:ind w:firstLine="708"/>
        <w:jc w:val="both"/>
      </w:pPr>
      <w:r w:rsidRPr="000D739E">
        <w:t xml:space="preserve">Nalog iz točke </w:t>
      </w:r>
      <w:r w:rsidR="00C26D1C">
        <w:t>I</w:t>
      </w:r>
      <w:r w:rsidRPr="000D739E">
        <w:t>V</w:t>
      </w:r>
      <w:r w:rsidR="00F7059A" w:rsidRPr="000D739E">
        <w:t>.</w:t>
      </w:r>
      <w:r w:rsidR="009E67B8">
        <w:t xml:space="preserve"> </w:t>
      </w:r>
      <w:r w:rsidRPr="000D739E">
        <w:t xml:space="preserve">ovog rješenja temelji se na odredbi članka </w:t>
      </w:r>
      <w:r w:rsidR="00754ACC" w:rsidRPr="000D739E">
        <w:t>129</w:t>
      </w:r>
      <w:r w:rsidRPr="000D739E">
        <w:t xml:space="preserve">. stavak </w:t>
      </w:r>
      <w:r w:rsidR="00754ACC" w:rsidRPr="000D739E">
        <w:t>2</w:t>
      </w:r>
      <w:r w:rsidRPr="000D739E">
        <w:t>. Stečajnog zakona</w:t>
      </w:r>
      <w:r w:rsidR="00721FB9">
        <w:t>.</w:t>
      </w:r>
    </w:p>
    <w:p w:rsidRDefault="00386198" w:rsidP="00F1126F" w:rsidR="00386198" w:rsidRPr="000D739E">
      <w:pPr>
        <w:ind w:hanging="705" w:left="705"/>
        <w:jc w:val="center"/>
      </w:pPr>
      <w:r w:rsidRPr="000D739E">
        <w:t>U Zadru</w:t>
      </w:r>
      <w:r w:rsidR="00F1126F" w:rsidRPr="000D739E">
        <w:t xml:space="preserve"> </w:t>
      </w:r>
      <w:r w:rsidR="002C4292">
        <w:t>23. srpnja</w:t>
      </w:r>
      <w:r w:rsidR="00721FB9">
        <w:t xml:space="preserve"> </w:t>
      </w:r>
      <w:r w:rsidR="00731302">
        <w:t>2018.</w:t>
      </w:r>
      <w:r w:rsidR="000D739E">
        <w:t xml:space="preserve"> </w:t>
      </w:r>
      <w:r w:rsidRPr="000D739E">
        <w:t xml:space="preserve"> </w:t>
      </w:r>
    </w:p>
    <w:p w:rsidRDefault="00593E83" w:rsidP="00593E83" w:rsidR="00593E83">
      <w:r>
        <w:tab/>
      </w:r>
    </w:p>
    <w:p w:rsidRDefault="00593E83" w:rsidP="00593E83" w:rsidR="00593E83"/>
    <w:p w:rsidRDefault="00593E83" w:rsidP="00593E83" w:rsidR="00593E83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</w:t>
      </w:r>
      <w:r>
        <w:tab/>
        <w:t xml:space="preserve">           </w:t>
      </w:r>
      <w:r>
        <w:tab/>
        <w:t xml:space="preserve">                                                       Sutkinja</w:t>
      </w:r>
    </w:p>
    <w:p w:rsidRDefault="00593E83" w:rsidP="00593E83" w:rsidR="00593E83">
      <w:pPr>
        <w:tabs>
          <w:tab w:pos="9072" w:val="right"/>
        </w:tabs>
      </w:pPr>
      <w:r>
        <w:t>Vedrana Knežević                                                                                              Ana Markač, v.r.</w:t>
      </w:r>
    </w:p>
    <w:p w:rsidRDefault="00C26D1C" w:rsidP="00593E83" w:rsidR="00C26D1C">
      <w:pPr>
        <w:jc w:val="right"/>
      </w:pPr>
    </w:p>
    <w:p w:rsidRDefault="00D4530A" w:rsidP="00825537" w:rsidR="00D4530A">
      <w:pPr>
        <w:jc w:val="both"/>
      </w:pPr>
    </w:p>
    <w:p w:rsidRDefault="00D4530A" w:rsidP="00825537" w:rsidR="00D4530A">
      <w:pPr>
        <w:jc w:val="both"/>
      </w:pPr>
    </w:p>
    <w:p w:rsidRDefault="00386198" w:rsidP="00825537" w:rsidR="00386198" w:rsidRPr="000D739E">
      <w:pPr>
        <w:jc w:val="both"/>
      </w:pPr>
      <w:r w:rsidRPr="000D739E">
        <w:t>UPUTA O PRAVNOM LIJEKU:</w:t>
      </w:r>
    </w:p>
    <w:p w:rsidRDefault="00386198" w:rsidP="0029546C" w:rsidR="0029546C" w:rsidRPr="000D739E">
      <w:pPr>
        <w:ind w:firstLine="705"/>
        <w:jc w:val="both"/>
      </w:pPr>
      <w:r w:rsidRPr="000D739E">
        <w:tab/>
      </w:r>
      <w:r w:rsidR="0029546C" w:rsidRPr="000D739E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5F1576" w:rsidR="001951F1">
      <w:pPr>
        <w:ind w:firstLine="705"/>
        <w:jc w:val="both"/>
      </w:pPr>
      <w:r w:rsidRPr="000D739E">
        <w:t xml:space="preserve">Žalba se podnosi ovom sudu za Visoki trgovački sud Republike Hrvatske u 2 (dva) primjerka u roku od 8 (osam) dana od prijema rješenja, odnosno od isteka </w:t>
      </w:r>
      <w:r w:rsidR="000D739E">
        <w:t>osmog dana od dana objave na mrežnoj stranici e-O</w:t>
      </w:r>
      <w:r w:rsidRPr="000D739E">
        <w:t>glasn</w:t>
      </w:r>
      <w:r w:rsidR="000D739E">
        <w:t xml:space="preserve">a </w:t>
      </w:r>
      <w:r w:rsidRPr="000D739E">
        <w:t>ploči sud</w:t>
      </w:r>
      <w:r w:rsidR="000D739E">
        <w:t>ova</w:t>
      </w:r>
      <w:r w:rsidRPr="000D739E">
        <w:t>.</w:t>
      </w:r>
    </w:p>
    <w:p w:rsidRDefault="004B610A" w:rsidP="0029546C" w:rsidR="004B610A">
      <w:pPr>
        <w:jc w:val="both"/>
      </w:pPr>
    </w:p>
    <w:p w:rsidRDefault="00D4530A" w:rsidP="0029546C" w:rsidR="00D4530A">
      <w:pPr>
        <w:jc w:val="both"/>
      </w:pPr>
    </w:p>
    <w:p w:rsidRDefault="00D4530A" w:rsidP="0029546C" w:rsidR="00D4530A">
      <w:pPr>
        <w:jc w:val="both"/>
      </w:pPr>
    </w:p>
    <w:p w:rsidRDefault="00D4530A" w:rsidP="0029546C" w:rsidR="00D4530A">
      <w:pPr>
        <w:jc w:val="both"/>
      </w:pPr>
    </w:p>
    <w:p w:rsidRDefault="00386198" w:rsidP="00593E83" w:rsidR="00386198" w:rsidRPr="000D739E">
      <w:pPr>
        <w:jc w:val="both"/>
      </w:pPr>
      <w:bookmarkStart w:name="_GoBack" w:id="0"/>
      <w:bookmarkEnd w:id="0"/>
    </w:p>
    <w:sectPr w:rsidSect="00A11C28" w:rsidR="00386198" w:rsidRPr="000D73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993" w:right="1417" w:top="119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A4B" w:rsidR="001A1A4B">
      <w:r>
        <w:separator/>
      </w:r>
    </w:p>
  </w:endnote>
  <w:endnote w:id="0" w:type="continuationSeparator">
    <w:p w:rsidRDefault="001A1A4B" w:rsidR="001A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1C11" w:rsidR="00B21C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1C11" w:rsidR="00B21C1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1C11" w:rsidR="00B21C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A4B" w:rsidR="001A1A4B">
      <w:r>
        <w:separator/>
      </w:r>
    </w:p>
  </w:footnote>
  <w:footnote w:id="0" w:type="continuationSeparator">
    <w:p w:rsidRDefault="001A1A4B" w:rsidR="001A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3E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C11" w:rsidP="00B21C11" w:rsidR="00B21C11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</w:t>
    </w:r>
    <w:r>
      <w:rPr>
        <w:sz w:val="22"/>
        <w:szCs w:val="22"/>
      </w:rPr>
      <w:t>-404/2017-26</w:t>
    </w:r>
  </w:p>
  <w:p w:rsidRDefault="00386198" w:rsidP="00A11C28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</w:t>
    </w:r>
    <w:r w:rsidR="00145F88">
      <w:rPr>
        <w:sz w:val="22"/>
        <w:szCs w:val="22"/>
      </w:rPr>
      <w:t>-</w:t>
    </w:r>
    <w:r w:rsidR="00EC2E20">
      <w:rPr>
        <w:sz w:val="22"/>
        <w:szCs w:val="22"/>
      </w:rPr>
      <w:t>404/2017-26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501A1"/>
    <w:rsid w:val="0006522B"/>
    <w:rsid w:val="000859B2"/>
    <w:rsid w:val="000964E5"/>
    <w:rsid w:val="000A1F5A"/>
    <w:rsid w:val="000D739E"/>
    <w:rsid w:val="000E4FA2"/>
    <w:rsid w:val="00104B99"/>
    <w:rsid w:val="00117181"/>
    <w:rsid w:val="001441EB"/>
    <w:rsid w:val="001457F0"/>
    <w:rsid w:val="00145F88"/>
    <w:rsid w:val="001540AB"/>
    <w:rsid w:val="001605CA"/>
    <w:rsid w:val="00176691"/>
    <w:rsid w:val="00187596"/>
    <w:rsid w:val="001951F1"/>
    <w:rsid w:val="001A1A4B"/>
    <w:rsid w:val="00215D49"/>
    <w:rsid w:val="00227E5A"/>
    <w:rsid w:val="0023474F"/>
    <w:rsid w:val="00253644"/>
    <w:rsid w:val="00280E12"/>
    <w:rsid w:val="00281249"/>
    <w:rsid w:val="0029180D"/>
    <w:rsid w:val="0029546C"/>
    <w:rsid w:val="002A25D5"/>
    <w:rsid w:val="002A357D"/>
    <w:rsid w:val="002C3F74"/>
    <w:rsid w:val="002C4292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F38C9"/>
    <w:rsid w:val="003F769A"/>
    <w:rsid w:val="00403476"/>
    <w:rsid w:val="004131E7"/>
    <w:rsid w:val="004215A1"/>
    <w:rsid w:val="00437E5E"/>
    <w:rsid w:val="00454E5B"/>
    <w:rsid w:val="00482F52"/>
    <w:rsid w:val="004A07A1"/>
    <w:rsid w:val="004B1AD4"/>
    <w:rsid w:val="004B610A"/>
    <w:rsid w:val="004C2B0A"/>
    <w:rsid w:val="004C78F7"/>
    <w:rsid w:val="004D7B96"/>
    <w:rsid w:val="004F2EAE"/>
    <w:rsid w:val="0050703D"/>
    <w:rsid w:val="00520474"/>
    <w:rsid w:val="00525F6C"/>
    <w:rsid w:val="005260F1"/>
    <w:rsid w:val="00540A6A"/>
    <w:rsid w:val="0055393A"/>
    <w:rsid w:val="00554974"/>
    <w:rsid w:val="00560032"/>
    <w:rsid w:val="00566BE9"/>
    <w:rsid w:val="00577A9F"/>
    <w:rsid w:val="00593E83"/>
    <w:rsid w:val="005A3DFA"/>
    <w:rsid w:val="005B5AF4"/>
    <w:rsid w:val="005C743A"/>
    <w:rsid w:val="005F1576"/>
    <w:rsid w:val="005F207C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A2D75"/>
    <w:rsid w:val="006B13B2"/>
    <w:rsid w:val="006B3467"/>
    <w:rsid w:val="006C1D4F"/>
    <w:rsid w:val="006D1A44"/>
    <w:rsid w:val="00704B62"/>
    <w:rsid w:val="00715A33"/>
    <w:rsid w:val="00721FB9"/>
    <w:rsid w:val="0072725E"/>
    <w:rsid w:val="0073003F"/>
    <w:rsid w:val="00731302"/>
    <w:rsid w:val="00734852"/>
    <w:rsid w:val="00754ACC"/>
    <w:rsid w:val="007573DA"/>
    <w:rsid w:val="00780AA8"/>
    <w:rsid w:val="00785CC1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C53E5"/>
    <w:rsid w:val="008F0D7C"/>
    <w:rsid w:val="009037AE"/>
    <w:rsid w:val="0093600F"/>
    <w:rsid w:val="00937B7C"/>
    <w:rsid w:val="00942352"/>
    <w:rsid w:val="00951F73"/>
    <w:rsid w:val="00957A63"/>
    <w:rsid w:val="00960D51"/>
    <w:rsid w:val="00971E2F"/>
    <w:rsid w:val="009835DE"/>
    <w:rsid w:val="009A2757"/>
    <w:rsid w:val="009B5A7D"/>
    <w:rsid w:val="009C40AB"/>
    <w:rsid w:val="009C416E"/>
    <w:rsid w:val="009C4308"/>
    <w:rsid w:val="009D30D7"/>
    <w:rsid w:val="009D3372"/>
    <w:rsid w:val="009D7018"/>
    <w:rsid w:val="009E1438"/>
    <w:rsid w:val="009E67B8"/>
    <w:rsid w:val="009F1AC6"/>
    <w:rsid w:val="00A06A48"/>
    <w:rsid w:val="00A11C28"/>
    <w:rsid w:val="00A27918"/>
    <w:rsid w:val="00A31DE4"/>
    <w:rsid w:val="00A67590"/>
    <w:rsid w:val="00A800F5"/>
    <w:rsid w:val="00A80D29"/>
    <w:rsid w:val="00A9426A"/>
    <w:rsid w:val="00AA0776"/>
    <w:rsid w:val="00AB4171"/>
    <w:rsid w:val="00AB483A"/>
    <w:rsid w:val="00AC5741"/>
    <w:rsid w:val="00AD7687"/>
    <w:rsid w:val="00AF299B"/>
    <w:rsid w:val="00B033D7"/>
    <w:rsid w:val="00B05CF9"/>
    <w:rsid w:val="00B06DD0"/>
    <w:rsid w:val="00B20829"/>
    <w:rsid w:val="00B21C11"/>
    <w:rsid w:val="00B45C7F"/>
    <w:rsid w:val="00B45E69"/>
    <w:rsid w:val="00B604A8"/>
    <w:rsid w:val="00B85A8A"/>
    <w:rsid w:val="00B86896"/>
    <w:rsid w:val="00B94B62"/>
    <w:rsid w:val="00BA5150"/>
    <w:rsid w:val="00BB0D8F"/>
    <w:rsid w:val="00BD5992"/>
    <w:rsid w:val="00BF6893"/>
    <w:rsid w:val="00C22AEC"/>
    <w:rsid w:val="00C26D1C"/>
    <w:rsid w:val="00C300E6"/>
    <w:rsid w:val="00C35145"/>
    <w:rsid w:val="00C94376"/>
    <w:rsid w:val="00CA31D7"/>
    <w:rsid w:val="00CB6BD1"/>
    <w:rsid w:val="00CC3666"/>
    <w:rsid w:val="00CC3BD1"/>
    <w:rsid w:val="00CE7D3D"/>
    <w:rsid w:val="00D12660"/>
    <w:rsid w:val="00D20E4B"/>
    <w:rsid w:val="00D376EA"/>
    <w:rsid w:val="00D44545"/>
    <w:rsid w:val="00D4530A"/>
    <w:rsid w:val="00D470A9"/>
    <w:rsid w:val="00D5631D"/>
    <w:rsid w:val="00D6238B"/>
    <w:rsid w:val="00D6373B"/>
    <w:rsid w:val="00D67C25"/>
    <w:rsid w:val="00D7083B"/>
    <w:rsid w:val="00D805DB"/>
    <w:rsid w:val="00D84F28"/>
    <w:rsid w:val="00DC0DCC"/>
    <w:rsid w:val="00DC32C2"/>
    <w:rsid w:val="00DF0663"/>
    <w:rsid w:val="00E06BFD"/>
    <w:rsid w:val="00E13355"/>
    <w:rsid w:val="00E17BE4"/>
    <w:rsid w:val="00E504BC"/>
    <w:rsid w:val="00E51FDF"/>
    <w:rsid w:val="00E81B3E"/>
    <w:rsid w:val="00E93CD4"/>
    <w:rsid w:val="00EA42B5"/>
    <w:rsid w:val="00EA565A"/>
    <w:rsid w:val="00EC2E20"/>
    <w:rsid w:val="00ED1690"/>
    <w:rsid w:val="00EE00E0"/>
    <w:rsid w:val="00EF5BFE"/>
    <w:rsid w:val="00F00368"/>
    <w:rsid w:val="00F1126F"/>
    <w:rsid w:val="00F20F1A"/>
    <w:rsid w:val="00F30506"/>
    <w:rsid w:val="00F649B6"/>
    <w:rsid w:val="00F7059A"/>
    <w:rsid w:val="00F717F7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E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3E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E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3E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632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St-404/2017</izvorni_sadrzaj>
    <derivirana_varijabla naziv="DomainObject.Predmet.OznakaBroj_1">St-404/2017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INFO j.d.o.o. za marketing i trgovinu</izvorni_sadrzaj>
    <derivirana_varijabla naziv="DomainObject.Predmet.ProtustrankaFormated_1">  ZARA INFO j.d.o.o. za marketing i trgovinu</derivirana_varijabla>
  </DomainObject.Predmet.ProtustrankaFormated>
  <DomainObject.Predmet.ProtustrankaFormatedOIB>
    <izvorni_sadrzaj>  ZARA INFO j.d.o.o. za marketing i trgovinu, OIB 90470287067</izvorni_sadrzaj>
    <derivirana_varijabla naziv="DomainObject.Predmet.ProtustrankaFormatedOIB_1">  ZARA INFO j.d.o.o. za marketing i trgovinu, OIB 90470287067</derivirana_varijabla>
  </DomainObject.Predmet.ProtustrankaFormatedOIB>
  <DomainObject.Predmet.ProtustrankaFormatedWithAdress>
    <izvorni_sadrzaj> ZARA INFO j.d.o.o. za marketing i trgovinu, Put Nina 85, 23000 Zadar</izvorni_sadrzaj>
    <derivirana_varijabla naziv="DomainObject.Predmet.ProtustrankaFormatedWithAdress_1"> ZARA INFO j.d.o.o. za marketing i trgovinu, Put Nina 85, 23000 Zadar</derivirana_varijabla>
  </DomainObject.Predmet.ProtustrankaFormatedWithAdress>
  <DomainObject.Predmet.ProtustrankaFormatedWithAdressOIB>
    <izvorni_sadrzaj> ZARA INFO j.d.o.o. za marketing i trgovinu, OIB 90470287067, Put Nina 85, 23000 Zadar</izvorni_sadrzaj>
    <derivirana_varijabla naziv="DomainObject.Predmet.ProtustrankaFormatedWithAdressOIB_1"> ZARA INFO j.d.o.o. za marketing i trgovinu, OIB 90470287067, Put Nina 85, 23000 Zadar</derivirana_varijabla>
  </DomainObject.Predmet.ProtustrankaFormatedWithAdressOIB>
  <DomainObject.Predmet.ProtustrankaWithAdress>
    <izvorni_sadrzaj>ZARA INFO j.d.o.o. za marketing i trgovinu Put Nina 85, 23000 Zadar</izvorni_sadrzaj>
    <derivirana_varijabla naziv="DomainObject.Predmet.ProtustrankaWithAdress_1">ZARA INFO j.d.o.o. za marketing i trgovinu Put Nina 85, 23000 Zadar</derivirana_varijabla>
  </DomainObject.Predmet.ProtustrankaWithAdress>
  <DomainObject.Predmet.ProtustrankaWithAdressOIB>
    <izvorni_sadrzaj>ZARA INFO j.d.o.o. za marketing i trgovinu, OIB 90470287067, Put Nina 85, 23000 Zadar</izvorni_sadrzaj>
    <derivirana_varijabla naziv="DomainObject.Predmet.ProtustrankaWithAdressOIB_1">ZARA INFO j.d.o.o. za marketing i trgovinu, OIB 90470287067, Put Nina 85, 23000 Zadar</derivirana_varijabla>
  </DomainObject.Predmet.ProtustrankaWithAdressOIB>
  <DomainObject.Predmet.ProtustrankaNazivFormated>
    <izvorni_sadrzaj>ZARA INFO j.d.o.o. za marketing i trgovinu</izvorni_sadrzaj>
    <derivirana_varijabla naziv="DomainObject.Predmet.ProtustrankaNazivFormated_1">ZARA INFO j.d.o.o. za marketing i trgovinu</derivirana_varijabla>
  </DomainObject.Predmet.ProtustrankaNazivFormated>
  <DomainObject.Predmet.ProtustrankaNazivFormatedOIB>
    <izvorni_sadrzaj>ZARA INFO j.d.o.o. za marketing i trgovinu, OIB 90470287067</izvorni_sadrzaj>
    <derivirana_varijabla naziv="DomainObject.Predmet.ProtustrankaNazivFormatedOIB_1">ZARA INFO j.d.o.o. za marketing i trgovinu, OIB 90470287067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INFO j.d.o.o. za marketing i trgovinu</item>
    </izvorni_sadrzaj>
    <derivirana_varijabla naziv="DomainObject.Predmet.ProtuStrankaListFormated_1">
      <item>ZARA INFO j.d.o.o. za marketing i trgovinu</item>
    </derivirana_varijabla>
  </DomainObject.Predmet.ProtuStrankaListFormated>
  <DomainObject.Predmet.ProtuStrankaListFormatedOIB>
    <izvorni_sadrzaj>
      <item>ZARA INFO j.d.o.o. za marketing i trgovinu, OIB 90470287067</item>
    </izvorni_sadrzaj>
    <derivirana_varijabla naziv="DomainObject.Predmet.ProtuStrankaListFormatedOIB_1">
      <item>ZARA INFO j.d.o.o. za marketing i trgovinu, OIB 90470287067</item>
    </derivirana_varijabla>
  </DomainObject.Predmet.ProtuStrankaListFormatedOIB>
  <DomainObject.Predmet.ProtuStrankaListFormatedWithAdress>
    <izvorni_sadrzaj>
      <item>ZARA INFO j.d.o.o. za marketing i trgovinu, Put Nina 85, 23000 Zadar</item>
    </izvorni_sadrzaj>
    <derivirana_varijabla naziv="DomainObject.Predmet.ProtuStrankaListFormatedWithAdress_1">
      <item>ZARA INFO j.d.o.o. za marketing i trgovinu, Put Nina 85, 23000 Zadar</item>
    </derivirana_varijabla>
  </DomainObject.Predmet.ProtuStrankaListFormatedWithAdress>
  <DomainObject.Predmet.ProtuStrankaListFormatedWithAdressOIB>
    <izvorni_sadrzaj>
      <item>ZARA INFO j.d.o.o. za marketing i trgovinu, OIB 90470287067, Put Nina 85, 23000 Zadar</item>
    </izvorni_sadrzaj>
    <derivirana_varijabla naziv="DomainObject.Predmet.ProtuStrankaListFormatedWithAdressOIB_1">
      <item>ZARA INFO j.d.o.o. za marketing i trgovinu, OIB 90470287067, Put Nina 85, 23000 Zadar</item>
    </derivirana_varijabla>
  </DomainObject.Predmet.ProtuStrankaListFormatedWithAdressOIB>
  <DomainObject.Predmet.ProtuStrankaListNazivFormated>
    <izvorni_sadrzaj>
      <item>ZARA INFO j.d.o.o. za marketing i trgovinu</item>
    </izvorni_sadrzaj>
    <derivirana_varijabla naziv="DomainObject.Predmet.ProtuStrankaListNazivFormated_1">
      <item>ZARA INFO j.d.o.o. za marketing i trgovinu</item>
    </derivirana_varijabla>
  </DomainObject.Predmet.ProtuStrankaListNazivFormated>
  <DomainObject.Predmet.ProtuStrankaListNazivFormatedOIB>
    <izvorni_sadrzaj>
      <item>ZARA INFO j.d.o.o. za marketing i trgovinu, OIB 90470287067</item>
    </izvorni_sadrzaj>
    <derivirana_varijabla naziv="DomainObject.Predmet.ProtuStrankaListNazivFormatedOIB_1">
      <item>ZARA INFO j.d.o.o. za marketing i trgovinu, OIB 90470287067</item>
    </derivirana_varijabla>
  </DomainObject.Predmet.ProtuStrankaListNazivFormatedOIB>
  <DomainObject.Predmet.OstaliListFormated>
    <izvorni_sadrzaj>
      <item>Hrvoje Bajlo</item>
    </izvorni_sadrzaj>
    <derivirana_varijabla naziv="DomainObject.Predmet.OstaliListFormated_1">
      <item>Hrvoje Bajlo</item>
    </derivirana_varijabla>
  </DomainObject.Predmet.OstaliListFormated>
  <DomainObject.Predmet.OstaliListFormatedOIB>
    <izvorni_sadrzaj>
      <item>Hrvoje Bajlo, OIB 59776981307</item>
    </izvorni_sadrzaj>
    <derivirana_varijabla naziv="DomainObject.Predmet.OstaliListFormatedOIB_1">
      <item>Hrvoje Bajlo, OIB 59776981307</item>
    </derivirana_varijabla>
  </DomainObject.Predmet.OstaliListFormatedOIB>
  <DomainObject.Predmet.OstaliListFormatedWithAdress>
    <izvorni_sadrzaj>
      <item>Hrvoje Bajlo, Put Nina 85, 23000 Zadar</item>
    </izvorni_sadrzaj>
    <derivirana_varijabla naziv="DomainObject.Predmet.OstaliListFormatedWithAdress_1">
      <item>Hrvoje Bajlo, Put Nina 85, 23000 Zadar</item>
    </derivirana_varijabla>
  </DomainObject.Predmet.OstaliListFormatedWithAdress>
  <DomainObject.Predmet.OstaliListFormatedWithAdressOIB>
    <izvorni_sadrzaj>
      <item>Hrvoje Bajlo, OIB 59776981307, Put Nina 85, 23000 Zadar</item>
    </izvorni_sadrzaj>
    <derivirana_varijabla naziv="DomainObject.Predmet.OstaliListFormatedWithAdressOIB_1">
      <item>Hrvoje Bajlo, OIB 59776981307, Put Nina 85, 23000 Zadar</item>
    </derivirana_varijabla>
  </DomainObject.Predmet.OstaliListFormatedWithAdressOIB>
  <DomainObject.Predmet.OstaliListNazivFormated>
    <izvorni_sadrzaj>
      <item>Hrvoje Bajlo</item>
    </izvorni_sadrzaj>
    <derivirana_varijabla naziv="DomainObject.Predmet.OstaliListNazivFormated_1">
      <item>Hrvoje Bajlo</item>
    </derivirana_varijabla>
  </DomainObject.Predmet.OstaliListNazivFormated>
  <DomainObject.Predmet.OstaliListNazivFormatedOIB>
    <izvorni_sadrzaj>
      <item>Hrvoje Bajlo, OIB 59776981307</item>
    </izvorni_sadrzaj>
    <derivirana_varijabla naziv="DomainObject.Predmet.OstaliListNazivFormatedOIB_1">
      <item>Hrvoje Bajlo, OIB 59776981307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INFO j.d.o.o. za marketing i trgovinu</izvorni_sadrzaj>
    <derivirana_varijabla naziv="DomainObject.Predmet.ProtustrankaIDrugi_1">ZARA INFO j.d.o.o. za marketing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INFO j.d.o.o. za marketing i trgovinu, OIB 90470287067, Put Nina 85, 23000 Zadar</izvorni_sadrzaj>
    <derivirana_varijabla naziv="DomainObject.Predmet.ProtustrankaIDrugiAdressOIB_1">ZARA INFO j.d.o.o. za marketing i trgovinu, OIB 90470287067, Put Nina 85,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ZARA INFO j.d.o.o. za marketing i trgovinu</item>
      <item>FINA</item>
      <item>Hrvoje Bajlo</item>
    </izvorni_sadrzaj>
    <derivirana_varijabla naziv="DomainObject.Predmet.SudioniciListNaziv_1">
      <item>ZARA INFO j.d.o.o. za marketing i trgovinu</item>
      <item>FINA</item>
      <item>Hrvoje Bajlo</item>
    </derivirana_varijabla>
  </DomainObject.Predmet.SudioniciListNaziv>
  <DomainObject.Predmet.SudioniciListAdressOIB>
    <izvorni_sadrzaj>
      <item>ZARA INFO j.d.o.o. za marketing i trgovinu, OIB 90470287067, Put Nina 85,23000 Zadar</item>
      <item>FINA, OIB 85821130368</item>
      <item>Hrvoje Bajlo, OIB 59776981307, Put Nina 85,23000 Zadar</item>
    </izvorni_sadrzaj>
    <derivirana_varijabla naziv="DomainObject.Predmet.SudioniciListAdressOIB_1">
      <item>ZARA INFO j.d.o.o. za marketing i trgovinu, OIB 90470287067, Put Nina 85,23000 Zadar</item>
      <item>FINA, OIB 85821130368</item>
      <item>Hrvoje Bajlo, OIB 59776981307, Put Nina 85,23000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90470287067</item>
      <item>, OIB 85821130368</item>
      <item>, OIB 59776981307</item>
    </izvorni_sadrzaj>
    <derivirana_varijabla naziv="DomainObject.Predmet.SudioniciListNazivOIB_1">
      <item>, OIB 90470287067</item>
      <item>, OIB 85821130368</item>
      <item>, OIB 59776981307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6805C-1C8B-42BC-B269-15D293114E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915</properties:Words>
  <properties:Characters>4902</properties:Characters>
  <properties:Lines>104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2018-07-23T03:46:00Z</dcterms:created>
  <dc:creator>Ardena Bajlo</dc:creator>
  <cp:lastModifiedBy>Vedrana Raspović</cp:lastModifiedBy>
  <cp:lastPrinted>2018-07-23T07:46:00Z</cp:lastPrinted>
  <dcterms:modified xmlns:xsi="http://www.w3.org/2001/XMLSchema-instance" xsi:type="dcterms:W3CDTF">2018-07-23T08:19:00Z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(St-404-17 ZARA INFO j.d.o.o. - otvaranje i zaključenje 23.7. docx.docx)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