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ccfd" w14:paraId="fb1ccfd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A111B1">
        <w:t>1</w:t>
      </w:r>
      <w:r w:rsidR="00831E81">
        <w:t>1</w:t>
      </w:r>
      <w:r w:rsidR="00A111B1">
        <w:t>9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A111B1">
        <w:t xml:space="preserve">PETI CENTAR </w:t>
      </w:r>
      <w:r w:rsidR="00A111B1" w:rsidRPr="000539FB">
        <w:t xml:space="preserve">d.o.o., </w:t>
      </w:r>
      <w:r w:rsidR="00A111B1">
        <w:t>Šibenik</w:t>
      </w:r>
      <w:r w:rsidR="00A111B1" w:rsidRPr="000539FB">
        <w:t xml:space="preserve">, </w:t>
      </w:r>
      <w:r w:rsidR="00A111B1">
        <w:t>Obala prvoboraca 4</w:t>
      </w:r>
      <w:r w:rsidR="00A111B1" w:rsidRPr="000539FB">
        <w:t xml:space="preserve">, OIB: </w:t>
      </w:r>
      <w:r w:rsidR="00A111B1">
        <w:t>41689377991</w:t>
      </w:r>
      <w:r>
        <w:t xml:space="preserve">, zastupanom po </w:t>
      </w:r>
      <w:r w:rsidR="00226979">
        <w:t>članu uprave</w:t>
      </w:r>
      <w:r>
        <w:t xml:space="preserve"> </w:t>
      </w:r>
      <w:r w:rsidR="00A111B1">
        <w:t>Zsoltu Pusztaiu</w:t>
      </w:r>
      <w:r w:rsidR="00A111B1" w:rsidRPr="000539FB">
        <w:t xml:space="preserve"> iz </w:t>
      </w:r>
      <w:r w:rsidR="00A111B1">
        <w:t>Šibenika</w:t>
      </w:r>
      <w:r>
        <w:t xml:space="preserve">,  </w:t>
      </w:r>
      <w:r w:rsidR="002D50A8">
        <w:t>20</w:t>
      </w:r>
      <w:r w:rsidR="00984003">
        <w:t xml:space="preserve">. </w:t>
      </w:r>
      <w:r w:rsidR="00BC0FE1">
        <w:t xml:space="preserve"> </w:t>
      </w:r>
      <w:r w:rsidR="00831E81">
        <w:t>travnja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111B1">
        <w:rPr>
          <w:b/>
        </w:rPr>
        <w:t>1</w:t>
      </w:r>
      <w:r w:rsidR="00831E81">
        <w:rPr>
          <w:b/>
        </w:rPr>
        <w:t>4</w:t>
      </w:r>
      <w:r w:rsidR="00372EF1">
        <w:rPr>
          <w:b/>
        </w:rPr>
        <w:t xml:space="preserve">. </w:t>
      </w:r>
      <w:r w:rsidR="00831E81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A111B1">
        <w:rPr>
          <w:b/>
        </w:rPr>
        <w:t>9</w:t>
      </w:r>
      <w:r w:rsidR="00DF0E12">
        <w:rPr>
          <w:b/>
        </w:rPr>
        <w:t>,</w:t>
      </w:r>
      <w:r w:rsidR="00A111B1">
        <w:rPr>
          <w:b/>
        </w:rPr>
        <w:t>35</w:t>
      </w:r>
      <w:r w:rsidR="00372EF1">
        <w:t xml:space="preserve"> sati </w:t>
      </w:r>
      <w:r w:rsidR="00A111B1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A111B1">
        <w:t>Zsolt Pusztai</w:t>
      </w:r>
      <w:r w:rsidR="00A111B1" w:rsidRPr="000539FB">
        <w:t xml:space="preserve"> iz </w:t>
      </w:r>
      <w:r w:rsidR="00A111B1">
        <w:t>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A111B1">
        <w:t>Zsolt Pusztai</w:t>
      </w:r>
      <w:r w:rsidR="00A111B1" w:rsidRPr="000539FB">
        <w:t xml:space="preserve"> iz </w:t>
      </w:r>
      <w:r w:rsidR="00A111B1">
        <w:t>Šibenika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A111B1">
        <w:t xml:space="preserve">PETI CENTAR </w:t>
      </w:r>
      <w:r w:rsidR="00A111B1" w:rsidRPr="000539FB">
        <w:t xml:space="preserve">d.o.o., </w:t>
      </w:r>
      <w:r w:rsidR="00A111B1">
        <w:t>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A111B1">
        <w:t>3</w:t>
      </w:r>
      <w:r>
        <w:t xml:space="preserve">. </w:t>
      </w:r>
      <w:r w:rsidR="00831E81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A111B1">
        <w:t>7</w:t>
      </w:r>
      <w:r>
        <w:t>.</w:t>
      </w:r>
      <w:r w:rsidR="00A111B1">
        <w:t>283</w:t>
      </w:r>
      <w:r>
        <w:t>,</w:t>
      </w:r>
      <w:r w:rsidR="00A111B1">
        <w:t>19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A111B1">
        <w:t>tri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2D50A8" w:rsidP="00A576FE" w:rsidR="00A576FE">
      <w:pPr>
        <w:jc w:val="center"/>
      </w:pPr>
      <w:r>
        <w:lastRenderedPageBreak/>
        <w:t>U Zadru 20</w:t>
      </w:r>
      <w:r w:rsidR="00984003">
        <w:t xml:space="preserve">. </w:t>
      </w:r>
      <w:r w:rsidR="00831E81">
        <w:t>travnja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9E3FD0" w:rsidP="00881E84" w:rsidR="00A576FE">
      <w:r>
        <w:t>Za točnost otpravka – ovlašteni službenik</w:t>
      </w:r>
      <w:r w:rsidR="00831E81">
        <w:tab/>
      </w:r>
      <w:r w:rsidR="00831E81">
        <w:tab/>
      </w:r>
      <w:r w:rsidR="00831E81">
        <w:tab/>
      </w:r>
      <w:r w:rsidR="00831E81">
        <w:tab/>
      </w:r>
      <w:r w:rsidR="00831E81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831E81">
        <w:tab/>
      </w:r>
      <w:r w:rsidR="00831E81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A111B1">
        <w:t>Zsoltu Pusztaiu iz Šibenika</w:t>
      </w:r>
      <w:r w:rsidR="00A111B1" w:rsidRPr="0010055C">
        <w:t xml:space="preserve">, </w:t>
      </w:r>
      <w:r w:rsidR="00A111B1">
        <w:t>Obala prvoboraca 4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E3FD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111B1">
      <w:t>119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0539C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50A8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4BC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1E81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3FD0"/>
    <w:rsid w:val="009E56BB"/>
    <w:rsid w:val="009E574F"/>
    <w:rsid w:val="009F0647"/>
    <w:rsid w:val="009F6F8A"/>
    <w:rsid w:val="00A026EA"/>
    <w:rsid w:val="00A10BFD"/>
    <w:rsid w:val="00A111B1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3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</izvorni_sadrzaj>
    <derivirana_varijabla naziv="DomainObject.Predmet.SudioniciListNaziv_1">
      <item>FINA - Podružnica Šibenik</item>
      <item>PETI CENTAR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</izvorni_sadrzaj>
    <derivirana_varijabla naziv="DomainObject.Predmet.SudioniciListNazivOIB_1">
      <item>, OIB 85821130368</item>
      <item>, OIB 41689377991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E1503-5B00-4D58-93D7-068B61052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2350</properties:Characters>
  <properties:Lines>72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2018-04-19T09:49:00Z</dcterms:created>
  <dc:creator>Administrator</dc:creator>
  <cp:lastModifiedBy>Ante Rubelj</cp:lastModifiedBy>
  <cp:lastPrinted>2018-04-20T09:16:00Z</cp:lastPrinted>
  <dcterms:modified xmlns:xsi="http://www.w3.org/2001/XMLSchema-instance" xsi:type="dcterms:W3CDTF">2018-04-20T09:16:00Z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(1St-119-18-4 -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