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3a04ec4" w14:paraId="3a04ec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D24EA">
        <w:t>11</w:t>
      </w:r>
      <w:r w:rsidR="00EE145B">
        <w:t>1</w:t>
      </w:r>
      <w:r w:rsidR="00FD24EA">
        <w:t>0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EE145B">
        <w:t>ZLATAREVAC j.d.o.o.</w:t>
      </w:r>
      <w:r w:rsidR="00FD24EA">
        <w:t xml:space="preserve"> za </w:t>
      </w:r>
      <w:r w:rsidR="00EE145B">
        <w:t>proizvodnju, trgovinu i usluge</w:t>
      </w:r>
      <w:r w:rsidR="007E0DEB">
        <w:t>,</w:t>
      </w:r>
      <w:r w:rsidR="002B40D7">
        <w:t xml:space="preserve"> </w:t>
      </w:r>
      <w:r>
        <w:t xml:space="preserve">MBS: </w:t>
      </w:r>
      <w:r w:rsidR="00EE145B">
        <w:t>030158356</w:t>
      </w:r>
      <w:r>
        <w:t xml:space="preserve">, OIB: </w:t>
      </w:r>
      <w:r w:rsidR="00EE145B">
        <w:t>47201079561</w:t>
      </w:r>
      <w:r w:rsidR="00B05FE1">
        <w:t>,</w:t>
      </w:r>
      <w:r>
        <w:t xml:space="preserve"> </w:t>
      </w:r>
      <w:proofErr w:type="spellStart"/>
      <w:r w:rsidR="00EE145B">
        <w:t>Trnava</w:t>
      </w:r>
      <w:proofErr w:type="spellEnd"/>
      <w:r w:rsidR="00EE145B">
        <w:t>, Hrvatskih branitelja 1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D24EA">
        <w:t>5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1340C1">
        <w:t xml:space="preserve">ZLATAREVAC j.d.o.o. za proizvodnju, trgovinu i usluge, MBS: 030158356, OIB: 47201079561, </w:t>
      </w:r>
      <w:proofErr w:type="spellStart"/>
      <w:r w:rsidR="001340C1">
        <w:t>Trnava</w:t>
      </w:r>
      <w:proofErr w:type="spellEnd"/>
      <w:r w:rsidR="001340C1">
        <w:t>, Hrvatskih branitelja 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1340C1">
        <w:t>8.516,67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1340C1">
        <w:t xml:space="preserve">Josip </w:t>
      </w:r>
      <w:proofErr w:type="spellStart"/>
      <w:r w:rsidR="001340C1">
        <w:t>Vračević</w:t>
      </w:r>
      <w:proofErr w:type="spellEnd"/>
      <w:r w:rsidR="001C29A0">
        <w:t xml:space="preserve">, </w:t>
      </w:r>
      <w:r w:rsidR="00FD4C38">
        <w:t xml:space="preserve">OIB: </w:t>
      </w:r>
      <w:r w:rsidR="001340C1">
        <w:t>48002651550</w:t>
      </w:r>
      <w:r w:rsidR="00755864">
        <w:t xml:space="preserve">, </w:t>
      </w:r>
      <w:proofErr w:type="spellStart"/>
      <w:r w:rsidR="001340C1">
        <w:t>Trnava</w:t>
      </w:r>
      <w:proofErr w:type="spellEnd"/>
      <w:r w:rsidR="001340C1">
        <w:t>, Ivana Meštrovića 4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3734EF">
        <w:t>11</w:t>
      </w:r>
      <w:r w:rsidR="001340C1">
        <w:t>1</w:t>
      </w:r>
      <w:r w:rsidR="003734EF">
        <w:t>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3734EF">
        <w:t>5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734EF">
        <w:t>26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11D" w:rsidP="00D95CE2" w:rsidR="00EC711D">
      <w:r>
        <w:separator/>
      </w:r>
    </w:p>
  </w:endnote>
  <w:endnote w:id="0" w:type="continuationSeparator">
    <w:p w:rsidRDefault="00EC711D" w:rsidP="00D95CE2" w:rsidR="00EC7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11D" w:rsidP="00D95CE2" w:rsidR="00EC711D">
      <w:r>
        <w:separator/>
      </w:r>
    </w:p>
  </w:footnote>
  <w:footnote w:id="0" w:type="continuationSeparator">
    <w:p w:rsidRDefault="00EC711D" w:rsidP="00D95CE2" w:rsidR="00EC7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45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2B44"/>
    <w:rsid w:val="00105DD6"/>
    <w:rsid w:val="00111574"/>
    <w:rsid w:val="001134E4"/>
    <w:rsid w:val="001172AF"/>
    <w:rsid w:val="00122B97"/>
    <w:rsid w:val="001340C1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C29A8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C711D"/>
    <w:rsid w:val="00EE145B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St-1110/2018</izvorni_sadrzaj>
    <derivirana_varijabla naziv="DomainObject.Predmet.OznakaBroj_1">St-1110/2018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ZLATAREVAC j.d.o.o. za proizvodnju, trgovinu i usluge</izvorni_sadrzaj>
    <derivirana_varijabla naziv="DomainObject.Predmet.ProtustrankaFormated_1">  ZLATAREVAC j.d.o.o. za proizvodnju, trgovinu i usluge</derivirana_varijabla>
  </DomainObject.Predmet.ProtustrankaFormated>
  <DomainObject.Predmet.ProtustrankaFormatedOIB>
    <izvorni_sadrzaj>  ZLATAREVAC j.d.o.o. za proizvodnju, trgovinu i usluge, OIB 47201079561</izvorni_sadrzaj>
    <derivirana_varijabla naziv="DomainObject.Predmet.ProtustrankaFormatedOIB_1">  ZLATAREVAC j.d.o.o. za proizvodnju, trgovinu i usluge, OIB 47201079561</derivirana_varijabla>
  </DomainObject.Predmet.ProtustrankaFormatedOIB>
  <DomainObject.Predmet.ProtustrankaFormatedWithAdress>
    <izvorni_sadrzaj> ZLATAREVAC j.d.o.o. za proizvodnju, trgovinu i usluge, Hrvatskih branitelja 1, 31400 Trnava</izvorni_sadrzaj>
    <derivirana_varijabla naziv="DomainObject.Predmet.ProtustrankaFormatedWithAdress_1"> ZLATAREVAC j.d.o.o. za proizvodnju, trgovinu i usluge, Hrvatskih branitelja 1, 31400 Trnava</derivirana_varijabla>
  </DomainObject.Predmet.ProtustrankaFormatedWithAdress>
  <DomainObject.Predmet.ProtustrankaFormatedWithAdressOIB>
    <izvorni_sadrzaj> ZLATAREVAC j.d.o.o. za proizvodnju, trgovinu i usluge, OIB 47201079561, Hrvatskih branitelja 1, 31400 Trnava</izvorni_sadrzaj>
    <derivirana_varijabla naziv="DomainObject.Predmet.ProtustrankaFormatedWithAdressOIB_1"> ZLATAREVAC j.d.o.o. za proizvodnju, trgovinu i usluge, OIB 47201079561, Hrvatskih branitelja 1, 31400 Trnava</derivirana_varijabla>
  </DomainObject.Predmet.ProtustrankaFormatedWithAdressOIB>
  <DomainObject.Predmet.ProtustrankaWithAdress>
    <izvorni_sadrzaj>ZLATAREVAC j.d.o.o. za proizvodnju, trgovinu i usluge Hrvatskih branitelja 1, 31400 Trnava</izvorni_sadrzaj>
    <derivirana_varijabla naziv="DomainObject.Predmet.ProtustrankaWithAdress_1">ZLATAREVAC j.d.o.o. za proizvodnju, trgovinu i usluge Hrvatskih branitelja 1, 31400 Trnava</derivirana_varijabla>
  </DomainObject.Predmet.ProtustrankaWithAdress>
  <DomainObject.Predmet.ProtustrankaWithAdressOIB>
    <izvorni_sadrzaj>ZLATAREVAC j.d.o.o. za proizvodnju, trgovinu i usluge, OIB 47201079561, Hrvatskih branitelja 1, 31400 Trnava</izvorni_sadrzaj>
    <derivirana_varijabla naziv="DomainObject.Predmet.ProtustrankaWithAdressOIB_1">ZLATAREVAC j.d.o.o. za proizvodnju, trgovinu i usluge, OIB 47201079561, Hrvatskih branitelja 1, 31400 Trnava</derivirana_varijabla>
  </DomainObject.Predmet.ProtustrankaWithAdressOIB>
  <DomainObject.Predmet.ProtustrankaNazivFormated>
    <izvorni_sadrzaj>ZLATAREVAC j.d.o.o. za proizvodnju, trgovinu i usluge</izvorni_sadrzaj>
    <derivirana_varijabla naziv="DomainObject.Predmet.ProtustrankaNazivFormated_1">ZLATAREVAC j.d.o.o. za proizvodnju, trgovinu i usluge</derivirana_varijabla>
  </DomainObject.Predmet.ProtustrankaNazivFormated>
  <DomainObject.Predmet.ProtustrankaNazivFormatedOIB>
    <izvorni_sadrzaj>ZLATAREVAC j.d.o.o. za proizvodnju, trgovinu i usluge, OIB 47201079561</izvorni_sadrzaj>
    <derivirana_varijabla naziv="DomainObject.Predmet.ProtustrankaNazivFormatedOIB_1">ZLATAREVAC j.d.o.o. za proizvodnju, trgovinu i usluge, OIB 47201079561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ZLATAREVAC j.d.o.o. za proizvodnju, trgovinu i usluge</item>
    </izvorni_sadrzaj>
    <derivirana_varijabla naziv="DomainObject.Predmet.ProtuStrankaListFormated_1">
      <item>ZLATAREVAC j.d.o.o. za proizvodnju, trgovinu i usluge</item>
    </derivirana_varijabla>
  </DomainObject.Predmet.ProtuStrankaListFormated>
  <DomainObject.Predmet.ProtuStrankaListFormatedOIB>
    <izvorni_sadrzaj>
      <item>ZLATAREVAC j.d.o.o. za proizvodnju, trgovinu i usluge, OIB 47201079561</item>
    </izvorni_sadrzaj>
    <derivirana_varijabla naziv="DomainObject.Predmet.ProtuStrankaListFormatedOIB_1">
      <item>ZLATAREVAC j.d.o.o. za proizvodnju, trgovinu i usluge, OIB 47201079561</item>
    </derivirana_varijabla>
  </DomainObject.Predmet.ProtuStrankaListFormatedOIB>
  <DomainObject.Predmet.ProtuStrankaListFormatedWithAdress>
    <izvorni_sadrzaj>
      <item>ZLATAREVAC j.d.o.o. za proizvodnju, trgovinu i usluge, Hrvatskih branitelja 1, 31400 Trnava</item>
    </izvorni_sadrzaj>
    <derivirana_varijabla naziv="DomainObject.Predmet.ProtuStrankaListFormatedWithAdress_1">
      <item>ZLATAREVAC j.d.o.o. za proizvodnju, trgovinu i usluge, Hrvatskih branitelja 1, 31400 Trnava</item>
    </derivirana_varijabla>
  </DomainObject.Predmet.ProtuStrankaListFormatedWithAdress>
  <DomainObject.Predmet.ProtuStrankaListFormatedWithAdressOIB>
    <izvorni_sadrzaj>
      <item>ZLATAREVAC j.d.o.o. za proizvodnju, trgovinu i usluge, OIB 47201079561, Hrvatskih branitelja 1, 31400 Trnava</item>
    </izvorni_sadrzaj>
    <derivirana_varijabla naziv="DomainObject.Predmet.ProtuStrankaListFormatedWithAdressOIB_1">
      <item>ZLATAREVAC j.d.o.o. za proizvodnju, trgovinu i usluge, OIB 47201079561, Hrvatskih branitelja 1, 31400 Trnava</item>
    </derivirana_varijabla>
  </DomainObject.Predmet.ProtuStrankaListFormatedWithAdressOIB>
  <DomainObject.Predmet.ProtuStrankaListNazivFormated>
    <izvorni_sadrzaj>
      <item>ZLATAREVAC j.d.o.o. za proizvodnju, trgovinu i usluge</item>
    </izvorni_sadrzaj>
    <derivirana_varijabla naziv="DomainObject.Predmet.ProtuStrankaListNazivFormated_1">
      <item>ZLATAREVAC j.d.o.o. za proizvodnju, trgovinu i usluge</item>
    </derivirana_varijabla>
  </DomainObject.Predmet.ProtuStrankaListNazivFormated>
  <DomainObject.Predmet.ProtuStrankaListNazivFormatedOIB>
    <izvorni_sadrzaj>
      <item>ZLATAREVAC j.d.o.o. za proizvodnju, trgovinu i usluge, OIB 47201079561</item>
    </izvorni_sadrzaj>
    <derivirana_varijabla naziv="DomainObject.Predmet.ProtuStrankaListNazivFormatedOIB_1">
      <item>ZLATAREVAC j.d.o.o. za proizvodnju, trgovinu i usluge, OIB 47201079561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ZLATAREVAC j.d.o.o. za proizvodnju, trgovinu i usluge</izvorni_sadrzaj>
    <derivirana_varijabla naziv="DomainObject.Predmet.ProtustrankaIDrugi_1">ZLATAREVAC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ZLATAREVAC j.d.o.o. za proizvodnju, trgovinu i usluge, OIB 47201079561, Hrvatskih branitelja 1, 31400 Trnava</izvorni_sadrzaj>
    <derivirana_varijabla naziv="DomainObject.Predmet.ProtustrankaIDrugiAdressOIB_1">ZLATAREVAC j.d.o.o. za proizvodnju, trgovinu i usluge, OIB 47201079561, Hrvatskih branitelja 1,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ZLATAREVAC j.d.o.o. za proizvodnju, trgovinu i usluge</item>
    </izvorni_sadrzaj>
    <derivirana_varijabla naziv="DomainObject.Predmet.SudioniciListNaziv_1">
      <item>FINA RC OSIJEK</item>
      <item>ZLATAREVAC j.d.o.o. za proizvodnju, trgovinu i usluge</item>
    </derivirana_varijabla>
  </DomainObject.Predmet.SudioniciListNaziv>
  <DomainObject.Predmet.SudioniciListAdressOIB>
    <izvorni_sadrzaj>
      <item>FINA RC OSIJEK, OIB 85821130368</item>
      <item>ZLATAREVAC j.d.o.o. za proizvodnju, trgovinu i usluge, OIB 47201079561, Hrvatskih branitelja 1,31400 Trnava</item>
    </izvorni_sadrzaj>
    <derivirana_varijabla naziv="DomainObject.Predmet.SudioniciListAdressOIB_1">
      <item>FINA RC OSIJEK, OIB 85821130368</item>
      <item>ZLATAREVAC j.d.o.o. za proizvodnju, trgovinu i usluge, OIB 47201079561, Hrvatskih branitelja 1,31400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47201079561</item>
    </izvorni_sadrzaj>
    <derivirana_varijabla naziv="DomainObject.Predmet.SudioniciListNazivOIB_1">
      <item>, OIB 85821130368</item>
      <item>, OIB 47201079561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B0F2D-2A47-4DE2-A2E7-4583F9B37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2194</properties:Characters>
  <properties:Lines>58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2018-09-05T08:27:00Z</dcterms:created>
  <dc:creator>Snježana Andrijanić</dc:creator>
  <cp:lastModifiedBy>Renata Horvat</cp:lastModifiedBy>
  <cp:lastPrinted>2018-07-20T09:12:00Z</cp:lastPrinted>
  <dcterms:modified xmlns:xsi="http://www.w3.org/2001/XMLSchema-instance" xsi:type="dcterms:W3CDTF">2018-09-05T08:31:00Z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(ZLATAREVAC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