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cbfd" w14:paraId="4facbfd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795466">
        <w:rPr>
          <w:rFonts w:cs="Times New Roman"/>
        </w:rPr>
        <w:t>GALAKTIKA j.d.o.o.</w:t>
      </w:r>
      <w:r w:rsidR="000B778A">
        <w:rPr>
          <w:rFonts w:cs="Times New Roman"/>
        </w:rPr>
        <w:t>,</w:t>
      </w:r>
      <w:r w:rsidR="00795466">
        <w:rPr>
          <w:rFonts w:cs="Times New Roman"/>
        </w:rPr>
        <w:t xml:space="preserve"> Čakovec, Kalnička 45,</w:t>
      </w:r>
      <w:r w:rsidR="000B778A">
        <w:rPr>
          <w:rFonts w:cs="Times New Roman"/>
        </w:rPr>
        <w:t xml:space="preserve"> OIB: </w:t>
      </w:r>
      <w:r w:rsidR="00795466" w:rsidRPr="00795466">
        <w:rPr>
          <w:rFonts w:cs="Times New Roman"/>
        </w:rPr>
        <w:t>55024680707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E714FE" w:rsidP="000B778A" w:rsidR="00E714FE" w:rsidRPr="000B778A">
      <w:pPr>
        <w:ind w:firstLine="708"/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95466">
        <w:rPr>
          <w:b/>
        </w:rPr>
        <w:t>9</w:t>
      </w:r>
      <w:r w:rsidR="009B2BCE">
        <w:rPr>
          <w:b/>
        </w:rPr>
        <w:t>,</w:t>
      </w:r>
      <w:r w:rsidR="00795466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795466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>
        <w:t>Vesna Katuša, Čakovec, Kalnička 45</w:t>
      </w:r>
      <w:r w:rsidR="00584C46">
        <w:t>,</w:t>
      </w:r>
    </w:p>
    <w:p w:rsidRDefault="009C304A" w:rsidP="0079546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795466" w:rsidRPr="00795466">
        <w:rPr>
          <w:rFonts w:cs="Times New Roman"/>
        </w:rPr>
        <w:t>GALAKTIKA j.d.o.o., Čakove</w:t>
      </w:r>
      <w:r w:rsidR="00795466">
        <w:rPr>
          <w:rFonts w:cs="Times New Roman"/>
        </w:rPr>
        <w:t xml:space="preserve">c, Kalnička 45,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795466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795466">
        <w:t>direktoru</w:t>
      </w:r>
      <w:r>
        <w:t xml:space="preserve"> dužnika</w:t>
      </w:r>
      <w:r w:rsidR="000B778A">
        <w:t xml:space="preserve"> </w:t>
      </w:r>
      <w:r w:rsidR="00795466" w:rsidRPr="00795466">
        <w:t>Vesn</w:t>
      </w:r>
      <w:r w:rsidR="00795466">
        <w:t>i</w:t>
      </w:r>
      <w:r w:rsidR="00795466" w:rsidRPr="00795466">
        <w:t xml:space="preserve"> Katuša, Čakovec, Kalnička 45</w:t>
      </w:r>
      <w:r w:rsidR="000B778A">
        <w:t xml:space="preserve">, OIB: </w:t>
      </w:r>
      <w:r w:rsidR="00795466">
        <w:t>62225059458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795466">
        <w:t>9</w:t>
      </w:r>
      <w:r w:rsidR="009B2BCE">
        <w:t>,</w:t>
      </w:r>
      <w:r w:rsidR="00795466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795466" w:rsidRPr="00795466">
        <w:rPr>
          <w:rFonts w:cs="Times New Roman"/>
        </w:rPr>
        <w:t>GALAKTIKA j.d.o.o., Čakovec, Kalnička 45, OIB: 55024680707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A308C4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A308C4" w:rsidP="00A308C4" w:rsidR="00A308C4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795466" w:rsidP="009C304A" w:rsidR="00795466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79546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795466" w:rsidRPr="00795466">
        <w:rPr>
          <w:rFonts w:cs="Times New Roman"/>
        </w:rPr>
        <w:t>GALAKTIKA j.d.o.o., Čakove</w:t>
      </w:r>
      <w:r w:rsidR="00795466">
        <w:rPr>
          <w:rFonts w:cs="Times New Roman"/>
        </w:rPr>
        <w:t>c, Kalnička 45</w:t>
      </w:r>
      <w:r w:rsidR="000B778A" w:rsidRPr="000B778A">
        <w:rPr>
          <w:rFonts w:cs="Times New Roman"/>
        </w:rPr>
        <w:t xml:space="preserve">, </w:t>
      </w:r>
    </w:p>
    <w:p w:rsidRDefault="00795466" w:rsidP="0079546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Pr="00795466">
        <w:t>Vesna Katuša, Čakovec, Kalnička 45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95" w:rsidP="009C304A" w:rsidR="00152D95">
      <w:r>
        <w:separator/>
      </w:r>
    </w:p>
  </w:endnote>
  <w:endnote w:id="0" w:type="continuationSeparator">
    <w:p w:rsidRDefault="00152D95" w:rsidP="009C304A" w:rsidR="00152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95" w:rsidP="009C304A" w:rsidR="00152D95">
      <w:r>
        <w:separator/>
      </w:r>
    </w:p>
  </w:footnote>
  <w:footnote w:id="0" w:type="continuationSeparator">
    <w:p w:rsidRDefault="00152D95" w:rsidP="009C304A" w:rsidR="00152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8C4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795466">
      <w:t>564</w:t>
    </w:r>
    <w:r w:rsidR="000B778A">
      <w:t>/16-</w:t>
    </w:r>
    <w:r w:rsidR="00412F2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795466">
      <w:t>564</w:t>
    </w:r>
    <w:r w:rsidR="009B2BCE">
      <w:t>/16-</w:t>
    </w:r>
    <w:r w:rsidR="00412F2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B9F"/>
    <w:rsid w:val="00126F8A"/>
    <w:rsid w:val="00152D95"/>
    <w:rsid w:val="001F0EF9"/>
    <w:rsid w:val="002262C8"/>
    <w:rsid w:val="00412F29"/>
    <w:rsid w:val="00444475"/>
    <w:rsid w:val="00524F20"/>
    <w:rsid w:val="00584C46"/>
    <w:rsid w:val="006019BE"/>
    <w:rsid w:val="00603C37"/>
    <w:rsid w:val="00660159"/>
    <w:rsid w:val="00795466"/>
    <w:rsid w:val="00826138"/>
    <w:rsid w:val="008D1BBB"/>
    <w:rsid w:val="00954519"/>
    <w:rsid w:val="00966582"/>
    <w:rsid w:val="009B2BCE"/>
    <w:rsid w:val="009C304A"/>
    <w:rsid w:val="00A01E14"/>
    <w:rsid w:val="00A308C4"/>
    <w:rsid w:val="00A80E19"/>
    <w:rsid w:val="00B73D1F"/>
    <w:rsid w:val="00BE0B3A"/>
    <w:rsid w:val="00C144E7"/>
    <w:rsid w:val="00D16253"/>
    <w:rsid w:val="00E714FE"/>
    <w:rsid w:val="00EC3BCA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30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30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GALAKTIKA jednostavno društvo s ograničenom odgovornošću za trgovinu i proizvodnju</izvorni_sadrzaj>
    <derivirana_varijabla naziv="DomainObject.Predmet.ProtustrankaFormated_1">  GALAKTIKA jednostavno društvo s ograničenom odgovornošću za trgovinu i proizvodnju</derivirana_varijabla>
  </DomainObject.Predmet.ProtustrankaFormated>
  <DomainObject.Predmet.ProtustrankaFormatedOIB>
    <izvorni_sadrzaj>  GALAKTIKA jednostavno društvo s ograničenom odgovornošću za trgovinu i proizvodnju, OIB 55024680707</izvorni_sadrzaj>
    <derivirana_varijabla naziv="DomainObject.Predmet.ProtustrankaFormatedOIB_1">  GALAKTIKA jednostavno društvo s ograničenom odgovornošću za trgovinu i proizvodnju, OIB 55024680707</derivirana_varijabla>
  </DomainObject.Predmet.ProtustrankaFormatedOIB>
  <DomainObject.Predmet.ProtustrankaFormatedWithAdress>
    <izvorni_sadrzaj> GALAKTIKA jednostavno društvo s ograničenom odgovornošću za trgovinu i proizvodnju, Kalnička 45, 40000 Čakovec</izvorni_sadrzaj>
    <derivirana_varijabla naziv="DomainObject.Predmet.ProtustrankaFormatedWithAdress_1"> GALAKTIKA jednostavno društvo s ograničenom odgovornošću za trgovinu i proizvodnju, Kalnička 45, 40000 Čakovec</derivirana_varijabla>
  </DomainObject.Predmet.ProtustrankaFormatedWithAdress>
  <DomainObject.Predmet.ProtustrankaFormatedWithAdressOIB>
    <izvorni_sadrzaj> GALAKTIKA jednostavno društvo s ograničenom odgovornošću za trgovinu i proizvodnju, OIB 55024680707, Kalnička 45, 40000 Čakovec</izvorni_sadrzaj>
    <derivirana_varijabla naziv="DomainObject.Predmet.ProtustrankaFormatedWithAdressOIB_1"> GALAKTIKA jednostavno društvo s ograničenom odgovornošću za trgovinu i proizvodnju, OIB 55024680707, Kalnička 45, 40000 Čakovec</derivirana_varijabla>
  </DomainObject.Predmet.ProtustrankaFormatedWithAdressOIB>
  <DomainObject.Predmet.ProtustrankaWithAdress>
    <izvorni_sadrzaj>GALAKTIKA jednostavno društvo s ograničenom odgovornošću za trgovinu i proizvodnju Kalnička 45, 40000 Čakovec</izvorni_sadrzaj>
    <derivirana_varijabla naziv="DomainObject.Predmet.ProtustrankaWithAdress_1">GALAKTIKA jednostavno društvo s ograničenom odgovornošću za trgovinu i proizvodnju Kalnička 45, 40000 Čakovec</derivirana_varijabla>
  </DomainObject.Predmet.ProtustrankaWithAdress>
  <DomainObject.Predmet.ProtustrankaWithAdressOIB>
    <izvorni_sadrzaj>GALAKTIKA jednostavno društvo s ograničenom odgovornošću za trgovinu i proizvodnju, OIB 55024680707, Kalnička 45, 40000 Čakovec</izvorni_sadrzaj>
    <derivirana_varijabla naziv="DomainObject.Predmet.ProtustrankaWithAdressOIB_1">GALAKTIKA jednostavno društvo s ograničenom odgovornošću za trgovinu i proizvodnju, OIB 55024680707, Kalnička 45, 40000 Čakovec</derivirana_varijabla>
  </DomainObject.Predmet.ProtustrankaWithAdressOIB>
  <DomainObject.Predmet.ProtustrankaNazivFormated>
    <izvorni_sadrzaj>GALAKTIKA jednostavno društvo s ograničenom odgovornošću za trgovinu i proizvodnju</izvorni_sadrzaj>
    <derivirana_varijabla naziv="DomainObject.Predmet.ProtustrankaNazivFormated_1">GALAKTIKA jednostavno društvo s ograničenom odgovornošću za trgovinu i proizvodnju</derivirana_varijabla>
  </DomainObject.Predmet.ProtustrankaNazivFormated>
  <DomainObject.Predmet.ProtustrankaNazivFormatedOIB>
    <izvorni_sadrzaj>GALAKTIKA jednostavno društvo s ograničenom odgovornošću za trgovinu i proizvodnju, OIB 55024680707</izvorni_sadrzaj>
    <derivirana_varijabla naziv="DomainObject.Predmet.ProtustrankaNazivFormatedOIB_1">GALAKTIKA jednostavno društvo s ograničenom odgovornošću za trgovinu i proizvodnju, OIB 55024680707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1917.73</izvorni_sadrzaj>
    <derivirana_varijabla naziv="DomainObject.Predmet.TrenutnaVrijednost_1">1917.73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GALAKTIKA jednostavno društvo s ograničenom odgovornošću za trgovinu i proizvodnju</item>
    </izvorni_sadrzaj>
    <derivirana_varijabla naziv="DomainObject.Predmet.ProtuStrankaListFormated_1">
      <item>GALAKTIKA jednostavno društvo s ograničenom odgovornošću za trgovinu i proizvodnju</item>
    </derivirana_varijabla>
  </DomainObject.Predmet.ProtuStrankaListFormated>
  <DomainObject.Predmet.ProtuStrankaListFormatedOIB>
    <izvorni_sadrzaj>
      <item>GALAKTIKA jednostavno društvo s ograničenom odgovornošću za trgovinu i proizvodnju, OIB 55024680707</item>
    </izvorni_sadrzaj>
    <derivirana_varijabla naziv="DomainObject.Predmet.ProtuStrankaListFormatedOIB_1">
      <item>GALAKTIKA jednostavno društvo s ograničenom odgovornošću za trgovinu i proizvodnju, OIB 55024680707</item>
    </derivirana_varijabla>
  </DomainObject.Predmet.ProtuStrankaListFormatedOIB>
  <DomainObject.Predmet.ProtuStrankaListFormatedWithAdress>
    <izvorni_sadrzaj>
      <item>GALAKTIKA jednostavno društvo s ograničenom odgovornošću za trgovinu i proizvodnju, Kalnička 45, 40000 Čakovec</item>
    </izvorni_sadrzaj>
    <derivirana_varijabla naziv="DomainObject.Predmet.ProtuStrankaListFormatedWithAdress_1">
      <item>GALAKTIKA jednostavno društvo s ograničenom odgovornošću za trgovinu i proizvodnju, Kalnička 45, 40000 Čakovec</item>
    </derivirana_varijabla>
  </DomainObject.Predmet.ProtuStrankaListFormatedWithAdress>
  <DomainObject.Predmet.ProtuStrankaListFormatedWithAdressOIB>
    <izvorni_sadrzaj>
      <item>GALAKTIKA jednostavno društvo s ograničenom odgovornošću za trgovinu i proizvodnju, OIB 55024680707, Kalnička 45, 40000 Čakovec</item>
    </izvorni_sadrzaj>
    <derivirana_varijabla naziv="DomainObject.Predmet.ProtuStrankaListFormatedWithAdressOIB_1">
      <item>GALAKTIKA jednostavno društvo s ograničenom odgovornošću za trgovinu i proizvodnju, OIB 55024680707, Kalnička 45, 40000 Čakovec</item>
    </derivirana_varijabla>
  </DomainObject.Predmet.ProtuStrankaListFormatedWithAdressOIB>
  <DomainObject.Predmet.ProtuStrankaListNazivFormated>
    <izvorni_sadrzaj>
      <item>GALAKTIKA jednostavno društvo s ograničenom odgovornošću za trgovinu i proizvodnju</item>
    </izvorni_sadrzaj>
    <derivirana_varijabla naziv="DomainObject.Predmet.ProtuStrankaListNazivFormated_1">
      <item>GALAKTIKA jednostavno društvo s ograničenom odgovornošću za trgovinu i proizvodnju</item>
    </derivirana_varijabla>
  </DomainObject.Predmet.ProtuStrankaListNazivFormated>
  <DomainObject.Predmet.ProtuStrankaListNazivFormatedOIB>
    <izvorni_sadrzaj>
      <item>GALAKTIKA jednostavno društvo s ograničenom odgovornošću za trgovinu i proizvodnju, OIB 55024680707</item>
    </izvorni_sadrzaj>
    <derivirana_varijabla naziv="DomainObject.Predmet.ProtuStrankaListNazivFormatedOIB_1">
      <item>GALAKTIKA jednostavno društvo s ograničenom odgovornošću za trgovinu i proizvodnju, OIB 55024680707</item>
    </derivirana_varijabla>
  </DomainObject.Predmet.ProtuStrankaListNazivFormatedOIB>
  <DomainObject.Predmet.OstaliListFormated>
    <izvorni_sadrzaj>
      <item>E-oglasna ploča</item>
      <item>Sudski registar</item>
      <item>Vesna Katuša</item>
      <item>Županijsko državno odvjetništvo</item>
    </izvorni_sadrzaj>
    <derivirana_varijabla naziv="DomainObject.Predmet.OstaliListFormated_1">
      <item>E-oglasna ploča</item>
      <item>Sudski registar</item>
      <item>Vesna Katuša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Vesna Katuša, OIB 62225059458</item>
      <item>Županijsko državno odvjetništvo</item>
    </izvorni_sadrzaj>
    <derivirana_varijabla naziv="DomainObject.Predmet.OstaliListFormatedOIB_1">
      <item>E-oglasna ploča</item>
      <item>Sudski registar</item>
      <item>Vesna Katuša, OIB 62225059458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Vesna Katuša, Kalnička 45, 40000 Čakovec</item>
      <item>Županijsko državno odvjetništvo</item>
    </izvorni_sadrzaj>
    <derivirana_varijabla naziv="DomainObject.Predmet.OstaliListFormatedWithAdress_1">
      <item>E-oglasna ploča</item>
      <item>Sudski registar</item>
      <item>Vesna Katuša, Kalnička 45,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Vesna Katuša, OIB 62225059458, Kalnička 45, 40000 Čakovec</item>
      <item>Županijsko državno odvjetništvo</item>
    </izvorni_sadrzaj>
    <derivirana_varijabla naziv="DomainObject.Predmet.OstaliListFormatedWithAdressOIB_1">
      <item>E-oglasna ploča</item>
      <item>Sudski registar</item>
      <item>Vesna Katuša, OIB 62225059458, Kalnička 45,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Vesna Katuša</item>
      <item>Županijsko državno odvjetništvo</item>
    </izvorni_sadrzaj>
    <derivirana_varijabla naziv="DomainObject.Predmet.OstaliListNazivFormated_1">
      <item>E-oglasna ploča</item>
      <item>Sudski registar</item>
      <item>Vesna Katuša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Vesna Katuša, OIB 62225059458</item>
      <item>Županijsko državno odvjetništvo</item>
    </izvorni_sadrzaj>
    <derivirana_varijabla naziv="DomainObject.Predmet.OstaliListNazivFormatedOIB_1">
      <item>E-oglasna ploča</item>
      <item>Sudski registar</item>
      <item>Vesna Katuša, OIB 62225059458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GALAKTIKA jednostavno društvo s ograničenom odgovornošću za trgovinu i proizvodnju</izvorni_sadrzaj>
    <derivirana_varijabla naziv="DomainObject.Predmet.ProtustrankaIDrugi_1">GALAKTIKA jednostavno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GALAKTIKA jednostavno društvo s ograničenom odgovornošću za trgovinu i proizvodnju, OIB 55024680707, Kalnička 45, 40000 Čakovec</izvorni_sadrzaj>
    <derivirana_varijabla naziv="DomainObject.Predmet.ProtustrankaIDrugiAdressOIB_1">GALAKTIKA jednostavno društvo s ograničenom odgovornošću za trgovinu i proizvodnju, OIB 55024680707, Kalnička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GALAKTIKA jednostavno društvo s ograničenom odgovornošću za trgovinu i proizvodnju</item>
      <item>E-oglasna ploča</item>
      <item>Sudski registar</item>
      <item>Vesna Katuša</item>
      <item>Županijsko državno odvjetništvo</item>
    </izvorni_sadrzaj>
    <derivirana_varijabla naziv="DomainObject.Predmet.SudioniciListNaziv_1">
      <item>Financijska agencija</item>
      <item>GALAKTIKA jednostavno društvo s ograničenom odgovornošću za trgovinu i proizvodnju</item>
      <item>E-oglasna ploča</item>
      <item>Sudski registar</item>
      <item>Vesna Katuša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GALAKTIKA jednostavno društvo s ograničenom odgovornošću za trgovinu i proizvodnju, OIB 55024680707, Kalnička 45,40000 Čakovec</item>
      <item>E-oglasna ploča</item>
      <item>Sudski registar</item>
      <item>Vesna Katuša, OIB 62225059458, Kalnička 45,40000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GALAKTIKA jednostavno društvo s ograničenom odgovornošću za trgovinu i proizvodnju, OIB 55024680707, Kalnička 45,40000 Čakovec</item>
      <item>E-oglasna ploča</item>
      <item>Sudski registar</item>
      <item>Vesna Katuša, OIB 62225059458, Kalnička 45,40000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55024680707</item>
      <item>, OIB null</item>
      <item>, OIB null</item>
      <item>, OIB 62225059458</item>
      <item>, OIB null</item>
    </izvorni_sadrzaj>
    <derivirana_varijabla naziv="DomainObject.Predmet.SudioniciListNazivOIB_1">
      <item>, OIB 85821130368</item>
      <item>, OIB 55024680707</item>
      <item>, OIB null</item>
      <item>, OIB null</item>
      <item>, OIB 62225059458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1855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2016-08-31T12:36:00Z</dcterms:created>
  <dc:creator>Lea Rogina</dc:creator>
  <cp:lastModifiedBy>Nevenka Vuković</cp:lastModifiedBy>
  <cp:lastPrinted>2016-08-31T12:43:00Z</cp:lastPrinted>
  <dcterms:modified xmlns:xsi="http://www.w3.org/2001/XMLSchema-instance" xsi:type="dcterms:W3CDTF">2016-08-31T12:44:00Z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