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428e1" w14:paraId="06428e1" w:rsidRDefault="00193976" w:rsidP="00193976" w:rsidR="00193976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3976" w:rsidP="00193976" w:rsidR="00193976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193976" w:rsidP="00193976" w:rsidR="0019397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193976" w:rsidP="00193976" w:rsidR="0019397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193976" w:rsidP="00193976" w:rsidR="00193976"/>
    <w:p w:rsidRDefault="00193976" w:rsidP="00193976" w:rsidR="0019397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193976" w:rsidP="00193976" w:rsidR="0019397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193976" w:rsidP="00193976" w:rsidR="0019397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193976" w:rsidP="00193976" w:rsidR="0019397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93976" w:rsidP="00FC4354" w:rsidR="00193976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 w:rsidR="000148F8">
        <w:rPr>
          <w:rFonts w:cs="Times New Roman" w:eastAsia="Times New Roman"/>
          <w:szCs w:val="24"/>
          <w:lang w:eastAsia="hr-HR"/>
        </w:rPr>
        <w:t>8497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 w:rsidR="000148F8"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</w:t>
      </w:r>
      <w:r w:rsidR="000148F8">
        <w:rPr>
          <w:rFonts w:cs="Times New Roman" w:eastAsia="Times New Roman"/>
          <w:szCs w:val="24"/>
          <w:lang w:eastAsia="hr-HR"/>
        </w:rPr>
        <w:t>INCEPTOR d. o. o. Pula</w:t>
      </w:r>
      <w:r>
        <w:rPr>
          <w:rFonts w:cs="Times New Roman" w:eastAsia="Times New Roman"/>
          <w:szCs w:val="24"/>
          <w:lang w:eastAsia="hr-HR"/>
        </w:rPr>
        <w:t>,</w:t>
      </w:r>
      <w:r w:rsidR="000148F8">
        <w:rPr>
          <w:rFonts w:cs="Times New Roman" w:eastAsia="Times New Roman"/>
          <w:szCs w:val="24"/>
          <w:lang w:eastAsia="hr-HR"/>
        </w:rPr>
        <w:t xml:space="preserve"> Šantamarina 8, OIB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FC4354" w:rsidRPr="00FC4354">
        <w:rPr>
          <w:rFonts w:cs="Times New Roman" w:eastAsia="Times New Roman"/>
          <w:szCs w:val="24"/>
          <w:lang w:eastAsia="hr-HR"/>
        </w:rPr>
        <w:t>7263181906</w:t>
      </w:r>
      <w:r w:rsidR="00FC4354">
        <w:rPr>
          <w:rFonts w:cs="Times New Roman" w:eastAsia="Times New Roman"/>
          <w:szCs w:val="24"/>
          <w:lang w:eastAsia="hr-HR"/>
        </w:rPr>
        <w:t xml:space="preserve">2, MBS 130036037, </w:t>
      </w:r>
      <w:r>
        <w:rPr>
          <w:rFonts w:cs="Times New Roman" w:eastAsia="Times New Roman"/>
          <w:szCs w:val="24"/>
          <w:lang w:eastAsia="hr-HR"/>
        </w:rPr>
        <w:t>2. prosinca</w:t>
      </w:r>
      <w:r w:rsidRPr="00D05CA9">
        <w:rPr>
          <w:rFonts w:cs="Times New Roman" w:eastAsia="Times New Roman"/>
          <w:szCs w:val="24"/>
          <w:lang w:eastAsia="hr-HR"/>
        </w:rPr>
        <w:t xml:space="preserve">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193976" w:rsidP="00193976" w:rsidR="0019397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93976" w:rsidP="00193976" w:rsidR="0019397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193976" w:rsidP="00193976" w:rsidR="0019397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93976" w:rsidP="00193976" w:rsidR="0019397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 w:rsidR="00FC4354">
        <w:rPr>
          <w:rFonts w:cs="Times New Roman" w:eastAsia="Times New Roman"/>
          <w:szCs w:val="24"/>
          <w:lang w:eastAsia="hr-HR"/>
        </w:rPr>
        <w:t xml:space="preserve">INCEPTOR d. o. o. Pula, Šantamarina 8, OIB </w:t>
      </w:r>
      <w:r w:rsidR="00FC4354" w:rsidRPr="00FC4354">
        <w:rPr>
          <w:rFonts w:cs="Times New Roman" w:eastAsia="Times New Roman"/>
          <w:szCs w:val="24"/>
          <w:lang w:eastAsia="hr-HR"/>
        </w:rPr>
        <w:t>7263181906</w:t>
      </w:r>
      <w:r w:rsidR="00FC4354">
        <w:rPr>
          <w:rFonts w:cs="Times New Roman" w:eastAsia="Times New Roman"/>
          <w:szCs w:val="24"/>
          <w:lang w:eastAsia="hr-HR"/>
        </w:rPr>
        <w:t>2, MBS 130036037.</w:t>
      </w:r>
    </w:p>
    <w:p w:rsidRDefault="00FC4354" w:rsidP="00193976" w:rsidR="00FC4354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193976" w:rsidP="00193976" w:rsidR="00193976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193976" w:rsidP="00193976" w:rsidR="0019397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193976" w:rsidP="00193976" w:rsidR="0019397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 w:rsidR="00FC4354">
        <w:rPr>
          <w:rFonts w:cs="Times New Roman" w:eastAsia="Times New Roman"/>
          <w:szCs w:val="24"/>
          <w:lang w:eastAsia="hr-HR"/>
        </w:rPr>
        <w:t xml:space="preserve">INCEPTOR d. o. o. Pula. </w:t>
      </w:r>
      <w:r>
        <w:rPr>
          <w:rFonts w:cs="Times New Roman" w:eastAsia="Times New Roman"/>
          <w:szCs w:val="24"/>
          <w:lang w:eastAsia="hr-HR"/>
        </w:rPr>
        <w:t xml:space="preserve">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FC4354">
        <w:rPr>
          <w:rFonts w:cs="Times New Roman" w:eastAsia="Times New Roman"/>
          <w:szCs w:val="24"/>
          <w:lang w:eastAsia="hr-HR"/>
        </w:rPr>
        <w:t>1009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 w:rsidR="00FC4354">
        <w:t>25.666,07</w:t>
      </w:r>
      <w: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193976" w:rsidP="00193976" w:rsidR="0019397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193976" w:rsidP="00193976" w:rsidR="0019397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193976" w:rsidP="00193976" w:rsidR="0019397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93976" w:rsidP="00193976" w:rsidR="0019397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193976" w:rsidP="00193976" w:rsidR="00193976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193976" w:rsidP="00193976" w:rsidR="00193976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DB74AC">
        <w:rPr>
          <w:rFonts w:cs="Times New Roman" w:eastAsia="Times New Roman"/>
          <w:szCs w:val="24"/>
          <w:lang w:eastAsia="hr-HR"/>
        </w:rPr>
        <w:t>, v. r.</w:t>
      </w:r>
    </w:p>
    <w:p w:rsidRDefault="00FC4354" w:rsidP="00193976" w:rsidR="00FC4354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193976" w:rsidP="00193976" w:rsidR="0019397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193976" w:rsidP="00193976" w:rsidR="0019397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193976" w:rsidP="00193976" w:rsidR="0019397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193976" w:rsidP="00193976" w:rsidR="00193976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193976" w:rsidP="00193976" w:rsidR="0019397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193976" w:rsidP="00193976" w:rsidR="00193976" w:rsidRPr="00D05CA9">
      <w:pPr>
        <w:tabs>
          <w:tab w:pos="4116" w:val="left"/>
        </w:tabs>
      </w:pPr>
    </w:p>
    <w:p w:rsidRDefault="00193976" w:rsidP="00193976" w:rsidR="00193976" w:rsidRPr="00D05CA9">
      <w:pPr>
        <w:tabs>
          <w:tab w:pos="4116" w:val="left"/>
        </w:tabs>
      </w:pPr>
    </w:p>
    <w:p w:rsidRDefault="00193976" w:rsidP="00193976" w:rsidR="00193976" w:rsidRPr="00D05CA9">
      <w:pPr>
        <w:tabs>
          <w:tab w:pos="4116" w:val="left"/>
        </w:tabs>
      </w:pPr>
    </w:p>
    <w:p w:rsidRDefault="00193976" w:rsidP="00193976" w:rsidR="00193976" w:rsidRPr="00D05CA9">
      <w:pPr>
        <w:tabs>
          <w:tab w:pos="4116" w:val="left"/>
        </w:tabs>
      </w:pPr>
    </w:p>
    <w:p w:rsidRDefault="00193976" w:rsidP="00193976" w:rsidR="00193976" w:rsidRPr="00D05CA9">
      <w:pPr>
        <w:tabs>
          <w:tab w:pos="4116" w:val="left"/>
        </w:tabs>
      </w:pPr>
    </w:p>
    <w:p w:rsidRDefault="00193976" w:rsidP="00193976" w:rsidR="00193976" w:rsidRPr="00D05CA9">
      <w:pPr>
        <w:tabs>
          <w:tab w:pos="4116" w:val="left"/>
        </w:tabs>
      </w:pPr>
    </w:p>
    <w:p w:rsidRDefault="00193976" w:rsidP="00193976" w:rsidR="00193976" w:rsidRPr="00D05CA9">
      <w:pPr>
        <w:tabs>
          <w:tab w:pos="4116" w:val="left"/>
        </w:tabs>
      </w:pPr>
    </w:p>
    <w:p w:rsidRDefault="00193976" w:rsidP="00193976" w:rsidR="00193976" w:rsidRPr="00D05CA9">
      <w:pPr>
        <w:tabs>
          <w:tab w:pos="4116" w:val="left"/>
        </w:tabs>
      </w:pPr>
    </w:p>
    <w:p w:rsidRDefault="00193976" w:rsidP="00193976" w:rsidR="00193976" w:rsidRPr="00D05CA9">
      <w:pPr>
        <w:tabs>
          <w:tab w:pos="4116" w:val="left"/>
        </w:tabs>
      </w:pPr>
    </w:p>
    <w:p w:rsidRDefault="00193976" w:rsidP="00193976" w:rsidR="00193976" w:rsidRPr="00D05CA9"/>
    <w:p w:rsidRDefault="00193976" w:rsidP="00193976" w:rsidR="00193976" w:rsidRPr="00D05CA9"/>
    <w:p w:rsidRDefault="00193976" w:rsidP="00193976" w:rsidR="00193976" w:rsidRPr="00D05CA9"/>
    <w:p w:rsidRDefault="00193976" w:rsidP="00193976" w:rsidR="00193976" w:rsidRPr="00D05CA9"/>
    <w:p w:rsidRDefault="00193976" w:rsidP="00193976" w:rsidR="00193976" w:rsidRPr="00D05CA9"/>
    <w:p w:rsidRDefault="00193976" w:rsidP="00193976" w:rsidR="00193976" w:rsidRPr="00D05CA9"/>
    <w:p w:rsidRDefault="00193976" w:rsidP="00193976" w:rsidR="00193976" w:rsidRPr="00D05CA9"/>
    <w:p w:rsidRDefault="00193976" w:rsidP="00193976" w:rsidR="00193976" w:rsidRPr="00D05CA9"/>
    <w:p w:rsidRDefault="00193976" w:rsidP="00193976" w:rsidR="00193976" w:rsidRPr="00D05CA9"/>
    <w:p w:rsidRDefault="00193976" w:rsidP="00193976" w:rsidR="00193976" w:rsidRPr="00D05CA9"/>
    <w:p w:rsidRDefault="00193976" w:rsidP="00193976" w:rsidR="00193976" w:rsidRPr="00D05CA9"/>
    <w:p w:rsidRDefault="00193976" w:rsidP="00193976" w:rsidR="00193976" w:rsidRPr="00D05CA9"/>
    <w:p w:rsidRDefault="00193976" w:rsidP="00193976" w:rsidR="00193976" w:rsidRPr="00D05CA9"/>
    <w:p w:rsidRDefault="00193976" w:rsidP="00193976" w:rsidR="00193976" w:rsidRPr="00D05CA9"/>
    <w:p w:rsidRDefault="00193976" w:rsidP="00193976" w:rsidR="00193976" w:rsidRPr="00D05CA9"/>
    <w:p w:rsidRDefault="00193976" w:rsidP="00193976" w:rsidR="00193976"/>
    <w:p w:rsidRDefault="00193976" w:rsidP="00193976" w:rsidR="00193976"/>
    <w:p w:rsidRDefault="00193976" w:rsidP="00193976" w:rsidR="00193976"/>
    <w:p w:rsidRDefault="00193976" w:rsidP="00193976" w:rsidR="00193976"/>
    <w:p w:rsidRDefault="00193976" w:rsidP="00193976" w:rsidR="00193976"/>
    <w:p w:rsidRDefault="00193976" w:rsidP="00193976" w:rsidR="00193976"/>
    <w:p w:rsidRDefault="00193976" w:rsidP="00193976" w:rsidR="00193976"/>
    <w:p w:rsidRDefault="00193976" w:rsidP="00193976" w:rsidR="00193976"/>
    <w:p w:rsidRDefault="00193976" w:rsidP="00193976" w:rsidR="00193976"/>
    <w:p w:rsidRDefault="00193976" w:rsidP="00193976" w:rsidR="00193976"/>
    <w:p w:rsidRDefault="00193976" w:rsidP="00193976" w:rsidR="00193976"/>
    <w:p w:rsidRDefault="00193976" w:rsidP="00193976" w:rsidR="00193976"/>
    <w:p w:rsidRDefault="00193976" w:rsidP="00193976" w:rsidR="00193976"/>
    <w:p w:rsidRDefault="00193976" w:rsidP="00193976" w:rsidR="00193976"/>
    <w:p w:rsidRDefault="00193976" w:rsidP="00193976" w:rsidR="00193976"/>
    <w:p w:rsidRDefault="00193976" w:rsidP="00193976" w:rsidR="00193976"/>
    <w:p w:rsidRDefault="00193976" w:rsidP="00193976" w:rsidR="00193976"/>
    <w:p w:rsidRDefault="00193976" w:rsidP="00193976" w:rsidR="00193976"/>
    <w:p w:rsidRDefault="00193976" w:rsidP="00193976" w:rsidR="00193976"/>
    <w:p w:rsidRDefault="00193976" w:rsidP="00193976" w:rsidR="00193976"/>
    <w:p w:rsidRDefault="00193976" w:rsidP="00193976" w:rsidR="00193976"/>
    <w:p w:rsidRDefault="00193976" w:rsidP="00193976" w:rsidR="00193976"/>
    <w:p w:rsidRDefault="008C3B00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3E11" w:rsidP="000148F8" w:rsidR="004C3E11">
      <w:r>
        <w:separator/>
      </w:r>
    </w:p>
  </w:endnote>
  <w:endnote w:id="0" w:type="continuationSeparator">
    <w:p w:rsidRDefault="004C3E11" w:rsidP="000148F8" w:rsidR="004C3E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3E11" w:rsidP="000148F8" w:rsidR="004C3E11">
      <w:r>
        <w:separator/>
      </w:r>
    </w:p>
  </w:footnote>
  <w:footnote w:id="0" w:type="continuationSeparator">
    <w:p w:rsidRDefault="004C3E11" w:rsidP="000148F8" w:rsidR="004C3E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E11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8C3B00">
      <w:rPr>
        <w:noProof/>
      </w:rPr>
      <w:t>2</w:t>
    </w:r>
    <w:r>
      <w:fldChar w:fldCharType="end"/>
    </w:r>
    <w:r>
      <w:tab/>
    </w:r>
    <w:r w:rsidRPr="00F65D9B">
      <w:t>11 St-</w:t>
    </w:r>
    <w:r>
      <w:t>44</w:t>
    </w:r>
    <w:r w:rsidR="000148F8">
      <w:t>5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E11" w:rsidP="0021081C" w:rsidR="00A81E97">
    <w:pPr>
      <w:pStyle w:val="Zaglavlje"/>
      <w:jc w:val="right"/>
    </w:pPr>
    <w:r>
      <w:t>11 St-44</w:t>
    </w:r>
    <w:r w:rsidR="000148F8">
      <w:t>5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7D9F"/>
    <w:rsid w:val="000148F8"/>
    <w:rsid w:val="00193976"/>
    <w:rsid w:val="004C3E11"/>
    <w:rsid w:val="007F7D9F"/>
    <w:rsid w:val="008C3B00"/>
    <w:rsid w:val="009A6044"/>
    <w:rsid w:val="00BF033F"/>
    <w:rsid w:val="00DB74AC"/>
    <w:rsid w:val="00FC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397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939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9397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39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397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148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48F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C3B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B0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B0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B0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B0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397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939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9397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39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397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148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48F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C3B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B0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B0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B0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B0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St-445/2015</izvorni_sadrzaj>
    <derivirana_varijabla naziv="DomainObject.Predmet.OznakaBroj_1">St-445/2015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INCEPTOR d.o.o. PULA</izvorni_sadrzaj>
    <derivirana_varijabla naziv="DomainObject.Predmet.ProtustrankaFormated_1">  INCEPTOR d.o.o. PULA</derivirana_varijabla>
  </DomainObject.Predmet.ProtustrankaFormated>
  <DomainObject.Predmet.ProtustrankaFormatedOIB>
    <izvorni_sadrzaj>  INCEPTOR d.o.o. PULA, OIB 72631819062</izvorni_sadrzaj>
    <derivirana_varijabla naziv="DomainObject.Predmet.ProtustrankaFormatedOIB_1">  INCEPTOR d.o.o. PULA, OIB 72631819062</derivirana_varijabla>
  </DomainObject.Predmet.ProtustrankaFormatedOIB>
  <DomainObject.Predmet.ProtustrankaFormatedWithAdress>
    <izvorni_sadrzaj> INCEPTOR d.o.o. PULA, Šantamarina 8, 52100 Pula</izvorni_sadrzaj>
    <derivirana_varijabla naziv="DomainObject.Predmet.ProtustrankaFormatedWithAdress_1"> INCEPTOR d.o.o. PULA, Šantamarina 8, 52100 Pula</derivirana_varijabla>
  </DomainObject.Predmet.ProtustrankaFormatedWithAdress>
  <DomainObject.Predmet.ProtustrankaFormatedWithAdressOIB>
    <izvorni_sadrzaj> INCEPTOR d.o.o. PULA, OIB 72631819062, Šantamarina 8, 52100 Pula</izvorni_sadrzaj>
    <derivirana_varijabla naziv="DomainObject.Predmet.ProtustrankaFormatedWithAdressOIB_1"> INCEPTOR d.o.o. PULA, OIB 72631819062, Šantamarina 8, 52100 Pula</derivirana_varijabla>
  </DomainObject.Predmet.ProtustrankaFormatedWithAdressOIB>
  <DomainObject.Predmet.ProtustrankaWithAdress>
    <izvorni_sadrzaj>INCEPTOR d.o.o. PULA Šantamarina 8, 52100 Pula</izvorni_sadrzaj>
    <derivirana_varijabla naziv="DomainObject.Predmet.ProtustrankaWithAdress_1">INCEPTOR d.o.o. PULA Šantamarina 8, 52100 Pula</derivirana_varijabla>
  </DomainObject.Predmet.ProtustrankaWithAdress>
  <DomainObject.Predmet.ProtustrankaWithAdressOIB>
    <izvorni_sadrzaj>INCEPTOR d.o.o. PULA, OIB 72631819062, Šantamarina 8, 52100 Pula</izvorni_sadrzaj>
    <derivirana_varijabla naziv="DomainObject.Predmet.ProtustrankaWithAdressOIB_1">INCEPTOR d.o.o. PULA, OIB 72631819062, Šantamarina 8, 52100 Pula</derivirana_varijabla>
  </DomainObject.Predmet.ProtustrankaWithAdressOIB>
  <DomainObject.Predmet.ProtustrankaNazivFormated>
    <izvorni_sadrzaj>INCEPTOR d.o.o. PULA</izvorni_sadrzaj>
    <derivirana_varijabla naziv="DomainObject.Predmet.ProtustrankaNazivFormated_1">INCEPTOR d.o.o. PULA</derivirana_varijabla>
  </DomainObject.Predmet.ProtustrankaNazivFormated>
  <DomainObject.Predmet.ProtustrankaNazivFormatedOIB>
    <izvorni_sadrzaj>INCEPTOR d.o.o. PULA, OIB 72631819062</izvorni_sadrzaj>
    <derivirana_varijabla naziv="DomainObject.Predmet.ProtustrankaNazivFormatedOIB_1">INCEPTOR d.o.o. PULA, OIB 72631819062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25666.07</izvorni_sadrzaj>
    <derivirana_varijabla naziv="DomainObject.Predmet.TrenutnaVrijednost_1">25666.07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INCEPTOR d.o.o. PULA</item>
    </izvorni_sadrzaj>
    <derivirana_varijabla naziv="DomainObject.Predmet.ProtuStrankaListFormated_1">
      <item>INCEPTOR d.o.o. PULA</item>
    </derivirana_varijabla>
  </DomainObject.Predmet.ProtuStrankaListFormated>
  <DomainObject.Predmet.ProtuStrankaListFormatedOIB>
    <izvorni_sadrzaj>
      <item>INCEPTOR d.o.o. PULA, OIB 72631819062</item>
    </izvorni_sadrzaj>
    <derivirana_varijabla naziv="DomainObject.Predmet.ProtuStrankaListFormatedOIB_1">
      <item>INCEPTOR d.o.o. PULA, OIB 72631819062</item>
    </derivirana_varijabla>
  </DomainObject.Predmet.ProtuStrankaListFormatedOIB>
  <DomainObject.Predmet.ProtuStrankaListFormatedWithAdress>
    <izvorni_sadrzaj>
      <item>INCEPTOR d.o.o. PULA, Šantamarina 8, 52100 Pula</item>
    </izvorni_sadrzaj>
    <derivirana_varijabla naziv="DomainObject.Predmet.ProtuStrankaListFormatedWithAdress_1">
      <item>INCEPTOR d.o.o. PULA, Šantamarina 8, 52100 Pula</item>
    </derivirana_varijabla>
  </DomainObject.Predmet.ProtuStrankaListFormatedWithAdress>
  <DomainObject.Predmet.ProtuStrankaListFormatedWithAdressOIB>
    <izvorni_sadrzaj>
      <item>INCEPTOR d.o.o. PULA, OIB 72631819062, Šantamarina 8, 52100 Pula</item>
    </izvorni_sadrzaj>
    <derivirana_varijabla naziv="DomainObject.Predmet.ProtuStrankaListFormatedWithAdressOIB_1">
      <item>INCEPTOR d.o.o. PULA, OIB 72631819062, Šantamarina 8, 52100 Pula</item>
    </derivirana_varijabla>
  </DomainObject.Predmet.ProtuStrankaListFormatedWithAdressOIB>
  <DomainObject.Predmet.ProtuStrankaListNazivFormated>
    <izvorni_sadrzaj>
      <item>INCEPTOR d.o.o. PULA</item>
    </izvorni_sadrzaj>
    <derivirana_varijabla naziv="DomainObject.Predmet.ProtuStrankaListNazivFormated_1">
      <item>INCEPTOR d.o.o. PULA</item>
    </derivirana_varijabla>
  </DomainObject.Predmet.ProtuStrankaListNazivFormated>
  <DomainObject.Predmet.ProtuStrankaListNazivFormatedOIB>
    <izvorni_sadrzaj>
      <item>INCEPTOR d.o.o. PULA, OIB 72631819062</item>
    </izvorni_sadrzaj>
    <derivirana_varijabla naziv="DomainObject.Predmet.ProtuStrankaListNazivFormatedOIB_1">
      <item>INCEPTOR d.o.o. PULA, OIB 72631819062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INCEPTOR d.o.o. PULA</izvorni_sadrzaj>
    <derivirana_varijabla naziv="DomainObject.Predmet.ProtustrankaIDrugi_1">INCEPTOR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INCEPTOR d.o.o. PULA, OIB 72631819062, Šantamarina 8, 52100 Pula</izvorni_sadrzaj>
    <derivirana_varijabla naziv="DomainObject.Predmet.ProtustrankaIDrugiAdressOIB_1">INCEPTOR d.o.o. PULA, OIB 72631819062, Šantamarina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INCEPTOR d.o.o. PULA</item>
    </izvorni_sadrzaj>
    <derivirana_varijabla naziv="DomainObject.Predmet.SudioniciListNaziv_1">
      <item>FINANCIJSKA AGENCIJA, RC RIJEKA, PODRUŽNICA PULA, PULA</item>
      <item>INCEPTOR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INCEPTOR d.o.o. PULA, OIB 72631819062, Šantamarina 8,52100 Pula</item>
    </izvorni_sadrzaj>
    <derivirana_varijabla naziv="DomainObject.Predmet.SudioniciListAdressOIB_1">
      <item>FINANCIJSKA AGENCIJA, RC RIJEKA, PODRUŽNICA PULA, PULA, OIB 85821130368, Ulica grada Vukovara 70,Zagreb</item>
      <item>INCEPTOR d.o.o. PULA, OIB 72631819062, Šantamarina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72631819062</item>
    </izvorni_sadrzaj>
    <derivirana_varijabla naziv="DomainObject.Predmet.SudioniciListNazivOIB_1">
      <item>, OIB 85821130368</item>
      <item>, OIB 72631819062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369</properties:Words>
  <properties:Characters>1996</properties:Characters>
  <properties:Lines>96</properties:Lines>
  <properties:Paragraphs>20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2015-12-02T08:17:00Z</dcterms:created>
  <dc:creator>Mihaela Kaligari</dc:creator>
  <dc:description/>
  <cp:keywords/>
  <cp:lastModifiedBy>Lorena Paris Aničić</cp:lastModifiedBy>
  <cp:lastPrinted>2015-12-02T08:34:00Z</cp:lastPrinted>
  <dcterms:modified xmlns:xsi="http://www.w3.org/2001/XMLSchema-instance" xsi:type="dcterms:W3CDTF">2015-12-16T11:26:00Z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