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E617EF" w:rsidR="00302C82" w:rsidRPr="005F7BBA">
        <w:trPr>
          <w:trHeight w:val="1435"/>
        </w:trPr>
        <w:tc>
          <w:tcPr>
            <w:tcW w:type="dxa" w:w="2531"/>
          </w:tcPr>
          <w:p w:rsidRDefault="00302C82" w:rsidP="00E617EF" w:rsidR="00302C82" w:rsidRPr="005F7BBA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302C82" w:rsidP="00E617EF" w:rsidR="00302C82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Republika Hrvatska</w:t>
            </w:r>
          </w:p>
          <w:p w:rsidRDefault="00302C82" w:rsidP="00E617EF" w:rsidR="00302C82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Trgovački sud u Splitu</w:t>
            </w:r>
          </w:p>
          <w:p w:rsidRDefault="00302C82" w:rsidP="00E617EF" w:rsidR="00302C82" w:rsidRPr="005F7BBA">
            <w:pPr>
              <w:jc w:val="center"/>
              <w:rPr>
                <w:sz w:val="24"/>
              </w:rPr>
            </w:pPr>
            <w:r w:rsidRPr="005F7BBA">
              <w:rPr>
                <w:sz w:val="24"/>
              </w:rPr>
              <w:t>Split, Sukoišanska 6</w:t>
            </w:r>
          </w:p>
        </w:tc>
      </w:tr>
    </w:tbl>
    <w:p w14:textId="167a794" w14:paraId="167a794" w:rsidRDefault="00302C82" w:rsidP="00302C82" w:rsidR="00302C82">
      <w:pPr>
        <w:jc w:val="right"/>
        <w15:collapsed w:val="false"/>
      </w:pPr>
      <w:r>
        <w:t>Poslovni broj: 4. St-</w:t>
      </w:r>
      <w:r w:rsidR="001A50C4">
        <w:t>1538</w:t>
      </w:r>
      <w:r>
        <w:t>/2016-</w:t>
      </w:r>
      <w:r w:rsidR="001A50C4">
        <w:t>17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520E5B" w:rsidP="00520E5B" w:rsidR="00520E5B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80637F">
        <w:t>MARINIĆ j.d.o.o., Put Radojkovića 9, Promajna, OIB: 66868956451</w:t>
      </w:r>
      <w:r>
        <w:t xml:space="preserve">, </w:t>
      </w:r>
      <w:r w:rsidR="000D5D2D">
        <w:t>20. veljače 2018.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80637F">
        <w:t>MARINIĆ j.d.o.o., Put Radojkovića 9, Promajna, OIB: 66868956451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80637F">
        <w:t>4153816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80637F" w:rsidP="0080637F" w:rsidR="0080637F">
      <w:pPr>
        <w:ind w:firstLine="708"/>
        <w:jc w:val="both"/>
      </w:pPr>
      <w:r>
        <w:t>Predlagatelj Financijska agencija, Regionalni centar Split, Podružnica Split je prijedlogom zaprimljenim na Trgovačkom sudu u Splitu, dana 24. lipnja 2016. predložio otvaranje stečajnog postupka nad dužnikom MARINIĆ j.d.o.o., Put Radojkovića 9, Promajna, OIB: 66868956451.</w:t>
      </w:r>
    </w:p>
    <w:p w:rsidRDefault="0080637F" w:rsidP="0080637F" w:rsidR="0080637F">
      <w:pPr>
        <w:ind w:left="708"/>
        <w:jc w:val="both"/>
      </w:pPr>
    </w:p>
    <w:p w:rsidRDefault="0080637F" w:rsidP="0080637F" w:rsidR="0080637F">
      <w:pPr>
        <w:ind w:firstLine="708"/>
        <w:jc w:val="both"/>
      </w:pPr>
      <w:r>
        <w:t xml:space="preserve">U prijedlogu se u bitnome navodi da dužnik na dan 1. rujna 2015. u Očevidniku redoslijeda osnova za plaćanje ima evidentirane neizvršene osnove za plaćanje u neprekinutom razdoblju od 658 dana, u ukupnom iznosu od 35.916,97 kuna, te da prema </w:t>
      </w:r>
      <w:r>
        <w:lastRenderedPageBreak/>
        <w:t xml:space="preserve">podacima HZMO ima 2 zaposlena, kao i da predlagatelj ne raspolaže drugim podacima o imovini dužnika.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80637F">
        <w:t>2</w:t>
      </w:r>
      <w:r w:rsidR="00B42E80">
        <w:t>.</w:t>
      </w:r>
      <w:r w:rsidR="000D5D2D">
        <w:t xml:space="preserve"> siječnja 2017.</w:t>
      </w:r>
      <w:r w:rsidR="00B42E80">
        <w:t xml:space="preserve"> godine </w:t>
      </w:r>
      <w:r>
        <w:t xml:space="preserve">određeno ročište radi rasprave o uvjetima </w:t>
      </w:r>
      <w:r w:rsidR="008B566D">
        <w:t xml:space="preserve">za otvaranje stečajnog postupka za dan </w:t>
      </w:r>
      <w:r w:rsidR="0080637F">
        <w:t>7. veljače</w:t>
      </w:r>
      <w:r w:rsidR="00EE7377">
        <w:t xml:space="preserve"> 2017</w:t>
      </w:r>
      <w:r w:rsidR="008B566D">
        <w:t xml:space="preserve">. </w:t>
      </w:r>
    </w:p>
    <w:p w:rsidRDefault="0080637F" w:rsidP="00044F41" w:rsidR="0080637F">
      <w:pPr>
        <w:ind w:firstLine="708"/>
        <w:jc w:val="both"/>
      </w:pPr>
    </w:p>
    <w:p w:rsidRDefault="0080637F" w:rsidP="0080637F" w:rsidR="0080637F">
      <w:pPr>
        <w:ind w:firstLine="708"/>
        <w:jc w:val="both"/>
      </w:pPr>
      <w:r>
        <w:t xml:space="preserve">Dana 17. siječnja 2017. u spis zaprimljena potvrda Općinskog suda u Splitu, zemljišnoknjižnog odjela iz koje je razvidno da dužnik MARINIĆ j.d.o.o., Put Radojkovića 9, Promajna, OIB: 66868956451 nije upisan kao vlasnik nekretnina na području nadležnosti navedenog zemljišnoknjižnog odjela (list spisa 15). </w:t>
      </w:r>
    </w:p>
    <w:p w:rsidRDefault="0080637F" w:rsidP="0080637F" w:rsidR="0080637F">
      <w:pPr>
        <w:jc w:val="both"/>
      </w:pPr>
    </w:p>
    <w:p w:rsidRDefault="0080637F" w:rsidP="0080637F" w:rsidR="0080637F">
      <w:pPr>
        <w:ind w:firstLine="708"/>
        <w:jc w:val="both"/>
      </w:pPr>
      <w:r>
        <w:t xml:space="preserve">Policijska uprava Splitsko-dalmatinske dana </w:t>
      </w:r>
      <w:r w:rsidR="000D5D2D">
        <w:t>16</w:t>
      </w:r>
      <w:r>
        <w:t xml:space="preserve">. siječnja 2017. u spis je dostavila uvjerenje iz kojeg je razvidno da dužnik MARINIĆ j.d.o.o., Put Radojkovića 9, Promajna, OIB: 66868956451  nije evidentiran kao vlasnik vozila (list spisa </w:t>
      </w:r>
      <w:r w:rsidR="000D5D2D">
        <w:t>17</w:t>
      </w:r>
      <w:r>
        <w:t xml:space="preserve">). </w:t>
      </w:r>
    </w:p>
    <w:p w:rsidRDefault="00B42E80" w:rsidP="0080637F" w:rsidR="00B42E80">
      <w:pPr>
        <w:jc w:val="both"/>
      </w:pPr>
    </w:p>
    <w:p w:rsidRDefault="00B42E80" w:rsidP="00B42E80" w:rsidR="0080637F">
      <w:pPr>
        <w:ind w:firstLine="708"/>
        <w:jc w:val="both"/>
      </w:pPr>
      <w:r>
        <w:t xml:space="preserve">Financijska agencija je dana </w:t>
      </w:r>
      <w:r w:rsidR="0080637F">
        <w:t>6. veljače</w:t>
      </w:r>
      <w:r w:rsidR="00EE7377">
        <w:t xml:space="preserve"> 2017</w:t>
      </w:r>
      <w:r>
        <w:t xml:space="preserve">. dostavila u spis potvrdu o blokadi računa i novčanih sredstava dužnika iz koje proizlazi da je kod dužnika evidentirano </w:t>
      </w:r>
      <w:r w:rsidR="0080637F">
        <w:t>1181 dana neprekidne blokade</w:t>
      </w:r>
      <w:r>
        <w:t>.</w:t>
      </w:r>
    </w:p>
    <w:p w:rsidRDefault="0080637F" w:rsidP="00B42E80" w:rsidR="0080637F">
      <w:pPr>
        <w:ind w:firstLine="708"/>
        <w:jc w:val="both"/>
      </w:pPr>
    </w:p>
    <w:p w:rsidRDefault="000D5D2D" w:rsidP="0080637F" w:rsidR="002C19C5">
      <w:pPr>
        <w:ind w:firstLine="708"/>
        <w:jc w:val="both"/>
      </w:pPr>
      <w:r>
        <w:t xml:space="preserve">Faxom zaprimljenim dana </w:t>
      </w:r>
      <w:r w:rsidR="0080637F">
        <w:t>7. veljače 2017. dužnik je naveo da nije u mogućnosti dostaviti tražene podatke za današnje ročište jer nema financijskih sredstava za navedeno. Ističe da zakonska zastupnica Helena Marinić zbog zdravstvenih razloga nije u mogućnosti pristupiti na današnje ročište. Nadalje, ističe da je društvo Marinić j.d.o.o. upalo u financijske probleme zbog neplaćanja potraživanja od agencije iz Češke i Slovačke, da isto društvo nema nikakvih nekretnina niti pokretnina u svom vlasništvu te da isto nema zaposlenih.</w:t>
      </w:r>
    </w:p>
    <w:p w:rsidRDefault="000D5D2D" w:rsidP="0080637F" w:rsidR="000D5D2D">
      <w:pPr>
        <w:ind w:firstLine="708"/>
        <w:jc w:val="both"/>
      </w:pPr>
    </w:p>
    <w:p w:rsidRDefault="000D5D2D" w:rsidP="000D5D2D" w:rsidR="000D5D2D">
      <w:pPr>
        <w:ind w:firstLine="708"/>
        <w:jc w:val="both"/>
      </w:pPr>
      <w:r>
        <w:t xml:space="preserve">Sud je elektronskim putem zatražio od FINE potvrdu da je li dužnik u blokadi, te je ista dana 19. veljače 2018. dostavila potvrdu o neizvršenim osnovama za plaćanje iz koje je razvidno da dužnik na dan 19. veljače 2018. ima evidentirane neizvršene osnove za plaćanje u neprekinutom razdoblju od 1559 dana. </w:t>
      </w:r>
    </w:p>
    <w:p w:rsidRDefault="00B42E80" w:rsidP="002C19C5" w:rsidR="00B42E80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</w:t>
      </w:r>
      <w:r>
        <w:lastRenderedPageBreak/>
        <w:t xml:space="preserve">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0D5D2D" w:rsidP="000D5D2D" w:rsidR="000D5D2D">
      <w:pPr>
        <w:jc w:val="both"/>
      </w:pPr>
    </w:p>
    <w:p w:rsidRDefault="000D5D2D" w:rsidP="000D5D2D" w:rsidR="000D5D2D" w:rsidRPr="00E82A70">
      <w:pPr>
        <w:jc w:val="center"/>
      </w:pPr>
      <w:r>
        <w:t xml:space="preserve">U Splitu 20. veljače 2018. </w:t>
      </w:r>
    </w:p>
    <w:p w:rsidRDefault="000D5D2D" w:rsidP="000D5D2D" w:rsidR="000D5D2D">
      <w:r>
        <w:tab/>
      </w:r>
      <w:r>
        <w:tab/>
      </w:r>
      <w:r>
        <w:tab/>
      </w:r>
      <w:r>
        <w:tab/>
      </w:r>
    </w:p>
    <w:tbl>
      <w:tblPr>
        <w:tblStyle w:val="Reetkatablice"/>
        <w:tblpPr w:tblpY="1" w:tblpXSpec="right" w:vertAnchor="text" w:rightFromText="180" w:leftFromText="180"/>
        <w:tblOverlap w:val="never"/>
        <w:tblW w:type="dxa" w:w="4453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453"/>
      </w:tblGrid>
      <w:tr w:rsidTr="000D5D2D" w:rsidR="000D5D2D">
        <w:trPr>
          <w:trHeight w:val="262"/>
        </w:trPr>
        <w:tc>
          <w:tcPr>
            <w:tcW w:type="dxa" w:w="4453"/>
          </w:tcPr>
          <w:p w:rsidRDefault="000D5D2D" w:rsidP="00E617EF" w:rsidR="000D5D2D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Sudac</w:t>
            </w:r>
          </w:p>
          <w:p w:rsidRDefault="000D5D2D" w:rsidP="00E617EF" w:rsidR="000D5D2D" w:rsidRPr="00140E54">
            <w:pPr>
              <w:jc w:val="center"/>
              <w:rPr>
                <w:bCs/>
                <w:sz w:val="24"/>
              </w:rPr>
            </w:pPr>
          </w:p>
          <w:p w:rsidRDefault="000D5D2D" w:rsidP="00E617EF" w:rsidR="000D5D2D" w:rsidRPr="00140E54">
            <w:pPr>
              <w:jc w:val="center"/>
              <w:rPr>
                <w:bCs/>
                <w:sz w:val="24"/>
              </w:rPr>
            </w:pPr>
          </w:p>
        </w:tc>
      </w:tr>
      <w:tr w:rsidTr="000D5D2D" w:rsidR="000D5D2D">
        <w:trPr>
          <w:trHeight w:val="438"/>
        </w:trPr>
        <w:tc>
          <w:tcPr>
            <w:tcW w:type="dxa" w:w="4453"/>
          </w:tcPr>
          <w:p w:rsidRDefault="000D5D2D" w:rsidP="00E617EF" w:rsidR="005E65A2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>Katarina Mikulić</w:t>
            </w:r>
            <w:r w:rsidR="005E65A2">
              <w:rPr>
                <w:bCs/>
                <w:sz w:val="24"/>
              </w:rPr>
              <w:t>,v.r.</w:t>
            </w:r>
          </w:p>
          <w:p w:rsidRDefault="005E65A2" w:rsidP="0071700F" w:rsidR="005E65A2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5E65A2" w:rsidP="005E65A2" w:rsidR="005E65A2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0D5D2D" w:rsidP="00E617EF" w:rsidR="000D5D2D" w:rsidRPr="00140E54">
            <w:pPr>
              <w:jc w:val="center"/>
              <w:rPr>
                <w:bCs/>
                <w:sz w:val="24"/>
              </w:rPr>
            </w:pPr>
            <w:r w:rsidRPr="00140E54">
              <w:rPr>
                <w:bCs/>
                <w:sz w:val="24"/>
              </w:rPr>
              <w:t xml:space="preserve"> </w:t>
            </w:r>
          </w:p>
        </w:tc>
      </w:tr>
    </w:tbl>
    <w:p w:rsidRDefault="000D5D2D" w:rsidP="00044F41" w:rsidR="000D5D2D">
      <w:pPr>
        <w:jc w:val="both"/>
      </w:pPr>
    </w:p>
    <w:p w:rsidRDefault="000D5D2D" w:rsidP="00044F41" w:rsidR="000D5D2D">
      <w:pPr>
        <w:jc w:val="both"/>
      </w:pPr>
    </w:p>
    <w:p w:rsidRDefault="000D5D2D" w:rsidP="00044F41" w:rsidR="000D5D2D">
      <w:pPr>
        <w:jc w:val="both"/>
      </w:pPr>
    </w:p>
    <w:p w:rsidRDefault="000D5D2D" w:rsidP="00044F41" w:rsidR="000D5D2D">
      <w:pPr>
        <w:jc w:val="both"/>
      </w:pPr>
    </w:p>
    <w:p w:rsidRDefault="000D5D2D" w:rsidP="00044F41" w:rsidR="000D5D2D">
      <w:pPr>
        <w:jc w:val="both"/>
      </w:pPr>
    </w:p>
    <w:p w:rsidRDefault="005E65A2" w:rsidP="00044F41" w:rsidR="005E65A2">
      <w:pPr>
        <w:jc w:val="both"/>
      </w:pPr>
    </w:p>
    <w:p w:rsidRDefault="005E65A2" w:rsidP="00044F41" w:rsidR="005E65A2">
      <w:pPr>
        <w:jc w:val="both"/>
      </w:pPr>
    </w:p>
    <w:p w:rsidRDefault="000D5D2D" w:rsidP="00044F41" w:rsidR="00044F41" w:rsidRPr="00B42E80">
      <w:pPr>
        <w:jc w:val="both"/>
      </w:pPr>
      <w:r w:rsidRPr="00B42E80">
        <w:t>Pouka o pravnom lijeku</w:t>
      </w:r>
      <w:r w:rsidR="00044F41" w:rsidRPr="00B42E80">
        <w:t>:</w:t>
      </w:r>
    </w:p>
    <w:p w:rsidRDefault="00044F41" w:rsidP="00044F41" w:rsidR="00044F41">
      <w:pPr>
        <w:jc w:val="both"/>
      </w:pP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5E65A2" w:rsidR="00853B3E">
      <w:pPr>
        <w:pStyle w:val="Odlomakpopisa"/>
        <w:jc w:val="both"/>
      </w:pPr>
      <w:r>
        <w:t xml:space="preserve"> </w:t>
      </w:r>
    </w:p>
    <w:sectPr w:rsidSect="000D5D2D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R="00B42E80">
    <w:pPr>
      <w:pStyle w:val="Podnoje"/>
      <w:jc w:val="center"/>
    </w:pPr>
  </w:p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5755763"/>
      <w:docPartObj>
        <w:docPartGallery w:val="Page Numbers (Top of Page)"/>
        <w:docPartUnique/>
      </w:docPartObj>
    </w:sdtPr>
    <w:sdtEndPr/>
    <w:sdtContent>
      <w:p w:rsidRDefault="000D5D2D" w:rsidP="000D5D2D" w:rsidR="000D5D2D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5A2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St-1538/2016-17</w:t>
        </w:r>
      </w:p>
      <w:p w:rsidRDefault="005E65A2" w:rsidR="000D5D2D">
        <w:pPr>
          <w:pStyle w:val="Zaglavlje"/>
          <w:jc w:val="center"/>
        </w:pPr>
      </w:p>
    </w:sdtContent>
  </w:sdt>
  <w:p w:rsidRDefault="000D5D2D" w:rsidR="000D5D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BEF" w:rsidR="00C73BEF">
    <w:pPr>
      <w:pStyle w:val="Zaglavlje"/>
      <w:jc w:val="center"/>
    </w:pPr>
  </w:p>
  <w:p w:rsidRDefault="00B42E80" w:rsidP="00B42E80" w:rsidR="00B42E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0D5D2D"/>
    <w:rsid w:val="001A50C4"/>
    <w:rsid w:val="002C19C5"/>
    <w:rsid w:val="00302C82"/>
    <w:rsid w:val="003C2F22"/>
    <w:rsid w:val="0041133D"/>
    <w:rsid w:val="00417EA6"/>
    <w:rsid w:val="00520E5B"/>
    <w:rsid w:val="005E65A2"/>
    <w:rsid w:val="00625E5B"/>
    <w:rsid w:val="0071519E"/>
    <w:rsid w:val="007F7A84"/>
    <w:rsid w:val="0080637F"/>
    <w:rsid w:val="00814EDB"/>
    <w:rsid w:val="00815142"/>
    <w:rsid w:val="00853B3E"/>
    <w:rsid w:val="00894EE3"/>
    <w:rsid w:val="008B566D"/>
    <w:rsid w:val="00981D37"/>
    <w:rsid w:val="00A51DE9"/>
    <w:rsid w:val="00B42E80"/>
    <w:rsid w:val="00B7506F"/>
    <w:rsid w:val="00BA7057"/>
    <w:rsid w:val="00BC7EBC"/>
    <w:rsid w:val="00C73BEF"/>
    <w:rsid w:val="00D721AE"/>
    <w:rsid w:val="00DD0D50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302C8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6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5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5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5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5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302C8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6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5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5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5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5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1538</izvorni_sadrzaj>
    <derivirana_varijabla naziv="DomainObject.Predmet.Broj_1">1538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St-1538/2016</izvorni_sadrzaj>
    <derivirana_varijabla naziv="DomainObject.Predmet.OznakaBroj_1">St-1538/2016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MARINIĆ j.d.o.o.</izvorni_sadrzaj>
    <derivirana_varijabla naziv="DomainObject.Predmet.ProtustrankaFormated_1">  MARINIĆ j.d.o.o.</derivirana_varijabla>
  </DomainObject.Predmet.ProtustrankaFormated>
  <DomainObject.Predmet.ProtustrankaFormatedOIB>
    <izvorni_sadrzaj>  MARINIĆ j.d.o.o., OIB 66868956451</izvorni_sadrzaj>
    <derivirana_varijabla naziv="DomainObject.Predmet.ProtustrankaFormatedOIB_1">  MARINIĆ j.d.o.o., OIB 66868956451</derivirana_varijabla>
  </DomainObject.Predmet.ProtustrankaFormatedOIB>
  <DomainObject.Predmet.ProtustrankaFormatedWithAdress>
    <izvorni_sadrzaj> MARINIĆ j.d.o.o., Put Radojkovića 9, 21320 Promajna</izvorni_sadrzaj>
    <derivirana_varijabla naziv="DomainObject.Predmet.ProtustrankaFormatedWithAdress_1"> MARINIĆ j.d.o.o., Put Radojkovića 9, 21320 Promajna</derivirana_varijabla>
  </DomainObject.Predmet.ProtustrankaFormatedWithAdress>
  <DomainObject.Predmet.ProtustrankaFormatedWithAdressOIB>
    <izvorni_sadrzaj> MARINIĆ j.d.o.o., OIB 66868956451, Put Radojkovića 9, 21320 Promajna</izvorni_sadrzaj>
    <derivirana_varijabla naziv="DomainObject.Predmet.ProtustrankaFormatedWithAdressOIB_1"> MARINIĆ j.d.o.o., OIB 66868956451, Put Radojkovića 9, 21320 Promajna</derivirana_varijabla>
  </DomainObject.Predmet.ProtustrankaFormatedWithAdressOIB>
  <DomainObject.Predmet.ProtustrankaWithAdress>
    <izvorni_sadrzaj>MARINIĆ j.d.o.o. Put Radojkovića 9, 21320 Promajna</izvorni_sadrzaj>
    <derivirana_varijabla naziv="DomainObject.Predmet.ProtustrankaWithAdress_1">MARINIĆ j.d.o.o. Put Radojkovića 9, 21320 Promajna</derivirana_varijabla>
  </DomainObject.Predmet.ProtustrankaWithAdress>
  <DomainObject.Predmet.ProtustrankaWithAdressOIB>
    <izvorni_sadrzaj>MARINIĆ j.d.o.o., OIB 66868956451, Put Radojkovića 9, 21320 Promajna</izvorni_sadrzaj>
    <derivirana_varijabla naziv="DomainObject.Predmet.ProtustrankaWithAdressOIB_1">MARINIĆ j.d.o.o., OIB 66868956451, Put Radojkovića 9, 21320 Promajna</derivirana_varijabla>
  </DomainObject.Predmet.ProtustrankaWithAdressOIB>
  <DomainObject.Predmet.ProtustrankaNazivFormated>
    <izvorni_sadrzaj>MARINIĆ j.d.o.o.</izvorni_sadrzaj>
    <derivirana_varijabla naziv="DomainObject.Predmet.ProtustrankaNazivFormated_1">MARINIĆ j.d.o.o.</derivirana_varijabla>
  </DomainObject.Predmet.ProtustrankaNazivFormated>
  <DomainObject.Predmet.ProtustrankaNazivFormatedOIB>
    <izvorni_sadrzaj>MARINIĆ j.d.o.o., OIB 66868956451</izvorni_sadrzaj>
    <derivirana_varijabla naziv="DomainObject.Predmet.ProtustrankaNazivFormatedOIB_1">MARINIĆ j.d.o.o., OIB 66868956451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35916.97</izvorni_sadrzaj>
    <derivirana_varijabla naziv="DomainObject.Predmet.TrenutnaVrijednost_1">35916.97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MARINIĆ j.d.o.o.</item>
    </izvorni_sadrzaj>
    <derivirana_varijabla naziv="DomainObject.Predmet.ProtuStrankaListFormated_1">
      <item>MARINIĆ j.d.o.o.</item>
    </derivirana_varijabla>
  </DomainObject.Predmet.ProtuStrankaListFormated>
  <DomainObject.Predmet.ProtuStrankaListFormatedOIB>
    <izvorni_sadrzaj>
      <item>MARINIĆ j.d.o.o., OIB 66868956451</item>
    </izvorni_sadrzaj>
    <derivirana_varijabla naziv="DomainObject.Predmet.ProtuStrankaListFormatedOIB_1">
      <item>MARINIĆ j.d.o.o., OIB 66868956451</item>
    </derivirana_varijabla>
  </DomainObject.Predmet.ProtuStrankaListFormatedOIB>
  <DomainObject.Predmet.ProtuStrankaListFormatedWithAdress>
    <izvorni_sadrzaj>
      <item>MARINIĆ j.d.o.o., Put Radojkovića 9, 21320 Promajna</item>
    </izvorni_sadrzaj>
    <derivirana_varijabla naziv="DomainObject.Predmet.ProtuStrankaListFormatedWithAdress_1">
      <item>MARINIĆ j.d.o.o., Put Radojkovića 9, 21320 Promajna</item>
    </derivirana_varijabla>
  </DomainObject.Predmet.ProtuStrankaListFormatedWithAdress>
  <DomainObject.Predmet.ProtuStrankaListFormatedWithAdressOIB>
    <izvorni_sadrzaj>
      <item>MARINIĆ j.d.o.o., OIB 66868956451, Put Radojkovića 9, 21320 Promajna</item>
    </izvorni_sadrzaj>
    <derivirana_varijabla naziv="DomainObject.Predmet.ProtuStrankaListFormatedWithAdressOIB_1">
      <item>MARINIĆ j.d.o.o., OIB 66868956451, Put Radojkovića 9, 21320 Promajna</item>
    </derivirana_varijabla>
  </DomainObject.Predmet.ProtuStrankaListFormatedWithAdressOIB>
  <DomainObject.Predmet.ProtuStrankaListNazivFormated>
    <izvorni_sadrzaj>
      <item>MARINIĆ j.d.o.o.</item>
    </izvorni_sadrzaj>
    <derivirana_varijabla naziv="DomainObject.Predmet.ProtuStrankaListNazivFormated_1">
      <item>MARINIĆ j.d.o.o.</item>
    </derivirana_varijabla>
  </DomainObject.Predmet.ProtuStrankaListNazivFormated>
  <DomainObject.Predmet.ProtuStrankaListNazivFormatedOIB>
    <izvorni_sadrzaj>
      <item>MARINIĆ j.d.o.o., OIB 66868956451</item>
    </izvorni_sadrzaj>
    <derivirana_varijabla naziv="DomainObject.Predmet.ProtuStrankaListNazivFormatedOIB_1">
      <item>MARINIĆ j.d.o.o., OIB 66868956451</item>
    </derivirana_varijabla>
  </DomainObject.Predmet.ProtuStrankaListNazivFormatedOIB>
  <DomainObject.Predmet.OstaliListFormated>
    <izvorni_sadrzaj>
      <item>Helena Marinič</item>
    </izvorni_sadrzaj>
    <derivirana_varijabla naziv="DomainObject.Predmet.OstaliListFormated_1">
      <item>Helena Marinič</item>
    </derivirana_varijabla>
  </DomainObject.Predmet.OstaliListFormated>
  <DomainObject.Predmet.OstaliListFormatedOIB>
    <izvorni_sadrzaj>
      <item>Helena Marinič, OIB 22216342859</item>
    </izvorni_sadrzaj>
    <derivirana_varijabla naziv="DomainObject.Predmet.OstaliListFormatedOIB_1">
      <item>Helena Marinič, OIB 22216342859</item>
    </derivirana_varijabla>
  </DomainObject.Predmet.OstaliListFormatedOIB>
  <DomainObject.Predmet.OstaliListFormatedWithAdress>
    <izvorni_sadrzaj>
      <item>Helena Marinič, Put Radojkovića 9, 21320 Promajna</item>
    </izvorni_sadrzaj>
    <derivirana_varijabla naziv="DomainObject.Predmet.OstaliListFormatedWithAdress_1">
      <item>Helena Marinič, Put Radojkovića 9, 21320 Promajna</item>
    </derivirana_varijabla>
  </DomainObject.Predmet.OstaliListFormatedWithAdress>
  <DomainObject.Predmet.OstaliListFormatedWithAdressOIB>
    <izvorni_sadrzaj>
      <item>Helena Marinič, OIB 22216342859, Put Radojkovića 9, 21320 Promajna</item>
    </izvorni_sadrzaj>
    <derivirana_varijabla naziv="DomainObject.Predmet.OstaliListFormatedWithAdressOIB_1">
      <item>Helena Marinič, OIB 22216342859, Put Radojkovića 9, 21320 Promajna</item>
    </derivirana_varijabla>
  </DomainObject.Predmet.OstaliListFormatedWithAdressOIB>
  <DomainObject.Predmet.OstaliListNazivFormated>
    <izvorni_sadrzaj>
      <item>Helena Marinič</item>
    </izvorni_sadrzaj>
    <derivirana_varijabla naziv="DomainObject.Predmet.OstaliListNazivFormated_1">
      <item>Helena Marinič</item>
    </derivirana_varijabla>
  </DomainObject.Predmet.OstaliListNazivFormated>
  <DomainObject.Predmet.OstaliListNazivFormatedOIB>
    <izvorni_sadrzaj>
      <item>Helena Marinič, OIB 22216342859</item>
    </izvorni_sadrzaj>
    <derivirana_varijabla naziv="DomainObject.Predmet.OstaliListNazivFormatedOIB_1">
      <item>Helena Marinič, OIB 22216342859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MARINIĆ j.d.o.o.</izvorni_sadrzaj>
    <derivirana_varijabla naziv="DomainObject.Predmet.ProtustrankaIDrugi_1">MARINIĆ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MARINIĆ j.d.o.o., OIB 66868956451, Put Radojkovića 9, 21320 Promajna</izvorni_sadrzaj>
    <derivirana_varijabla naziv="DomainObject.Predmet.ProtustrankaIDrugiAdressOIB_1">MARINIĆ j.d.o.o., OIB 66868956451, Put Radojkovića 9, 21320 Promajna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MARINIĆ j.d.o.o.</item>
      <item>FINANCIJSKA AGENCIJA, RC SPLIT</item>
      <item>Helena Marinič</item>
    </izvorni_sadrzaj>
    <derivirana_varijabla naziv="DomainObject.Predmet.SudioniciListNaziv_1">
      <item>MARINIĆ j.d.o.o.</item>
      <item>FINANCIJSKA AGENCIJA, RC SPLIT</item>
      <item>Helena Marinič</item>
    </derivirana_varijabla>
  </DomainObject.Predmet.SudioniciListNaziv>
  <DomainObject.Predmet.SudioniciListAdressOIB>
    <izvorni_sadrzaj>
      <item>MARINIĆ j.d.o.o., OIB 66868956451, Put Radojkovića 9,21320 Promajna</item>
      <item>FINANCIJSKA AGENCIJA, RC SPLIT, OIB 85821130368, Mažuranićevo šetalište 24 b,21000 Split</item>
      <item>Helena Marinič, OIB 22216342859, Put Radojkovića 9,21320 Promajna</item>
    </izvorni_sadrzaj>
    <derivirana_varijabla naziv="DomainObject.Predmet.SudioniciListAdressOIB_1">
      <item>MARINIĆ j.d.o.o., OIB 66868956451, Put Radojkovića 9,21320 Promajna</item>
      <item>FINANCIJSKA AGENCIJA, RC SPLIT, OIB 85821130368, Mažuranićevo šetalište 24 b,21000 Split</item>
      <item>Helena Marinič, OIB 22216342859, Put Radojkovića 9,21320 Promajna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66868956451</item>
      <item>, OIB 85821130368</item>
      <item>, OIB 22216342859</item>
    </izvorni_sadrzaj>
    <derivirana_varijabla naziv="DomainObject.Predmet.SudioniciListNazivOIB_1">
      <item>, OIB 66868956451</item>
      <item>, OIB 85821130368</item>
      <item>, OIB 22216342859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A2549B-E953-4AFD-9F08-0CF3D2689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940</properties:Words>
  <properties:Characters>5268</properties:Characters>
  <properties:Lines>130</properties:Lines>
  <properties:Paragraphs>34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2018-02-20T12:20:00Z</cp:lastPrinted>
  <dcterms:modified xmlns:xsi="http://www.w3.org/2001/XMLSchema-instance" xsi:type="dcterms:W3CDTF">2018-02-20T12:20:00Z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POZIVANJU VJEROVNIKA NA UPLATU PREDUJMA.docx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