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3996" w14:paraId="f983996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1672D0">
        <w:t>POWER j.d.o.o. za trgovinu i usluge, Zagreb, Naumovac 1, MBS: 080871724, OIB: 55677629425</w:t>
      </w:r>
      <w:r w:rsidRPr="006F0619">
        <w:t xml:space="preserve">, dana </w:t>
      </w:r>
      <w:r w:rsidR="001A29A1">
        <w:t>2</w:t>
      </w:r>
      <w:r w:rsidR="001672D0">
        <w:t>5</w:t>
      </w:r>
      <w:r w:rsidR="00A91212" w:rsidRPr="006F0619">
        <w:t>.</w:t>
      </w:r>
      <w:r w:rsidR="00716D7B" w:rsidRPr="006F0619">
        <w:t xml:space="preserve"> </w:t>
      </w:r>
      <w:r w:rsidR="001672D0">
        <w:t>svibnja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4136E0">
        <w:t>POWER j.d.o.o. za trgovinu i usluge, Zagreb, Naumovac 1, MBS: 080871724, OIB: 55677629425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B70514" w:rsidP="00B70514" w:rsidR="00B70514" w:rsidRPr="00C736AD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>Siniša Rajnović, Milanovac, Virovitica, Sv. Trojstva 87, OIB: 86217384445</w:t>
      </w:r>
      <w:r>
        <w:t>.</w:t>
      </w:r>
      <w:r w:rsidRPr="00C736AD">
        <w:tab/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4136E0">
        <w:t>POWER j.d.o.o. za trgovinu i usluge, Zagreb, Naumovac 1, MBS: 080871724, OIB: 55677629425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A29A1">
        <w:t>1</w:t>
      </w:r>
      <w:r w:rsidR="004136E0">
        <w:t>0</w:t>
      </w:r>
      <w:r w:rsidR="001A29A1">
        <w:t>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4136E0">
        <w:t>POWER j.d.o.o. za trgovinu i usluge, Zagreb, Naumovac 1, MBS: 080871724, OIB: 55677629425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C07E07">
        <w:t>16</w:t>
      </w:r>
      <w:r w:rsidR="004136E0">
        <w:t>5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4136E0">
        <w:rPr>
          <w:sz w:val="24"/>
        </w:rPr>
        <w:t>5</w:t>
      </w:r>
      <w:r w:rsidR="008E67B3" w:rsidRPr="006F0619">
        <w:rPr>
          <w:sz w:val="24"/>
        </w:rPr>
        <w:t xml:space="preserve">. </w:t>
      </w:r>
      <w:r w:rsidR="004136E0">
        <w:rPr>
          <w:sz w:val="24"/>
        </w:rPr>
        <w:t>svibnja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Zapisničar: Danijela Špeletić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A61CD5" w:rsidP="00A61CD5" w:rsidR="00A61CD5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A61CD5" w:rsidP="00A61CD5" w:rsidR="00A61CD5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Predlagatelju</w:t>
      </w:r>
    </w:p>
    <w:p w:rsidRDefault="00A61CD5" w:rsidP="00A61CD5" w:rsidR="00A61CD5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Dužniku</w:t>
      </w:r>
    </w:p>
    <w:p w:rsidRDefault="00A61CD5" w:rsidP="00A61CD5" w:rsidR="00A61CD5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Stečajnom upravitelju</w:t>
      </w:r>
    </w:p>
    <w:p w:rsidRDefault="00A61CD5" w:rsidP="00A61CD5" w:rsidR="00A61CD5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mrežna stranica e-Oglasna ploča sudova </w:t>
      </w:r>
    </w:p>
    <w:p w:rsidRDefault="00A61CD5" w:rsidP="00A61CD5" w:rsidR="00A61CD5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Registar </w:t>
      </w:r>
    </w:p>
    <w:p w:rsidRDefault="00A61CD5" w:rsidP="00A61CD5" w:rsidR="00A61CD5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istodobno otvaranjem i zaključenjem</w:t>
      </w:r>
    </w:p>
    <w:p w:rsidRDefault="00A61CD5" w:rsidP="00A61CD5" w:rsidR="00A61CD5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16.6.2017.g.</w:t>
      </w:r>
    </w:p>
    <w:p w:rsidRDefault="00A61CD5" w:rsidP="00A61CD5" w:rsidR="00A61CD5">
      <w:pPr>
        <w:pStyle w:val="Tijeloteksta"/>
        <w:ind w:left="360"/>
        <w:jc w:val="left"/>
        <w:rPr>
          <w:sz w:val="24"/>
        </w:rPr>
      </w:pPr>
    </w:p>
    <w:p w:rsidRDefault="00A61CD5" w:rsidP="00A61CD5" w:rsidR="00A61CD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2A3" w:rsidR="005572A3">
      <w:r>
        <w:separator/>
      </w:r>
    </w:p>
  </w:endnote>
  <w:endnote w:id="0" w:type="continuationSeparator">
    <w:p w:rsidRDefault="005572A3" w:rsidR="00557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2A3" w:rsidR="005572A3">
      <w:r>
        <w:separator/>
      </w:r>
    </w:p>
  </w:footnote>
  <w:footnote w:id="0" w:type="continuationSeparator">
    <w:p w:rsidRDefault="005572A3" w:rsidR="00557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58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F38F6" w:rsidR="00CF38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CF38F6">
      <w:t>7 St-16</w:t>
    </w:r>
    <w:r w:rsidR="001449C1">
      <w:t>5</w:t>
    </w:r>
    <w:r w:rsidR="00CF38F6">
      <w:t>/17-6</w:t>
    </w: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F6717">
      <w:t>16</w:t>
    </w:r>
    <w:r w:rsidR="001449C1">
      <w:t>5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9C1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672D0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585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36E0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2A3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CD5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38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D75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75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75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5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5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38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D75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75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75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5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5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St-165/2017</izvorni_sadrzaj>
    <derivirana_varijabla naziv="DomainObject.Predmet.OznakaBroj_1">St-165/2017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POWER j.d.o.o. za trgovinu i usluge</izvorni_sadrzaj>
    <derivirana_varijabla naziv="DomainObject.Predmet.ProtustrankaFormated_1">  POWER j.d.o.o. za trgovinu i usluge</derivirana_varijabla>
  </DomainObject.Predmet.ProtustrankaFormated>
  <DomainObject.Predmet.ProtustrankaFormatedOIB>
    <izvorni_sadrzaj>  POWER j.d.o.o. za trgovinu i usluge, OIB 55677629425</izvorni_sadrzaj>
    <derivirana_varijabla naziv="DomainObject.Predmet.ProtustrankaFormatedOIB_1">  POWER j.d.o.o. za trgovinu i usluge, OIB 55677629425</derivirana_varijabla>
  </DomainObject.Predmet.ProtustrankaFormatedOIB>
  <DomainObject.Predmet.ProtustrankaFormatedWithAdress>
    <izvorni_sadrzaj> POWER j.d.o.o. za trgovinu i usluge, Naumovac 1, 10000 Zagreb</izvorni_sadrzaj>
    <derivirana_varijabla naziv="DomainObject.Predmet.ProtustrankaFormatedWithAdress_1"> POWER j.d.o.o. za trgovinu i usluge, Naumovac 1, 10000 Zagreb</derivirana_varijabla>
  </DomainObject.Predmet.ProtustrankaFormatedWithAdress>
  <DomainObject.Predmet.ProtustrankaFormatedWithAdressOIB>
    <izvorni_sadrzaj> POWER j.d.o.o. za trgovinu i usluge, OIB 55677629425, Naumovac 1, 10000 Zagreb</izvorni_sadrzaj>
    <derivirana_varijabla naziv="DomainObject.Predmet.ProtustrankaFormatedWithAdressOIB_1"> POWER j.d.o.o. za trgovinu i usluge, OIB 55677629425, Naumovac 1, 10000 Zagreb</derivirana_varijabla>
  </DomainObject.Predmet.ProtustrankaFormatedWithAdressOIB>
  <DomainObject.Predmet.ProtustrankaWithAdress>
    <izvorni_sadrzaj>POWER j.d.o.o. za trgovinu i usluge Naumovac 1, 10000 Zagreb</izvorni_sadrzaj>
    <derivirana_varijabla naziv="DomainObject.Predmet.ProtustrankaWithAdress_1">POWER j.d.o.o. za trgovinu i usluge Naumovac 1, 10000 Zagreb</derivirana_varijabla>
  </DomainObject.Predmet.ProtustrankaWithAdress>
  <DomainObject.Predmet.ProtustrankaWithAdressOIB>
    <izvorni_sadrzaj>POWER j.d.o.o. za trgovinu i usluge, OIB 55677629425, Naumovac 1, 10000 Zagreb</izvorni_sadrzaj>
    <derivirana_varijabla naziv="DomainObject.Predmet.ProtustrankaWithAdressOIB_1">POWER j.d.o.o. za trgovinu i usluge, OIB 55677629425, Naumovac 1, 10000 Zagreb</derivirana_varijabla>
  </DomainObject.Predmet.ProtustrankaWithAdressOIB>
  <DomainObject.Predmet.ProtustrankaNazivFormated>
    <izvorni_sadrzaj>POWER j.d.o.o. za trgovinu i usluge</izvorni_sadrzaj>
    <derivirana_varijabla naziv="DomainObject.Predmet.ProtustrankaNazivFormated_1">POWER j.d.o.o. za trgovinu i usluge</derivirana_varijabla>
  </DomainObject.Predmet.ProtustrankaNazivFormated>
  <DomainObject.Predmet.ProtustrankaNazivFormatedOIB>
    <izvorni_sadrzaj>POWER j.d.o.o. za trgovinu i usluge, OIB 55677629425</izvorni_sadrzaj>
    <derivirana_varijabla naziv="DomainObject.Predmet.ProtustrankaNazivFormatedOIB_1">POWER j.d.o.o. za trgovinu i usluge, OIB 55677629425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POWER j.d.o.o. za trgovinu i usluge</item>
    </izvorni_sadrzaj>
    <derivirana_varijabla naziv="DomainObject.Predmet.ProtuStrankaListFormated_1">
      <item>POWER j.d.o.o. za trgovinu i usluge</item>
    </derivirana_varijabla>
  </DomainObject.Predmet.ProtuStrankaListFormated>
  <DomainObject.Predmet.ProtuStrankaListFormatedOIB>
    <izvorni_sadrzaj>
      <item>POWER j.d.o.o. za trgovinu i usluge, OIB 55677629425</item>
    </izvorni_sadrzaj>
    <derivirana_varijabla naziv="DomainObject.Predmet.ProtuStrankaListFormatedOIB_1">
      <item>POWER j.d.o.o. za trgovinu i usluge, OIB 55677629425</item>
    </derivirana_varijabla>
  </DomainObject.Predmet.ProtuStrankaListFormatedOIB>
  <DomainObject.Predmet.ProtuStrankaListFormatedWithAdress>
    <izvorni_sadrzaj>
      <item>POWER j.d.o.o. za trgovinu i usluge, Naumovac 1, 10000 Zagreb</item>
    </izvorni_sadrzaj>
    <derivirana_varijabla naziv="DomainObject.Predmet.ProtuStrankaListFormatedWithAdress_1">
      <item>POWER j.d.o.o. za trgovinu i usluge, Naumovac 1, 10000 Zagreb</item>
    </derivirana_varijabla>
  </DomainObject.Predmet.ProtuStrankaListFormatedWithAdress>
  <DomainObject.Predmet.ProtuStrankaListFormatedWithAdressOIB>
    <izvorni_sadrzaj>
      <item>POWER j.d.o.o. za trgovinu i usluge, OIB 55677629425, Naumovac 1, 10000 Zagreb</item>
    </izvorni_sadrzaj>
    <derivirana_varijabla naziv="DomainObject.Predmet.ProtuStrankaListFormatedWithAdressOIB_1">
      <item>POWER j.d.o.o. za trgovinu i usluge, OIB 55677629425, Naumovac 1, 10000 Zagreb</item>
    </derivirana_varijabla>
  </DomainObject.Predmet.ProtuStrankaListFormatedWithAdressOIB>
  <DomainObject.Predmet.ProtuStrankaListNazivFormated>
    <izvorni_sadrzaj>
      <item>POWER j.d.o.o. za trgovinu i usluge</item>
    </izvorni_sadrzaj>
    <derivirana_varijabla naziv="DomainObject.Predmet.ProtuStrankaListNazivFormated_1">
      <item>POWER j.d.o.o. za trgovinu i usluge</item>
    </derivirana_varijabla>
  </DomainObject.Predmet.ProtuStrankaListNazivFormated>
  <DomainObject.Predmet.ProtuStrankaListNazivFormatedOIB>
    <izvorni_sadrzaj>
      <item>POWER j.d.o.o. za trgovinu i usluge, OIB 55677629425</item>
    </izvorni_sadrzaj>
    <derivirana_varijabla naziv="DomainObject.Predmet.ProtuStrankaListNazivFormatedOIB_1">
      <item>POWER j.d.o.o. za trgovinu i usluge, OIB 55677629425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POWER j.d.o.o. za trgovinu i usluge</izvorni_sadrzaj>
    <derivirana_varijabla naziv="DomainObject.Predmet.ProtustrankaIDrugi_1">POWER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POWER j.d.o.o. za trgovinu i usluge, OIB 55677629425, Naumovac 1, 10000 Zagreb</izvorni_sadrzaj>
    <derivirana_varijabla naziv="DomainObject.Predmet.ProtustrankaIDrugiAdressOIB_1">POWER j.d.o.o. za trgovinu i usluge, OIB 55677629425, Naumovac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POWER j.d.o.o. za trgovinu i usluge</item>
      <item>FINA Regionalni centar Zagreb</item>
    </izvorni_sadrzaj>
    <derivirana_varijabla naziv="DomainObject.Predmet.SudioniciListNaziv_1">
      <item>POWER j.d.o.o. za trgovinu i usluge</item>
      <item>FINA Regionalni centar Zagreb</item>
    </derivirana_varijabla>
  </DomainObject.Predmet.SudioniciListNaziv>
  <DomainObject.Predmet.SudioniciListAdressOIB>
    <izvorni_sadrzaj>
      <item>POWER j.d.o.o. za trgovinu i usluge, OIB 55677629425, Naumovac 1,10000 Zagreb</item>
      <item>FINA Regionalni centar Zagreb, OIB 85821130368, Trg svibanjskih žrtava 1995. br. 1,10000 Zagreb</item>
    </izvorni_sadrzaj>
    <derivirana_varijabla naziv="DomainObject.Predmet.SudioniciListAdressOIB_1">
      <item>POWER j.d.o.o. za trgovinu i usluge, OIB 55677629425, Naumovac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55677629425</item>
      <item>, OIB 85821130368</item>
    </izvorni_sadrzaj>
    <derivirana_varijabla naziv="DomainObject.Predmet.SudioniciListNazivOIB_1">
      <item>, OIB 55677629425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A004B-8033-4658-8DE9-9AAB76E4C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474</properties:Words>
  <properties:Characters>2547</properties:Characters>
  <properties:Lines>163</properties:Lines>
  <properties:Paragraphs>29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2017-05-25T08:09:00Z</dcterms:modified>
  <cp:revision>432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