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CC03F5" w:rsidR="00CA20E3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  <w:p w:rsidRDefault="00CA20E3" w:rsidP="00CC03F5" w:rsidR="00CA20E3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723900" cx="581025"/>
                  <wp:effectExtent b="0" r="952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C03F5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</w:t>
            </w:r>
            <w:proofErr w:type="spellStart"/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Amruševa</w:t>
            </w:r>
            <w:proofErr w:type="spellEnd"/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2/II</w:t>
            </w:r>
          </w:p>
        </w:tc>
      </w:tr>
    </w:tbl>
    <w:p w14:textId="49faae1" w14:paraId="49faae1" w:rsidRDefault="00CC03F5" w:rsidP="00D96056" w:rsidR="00CC03F5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3B2175">
        <w:rPr>
          <w:rFonts w:cs="Times New Roman" w:eastAsia="Times New Roman" w:hAnsi="Times New Roman" w:ascii="Times New Roman"/>
          <w:sz w:val="24"/>
          <w:szCs w:val="20"/>
          <w:lang w:eastAsia="hr-HR"/>
        </w:rPr>
        <w:t>4</w:t>
      </w:r>
      <w:r w:rsidR="009F29B0">
        <w:rPr>
          <w:rFonts w:cs="Times New Roman" w:eastAsia="Times New Roman" w:hAnsi="Times New Roman" w:ascii="Times New Roman"/>
          <w:sz w:val="24"/>
          <w:szCs w:val="20"/>
          <w:lang w:eastAsia="hr-HR"/>
        </w:rPr>
        <w:t>8</w:t>
      </w:r>
      <w:r w:rsidR="00A642ED">
        <w:rPr>
          <w:rFonts w:cs="Times New Roman" w:eastAsia="Times New Roman" w:hAnsi="Times New Roman" w:ascii="Times New Roman"/>
          <w:sz w:val="24"/>
          <w:szCs w:val="20"/>
          <w:lang w:eastAsia="hr-HR"/>
        </w:rPr>
        <w:t>56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0395A" w:rsidR="00F0395A" w:rsidRPr="009F29B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Mariju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Žiškoviću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1079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642ED" w:rsidRPr="00A642ED">
        <w:rPr>
          <w:rFonts w:cs="Times New Roman" w:eastAsia="Times New Roman"/>
          <w:sz w:val="24"/>
          <w:szCs w:val="24"/>
          <w:lang w:eastAsia="hr-HR"/>
        </w:rPr>
        <w:t xml:space="preserve">EKO RURIS zadruga za ruralni razvoj, Zagreb, Vladimira </w:t>
      </w:r>
      <w:proofErr w:type="spellStart"/>
      <w:r w:rsidR="00A642ED" w:rsidRPr="00A642ED">
        <w:rPr>
          <w:rFonts w:cs="Times New Roman" w:eastAsia="Times New Roman"/>
          <w:sz w:val="24"/>
          <w:szCs w:val="24"/>
          <w:lang w:eastAsia="hr-HR"/>
        </w:rPr>
        <w:t>Ruždjaka</w:t>
      </w:r>
      <w:proofErr w:type="spellEnd"/>
      <w:r w:rsidR="00A642ED" w:rsidRPr="00A642ED">
        <w:rPr>
          <w:rFonts w:cs="Times New Roman" w:eastAsia="Times New Roman"/>
          <w:sz w:val="24"/>
          <w:szCs w:val="24"/>
          <w:lang w:eastAsia="hr-HR"/>
        </w:rPr>
        <w:t xml:space="preserve"> 6, MBS:080511405, OIB: 53486464950</w:t>
      </w:r>
      <w:r w:rsidR="009F29B0" w:rsidRPr="009F29B0">
        <w:rPr>
          <w:rFonts w:cs="Times New Roman" w:eastAsia="Times New Roman"/>
          <w:sz w:val="24"/>
          <w:szCs w:val="24"/>
          <w:lang w:eastAsia="hr-HR"/>
        </w:rPr>
        <w:t xml:space="preserve">, </w:t>
      </w:r>
      <w:r w:rsidR="00F0395A" w:rsidRPr="009F29B0">
        <w:rPr>
          <w:rFonts w:cs="Times New Roman" w:eastAsia="Times New Roman"/>
          <w:sz w:val="24"/>
          <w:szCs w:val="24"/>
          <w:lang w:eastAsia="hr-HR"/>
        </w:rPr>
        <w:t xml:space="preserve"> </w:t>
      </w:r>
      <w:r w:rsidRPr="009F29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B16303" w:rsidRPr="009F29B0">
        <w:rPr>
          <w:rFonts w:cs="Times New Roman" w:eastAsia="Times New Roman" w:hAnsi="Times New Roman" w:ascii="Times New Roman"/>
          <w:sz w:val="24"/>
          <w:szCs w:val="24"/>
          <w:lang w:eastAsia="hr-HR"/>
        </w:rPr>
        <w:t>26</w:t>
      </w:r>
      <w:r w:rsidR="002D4772" w:rsidRPr="009F29B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492E13" w:rsidRPr="009F29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29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0395A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9F29B0" w:rsidR="009F29B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AD40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01FC0" w:rsidRPr="00601FC0">
        <w:rPr>
          <w:rFonts w:cs="Times New Roman" w:eastAsia="Times New Roman"/>
          <w:sz w:val="24"/>
          <w:szCs w:val="24"/>
          <w:lang w:eastAsia="hr-HR"/>
        </w:rPr>
        <w:t xml:space="preserve"> </w:t>
      </w:r>
      <w:r w:rsidR="00A642ED" w:rsidRPr="00A642ED">
        <w:rPr>
          <w:rFonts w:cs="Times New Roman" w:eastAsia="Times New Roman"/>
          <w:sz w:val="24"/>
          <w:szCs w:val="24"/>
          <w:lang w:eastAsia="hr-HR"/>
        </w:rPr>
        <w:t xml:space="preserve">EKO RURIS zadruga za ruralni razvoj, Zagreb, Vladimira </w:t>
      </w:r>
      <w:proofErr w:type="spellStart"/>
      <w:r w:rsidR="00A642ED" w:rsidRPr="00A642ED">
        <w:rPr>
          <w:rFonts w:cs="Times New Roman" w:eastAsia="Times New Roman"/>
          <w:sz w:val="24"/>
          <w:szCs w:val="24"/>
          <w:lang w:eastAsia="hr-HR"/>
        </w:rPr>
        <w:t>Ruždjaka</w:t>
      </w:r>
      <w:proofErr w:type="spellEnd"/>
      <w:r w:rsidR="00A642ED" w:rsidRPr="00A642ED">
        <w:rPr>
          <w:rFonts w:cs="Times New Roman" w:eastAsia="Times New Roman"/>
          <w:sz w:val="24"/>
          <w:szCs w:val="24"/>
          <w:lang w:eastAsia="hr-HR"/>
        </w:rPr>
        <w:t xml:space="preserve"> 6, MBS:080511405, OIB: 53486464950</w:t>
      </w:r>
      <w:r w:rsidR="00A642ED">
        <w:rPr>
          <w:rFonts w:cs="Times New Roman" w:eastAsia="Times New Roman"/>
          <w:sz w:val="24"/>
          <w:szCs w:val="24"/>
          <w:lang w:eastAsia="hr-HR"/>
        </w:rPr>
        <w:t>,</w:t>
      </w:r>
    </w:p>
    <w:p w:rsidRDefault="00F84008" w:rsidP="009F29B0" w:rsidR="00F0395A" w:rsidRPr="00F84008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A642ED">
        <w:rPr>
          <w:rFonts w:cs="Times New Roman" w:eastAsia="Times New Roman" w:hAnsi="Times New Roman" w:ascii="Times New Roman"/>
          <w:sz w:val="24"/>
          <w:szCs w:val="20"/>
          <w:lang w:eastAsia="hr-HR"/>
        </w:rPr>
        <w:t>76.242,50</w:t>
      </w:r>
      <w:r w:rsidR="004A200F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k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una na dan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9F29B0" w:rsidR="00F0395A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F0395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D96056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čl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B16303">
        <w:rPr>
          <w:rFonts w:cs="Times New Roman" w:eastAsia="Times New Roman" w:hAnsi="Times New Roman" w:ascii="Times New Roman"/>
          <w:sz w:val="24"/>
          <w:szCs w:val="20"/>
          <w:lang w:eastAsia="hr-HR"/>
        </w:rPr>
        <w:t>26</w:t>
      </w:r>
      <w:r w:rsidR="002D4772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CB44AE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</w:p>
    <w:p w:rsidRDefault="009F29B0" w:rsidP="00492E13" w:rsidR="009F29B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F29B0" w:rsidP="009F29B0" w:rsidR="009F29B0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-2-</w:t>
      </w:r>
    </w:p>
    <w:p w:rsidRDefault="009F29B0" w:rsidP="009F29B0" w:rsidR="009F29B0">
      <w:pPr>
        <w:spacing w:lineRule="auto" w:line="240" w:after="0"/>
        <w:ind w:firstLine="708" w:left="5664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48</w:t>
      </w:r>
      <w:r w:rsidR="00A642ED">
        <w:rPr>
          <w:rFonts w:cs="Times New Roman" w:eastAsia="Times New Roman" w:hAnsi="Times New Roman" w:ascii="Times New Roman"/>
          <w:sz w:val="24"/>
          <w:szCs w:val="20"/>
          <w:lang w:eastAsia="hr-HR"/>
        </w:rPr>
        <w:t>56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</w:t>
      </w:r>
    </w:p>
    <w:p w:rsidRDefault="009F29B0" w:rsidP="00492E13" w:rsidR="009F29B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96056" w:rsidP="00492E13" w:rsidR="00D9605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CB44AE" w:rsidP="00CB44AE" w:rsidR="00CB44AE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Za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točnost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otpravka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–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ovlašten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službenik</w:t>
      </w:r>
      <w:proofErr w:type="spellEnd"/>
    </w:p>
    <w:p w:rsidRDefault="00CB44AE" w:rsidP="00CB44AE" w:rsidR="00CB44AE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ab/>
        <w:t xml:space="preserve">        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Anđelka</w:t>
      </w:r>
      <w:proofErr w:type="spellEnd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Mandarić</w:t>
      </w:r>
      <w:proofErr w:type="spellEnd"/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Sect="00A642ED" w:rsidR="00032871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0E3" w:rsidP="00CA20E3" w:rsidR="00CA20E3">
      <w:pPr>
        <w:spacing w:lineRule="auto" w:line="240" w:after="0"/>
      </w:pPr>
      <w:r>
        <w:separator/>
      </w:r>
    </w:p>
  </w:endnote>
  <w:endnote w:id="0" w:type="continuationSeparator">
    <w:p w:rsidRDefault="00CA20E3" w:rsidP="00CA20E3" w:rsidR="00CA20E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0E3" w:rsidP="00CA20E3" w:rsidR="00CA20E3">
      <w:pPr>
        <w:spacing w:lineRule="auto" w:line="240" w:after="0"/>
      </w:pPr>
      <w:r>
        <w:separator/>
      </w:r>
    </w:p>
  </w:footnote>
  <w:footnote w:id="0" w:type="continuationSeparator">
    <w:p w:rsidRDefault="00CA20E3" w:rsidP="00CA20E3" w:rsidR="00CA20E3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107967"/>
    <w:rsid w:val="001E619B"/>
    <w:rsid w:val="002D4772"/>
    <w:rsid w:val="003B2175"/>
    <w:rsid w:val="00413795"/>
    <w:rsid w:val="00492E13"/>
    <w:rsid w:val="004A200F"/>
    <w:rsid w:val="004A66FD"/>
    <w:rsid w:val="004F0CEC"/>
    <w:rsid w:val="00601FC0"/>
    <w:rsid w:val="007F4C8B"/>
    <w:rsid w:val="00865FA1"/>
    <w:rsid w:val="009037B9"/>
    <w:rsid w:val="00954738"/>
    <w:rsid w:val="009F29B0"/>
    <w:rsid w:val="00A0020D"/>
    <w:rsid w:val="00A008D1"/>
    <w:rsid w:val="00A500D8"/>
    <w:rsid w:val="00A642ED"/>
    <w:rsid w:val="00AD409F"/>
    <w:rsid w:val="00B1440B"/>
    <w:rsid w:val="00B16303"/>
    <w:rsid w:val="00CA20E3"/>
    <w:rsid w:val="00CB44AE"/>
    <w:rsid w:val="00CC03F5"/>
    <w:rsid w:val="00CC300C"/>
    <w:rsid w:val="00CD11D8"/>
    <w:rsid w:val="00CE02D0"/>
    <w:rsid w:val="00D96056"/>
    <w:rsid w:val="00E3660B"/>
    <w:rsid w:val="00F0395A"/>
    <w:rsid w:val="00F520A4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20E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A20E3"/>
  </w:style>
  <w:style w:styleId="Podnoje" w:type="paragraph">
    <w:name w:val="footer"/>
    <w:basedOn w:val="Normal"/>
    <w:link w:val="PodnojeChar"/>
    <w:uiPriority w:val="99"/>
    <w:unhideWhenUsed/>
    <w:rsid w:val="00CA20E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A20E3"/>
  </w:style>
  <w:style w:styleId="Tekstbalonia" w:type="paragraph">
    <w:name w:val="Balloon Text"/>
    <w:basedOn w:val="Normal"/>
    <w:link w:val="TekstbaloniaChar"/>
    <w:uiPriority w:val="99"/>
    <w:semiHidden/>
    <w:unhideWhenUsed/>
    <w:rsid w:val="00CA20E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20E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D11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11D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D11D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D11D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D11D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20E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A20E3"/>
  </w:style>
  <w:style w:styleId="Podnoje" w:type="paragraph">
    <w:name w:val="footer"/>
    <w:basedOn w:val="Normal"/>
    <w:link w:val="PodnojeChar"/>
    <w:uiPriority w:val="99"/>
    <w:unhideWhenUsed/>
    <w:rsid w:val="00CA20E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A20E3"/>
  </w:style>
  <w:style w:styleId="Tekstbalonia" w:type="paragraph">
    <w:name w:val="Balloon Text"/>
    <w:basedOn w:val="Normal"/>
    <w:link w:val="TekstbaloniaChar"/>
    <w:uiPriority w:val="99"/>
    <w:semiHidden/>
    <w:unhideWhenUsed/>
    <w:rsid w:val="00CA20E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20E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D11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11D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D11D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D11D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D11D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2942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207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4856</izvorni_sadrzaj>
    <derivirana_varijabla naziv="DomainObject.Predmet.Broj_1">4856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St-4856/2015</izvorni_sadrzaj>
    <derivirana_varijabla naziv="DomainObject.Predmet.OznakaBroj_1">St-4856/2015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RURIS zadruga za ruralni razvoj</izvorni_sadrzaj>
    <derivirana_varijabla naziv="DomainObject.Predmet.ProtustrankaFormated_1">  EKO RURIS zadruga za ruralni razvoj</derivirana_varijabla>
  </DomainObject.Predmet.ProtustrankaFormated>
  <DomainObject.Predmet.ProtustrankaFormatedOIB>
    <izvorni_sadrzaj>  EKO RURIS zadruga za ruralni razvoj, OIB 53486464950</izvorni_sadrzaj>
    <derivirana_varijabla naziv="DomainObject.Predmet.ProtustrankaFormatedOIB_1">  EKO RURIS zadruga za ruralni razvoj, OIB 53486464950</derivirana_varijabla>
  </DomainObject.Predmet.ProtustrankaFormatedOIB>
  <DomainObject.Predmet.ProtustrankaFormatedWithAdress>
    <izvorni_sadrzaj> EKO RURIS zadruga za ruralni razvoj, Vladimira Ruždjaka 6, 10000 Zagreb</izvorni_sadrzaj>
    <derivirana_varijabla naziv="DomainObject.Predmet.ProtustrankaFormatedWithAdress_1"> EKO RURIS zadruga za ruralni razvoj, Vladimira Ruždjaka 6, 10000 Zagreb</derivirana_varijabla>
  </DomainObject.Predmet.ProtustrankaFormatedWithAdress>
  <DomainObject.Predmet.ProtustrankaFormatedWithAdressOIB>
    <izvorni_sadrzaj> EKO RURIS zadruga za ruralni razvoj, OIB 53486464950, Vladimira Ruždjaka 6, 10000 Zagreb</izvorni_sadrzaj>
    <derivirana_varijabla naziv="DomainObject.Predmet.ProtustrankaFormatedWithAdressOIB_1"> EKO RURIS zadruga za ruralni razvoj, OIB 53486464950, Vladimira Ruždjaka 6, 10000 Zagreb</derivirana_varijabla>
  </DomainObject.Predmet.ProtustrankaFormatedWithAdressOIB>
  <DomainObject.Predmet.ProtustrankaWithAdress>
    <izvorni_sadrzaj>EKO RURIS zadruga za ruralni razvoj Vladimira Ruždjaka 6, 10000 Zagreb</izvorni_sadrzaj>
    <derivirana_varijabla naziv="DomainObject.Predmet.ProtustrankaWithAdress_1">EKO RURIS zadruga za ruralni razvoj Vladimira Ruždjaka 6, 10000 Zagreb</derivirana_varijabla>
  </DomainObject.Predmet.ProtustrankaWithAdress>
  <DomainObject.Predmet.ProtustrankaWithAdressOIB>
    <izvorni_sadrzaj>EKO RURIS zadruga za ruralni razvoj, OIB 53486464950, Vladimira Ruždjaka 6, 10000 Zagreb</izvorni_sadrzaj>
    <derivirana_varijabla naziv="DomainObject.Predmet.ProtustrankaWithAdressOIB_1">EKO RURIS zadruga za ruralni razvoj, OIB 53486464950, Vladimira Ruždjaka 6, 10000 Zagreb</derivirana_varijabla>
  </DomainObject.Predmet.ProtustrankaWithAdressOIB>
  <DomainObject.Predmet.ProtustrankaNazivFormated>
    <izvorni_sadrzaj>EKO RURIS zadruga za ruralni razvoj</izvorni_sadrzaj>
    <derivirana_varijabla naziv="DomainObject.Predmet.ProtustrankaNazivFormated_1">EKO RURIS zadruga za ruralni razvoj</derivirana_varijabla>
  </DomainObject.Predmet.ProtustrankaNazivFormated>
  <DomainObject.Predmet.ProtustrankaNazivFormatedOIB>
    <izvorni_sadrzaj>EKO RURIS zadruga za ruralni razvoj, OIB 53486464950</izvorni_sadrzaj>
    <derivirana_varijabla naziv="DomainObject.Predmet.ProtustrankaNazivFormatedOIB_1">EKO RURIS zadruga za ruralni razvoj, OIB 53486464950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RURIS zadruga za ruralni razvoj</item>
    </izvorni_sadrzaj>
    <derivirana_varijabla naziv="DomainObject.Predmet.ProtuStrankaListFormated_1">
      <item>EKO RURIS zadruga za ruralni razvoj</item>
    </derivirana_varijabla>
  </DomainObject.Predmet.ProtuStrankaListFormated>
  <DomainObject.Predmet.ProtuStrankaListFormatedOIB>
    <izvorni_sadrzaj>
      <item>EKO RURIS zadruga za ruralni razvoj, OIB 53486464950</item>
    </izvorni_sadrzaj>
    <derivirana_varijabla naziv="DomainObject.Predmet.ProtuStrankaListFormatedOIB_1">
      <item>EKO RURIS zadruga za ruralni razvoj, OIB 53486464950</item>
    </derivirana_varijabla>
  </DomainObject.Predmet.ProtuStrankaListFormatedOIB>
  <DomainObject.Predmet.ProtuStrankaListFormatedWithAdress>
    <izvorni_sadrzaj>
      <item>EKO RURIS zadruga za ruralni razvoj, Vladimira Ruždjaka 6, 10000 Zagreb</item>
    </izvorni_sadrzaj>
    <derivirana_varijabla naziv="DomainObject.Predmet.ProtuStrankaListFormatedWithAdress_1">
      <item>EKO RURIS zadruga za ruralni razvoj, Vladimira Ruždjaka 6, 10000 Zagreb</item>
    </derivirana_varijabla>
  </DomainObject.Predmet.ProtuStrankaListFormatedWithAdress>
  <DomainObject.Predmet.ProtuStrankaListFormatedWithAdressOIB>
    <izvorni_sadrzaj>
      <item>EKO RURIS zadruga za ruralni razvoj, OIB 53486464950, Vladimira Ruždjaka 6, 10000 Zagreb</item>
    </izvorni_sadrzaj>
    <derivirana_varijabla naziv="DomainObject.Predmet.ProtuStrankaListFormatedWithAdressOIB_1">
      <item>EKO RURIS zadruga za ruralni razvoj, OIB 53486464950, Vladimira Ruždjaka 6, 10000 Zagreb</item>
    </derivirana_varijabla>
  </DomainObject.Predmet.ProtuStrankaListFormatedWithAdressOIB>
  <DomainObject.Predmet.ProtuStrankaListNazivFormated>
    <izvorni_sadrzaj>
      <item>EKO RURIS zadruga za ruralni razvoj</item>
    </izvorni_sadrzaj>
    <derivirana_varijabla naziv="DomainObject.Predmet.ProtuStrankaListNazivFormated_1">
      <item>EKO RURIS zadruga za ruralni razvoj</item>
    </derivirana_varijabla>
  </DomainObject.Predmet.ProtuStrankaListNazivFormated>
  <DomainObject.Predmet.ProtuStrankaListNazivFormatedOIB>
    <izvorni_sadrzaj>
      <item>EKO RURIS zadruga za ruralni razvoj, OIB 53486464950</item>
    </izvorni_sadrzaj>
    <derivirana_varijabla naziv="DomainObject.Predmet.ProtuStrankaListNazivFormatedOIB_1">
      <item>EKO RURIS zadruga za ruralni razvoj, OIB 53486464950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RURIS zadruga za ruralni razvoj</izvorni_sadrzaj>
    <derivirana_varijabla naziv="DomainObject.Predmet.ProtustrankaIDrugi_1">EKO RURIS zadruga za ruralni razvoj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 RURIS zadruga za ruralni razvoj, OIB 53486464950, Vladimira Ruždjaka 6, 10000 Zagreb</izvorni_sadrzaj>
    <derivirana_varijabla naziv="DomainObject.Predmet.ProtustrankaIDrugiAdressOIB_1">EKO RURIS zadruga za ruralni razvoj, OIB 53486464950, Vladimira Ruždjaka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RURIS zadruga za ruralni razvoj</item>
    </izvorni_sadrzaj>
    <derivirana_varijabla naziv="DomainObject.Predmet.SudioniciListNaziv_1">
      <item>FINA Regionalni centar Zagreb</item>
      <item>EKO RURIS zadruga za ruralni razvoj</item>
    </derivirana_varijabla>
  </DomainObject.Predmet.SudioniciListNaziv>
  <DomainObject.Predmet.SudioniciListAdressOIB>
    <izvorni_sadrzaj>
      <item>FINA Regionalni centar Zagreb, OIB 85821130368, Trg svibanjskih žrtava 1995. 1,10000 Zagreb</item>
      <item>EKO RURIS zadruga za ruralni razvoj, OIB 53486464950, Vladimira Ruždjaka 6,10000 Zagreb</item>
    </izvorni_sadrzaj>
    <derivirana_varijabla naziv="DomainObject.Predmet.SudioniciListAdressOIB_1">
      <item>FINA Regionalni centar Zagreb, OIB 85821130368, Trg svibanjskih žrtava 1995. 1,10000 Zagreb</item>
      <item>EKO RURIS zadruga za ruralni razvoj, OIB 53486464950, Vladimira Ruždjaka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53486464950</item>
    </izvorni_sadrzaj>
    <derivirana_varijabla naziv="DomainObject.Predmet.SudioniciListNazivOIB_1">
      <item>, OIB 85821130368</item>
      <item>, OIB 53486464950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482AF3-B24D-48DD-8E3D-4228E01F9D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1996</properties:Characters>
  <properties:Lines>58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2016-04-26T08:14:00Z</dcterms:created>
  <dc:creator>Mario Žišković</dc:creator>
  <cp:lastModifiedBy>Anđelka Mandarić</cp:lastModifiedBy>
  <cp:lastPrinted>2016-04-26T08:13:00Z</cp:lastPrinted>
  <dcterms:modified xmlns:xsi="http://www.w3.org/2001/XMLSchema-instance" xsi:type="dcterms:W3CDTF">2016-04-26T08:28:00Z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