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4d74" w14:paraId="9274d74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7473F">
        <w:t>1</w:t>
      </w:r>
      <w:r w:rsidR="002F6C24">
        <w:t>3</w:t>
      </w:r>
      <w:r w:rsidR="0047473F">
        <w:t>98</w:t>
      </w:r>
      <w:r>
        <w:t>/1</w:t>
      </w:r>
      <w:r w:rsidR="005916A9">
        <w:t>6</w:t>
      </w:r>
      <w:r>
        <w:t>-</w:t>
      </w:r>
      <w:r w:rsidR="0047473F">
        <w:t>59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47473F" w:rsidP="0047473F" w:rsidR="0047473F">
      <w:pPr>
        <w:jc w:val="center"/>
      </w:pPr>
    </w:p>
    <w:p w:rsidRDefault="0047473F" w:rsidP="0047473F" w:rsidR="0047473F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7027D2">
        <w:rPr>
          <w:bCs/>
        </w:rPr>
        <w:t>FORMA PLASTIKA d.o.o. za proizvodnju i trgovinu u stečaju, Valpovo, Preradovića Petra 7, MBS 030091361, OIB 03595291677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5325AA">
        <w:t>1</w:t>
      </w:r>
      <w:r w:rsidR="00DB6270">
        <w:t>9</w:t>
      </w:r>
      <w:r>
        <w:t xml:space="preserve">. </w:t>
      </w:r>
      <w:r w:rsidR="005325AA">
        <w:t>ožujk</w:t>
      </w:r>
      <w:r>
        <w:t xml:space="preserve">a 2018. </w:t>
      </w:r>
    </w:p>
    <w:p w:rsidRDefault="002F6C24" w:rsidP="002F6C24" w:rsidR="002F6C24" w:rsidRPr="00242676">
      <w:pPr>
        <w:ind w:firstLine="708"/>
        <w:jc w:val="both"/>
      </w:pP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52008A" w:rsidP="005325AA" w:rsidR="005325AA">
      <w:pPr>
        <w:pStyle w:val="Odlomakpopisa"/>
        <w:numPr>
          <w:ilvl w:val="0"/>
          <w:numId w:val="26"/>
        </w:numPr>
        <w:tabs>
          <w:tab w:pos="426" w:val="left"/>
        </w:tabs>
        <w:contextualSpacing/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5325AA" w:rsidRPr="005325AA">
        <w:t>Borisu Grbeša, Ulica Zinke Kunc 21B, Belišće, OIB 94432115446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5325AA" w:rsidRPr="007D32C7">
        <w:t>1194</w:t>
      </w:r>
      <w:r w:rsidR="005325AA">
        <w:t>, k.o. Belišće</w:t>
      </w:r>
      <w:r w:rsidR="005325AA" w:rsidRPr="007D32C7">
        <w:t xml:space="preserve"> i to kč.br. 2049 u naravi kuća i dvor </w:t>
      </w:r>
      <w:r w:rsidR="005325AA">
        <w:t>površine 371 m²</w:t>
      </w:r>
      <w:r w:rsidR="00881A85" w:rsidRPr="008C18B3">
        <w:rPr>
          <w:kern w:val="2"/>
          <w:lang w:eastAsia="ar-SA"/>
        </w:rPr>
        <w:t>,</w:t>
      </w:r>
    </w:p>
    <w:p w:rsidRDefault="0052008A" w:rsidP="005325AA" w:rsidR="0052008A">
      <w:pPr>
        <w:pStyle w:val="Odlomakpopisa"/>
        <w:tabs>
          <w:tab w:pos="426" w:val="left"/>
        </w:tabs>
        <w:ind w:left="796"/>
        <w:contextualSpacing/>
        <w:jc w:val="both"/>
        <w:rPr>
          <w:lang w:eastAsia="zh-CN"/>
        </w:rPr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C18B3" w:rsidR="0025773B">
      <w:pPr>
        <w:pStyle w:val="Odlomakpopisa"/>
        <w:numPr>
          <w:ilvl w:val="0"/>
          <w:numId w:val="2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</w:t>
      </w:r>
      <w:r w:rsidR="00663B92">
        <w:t>Valp</w:t>
      </w:r>
      <w:r w:rsidR="006168ED">
        <w:t>ov</w:t>
      </w:r>
      <w:r w:rsidR="00AC3796">
        <w:t>u</w:t>
      </w:r>
      <w:r>
        <w:t xml:space="preserve"> nalaže se prijenos prava vlasništva na nekretnin</w:t>
      </w:r>
      <w:r w:rsidR="006168ED">
        <w:t>ama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F45417" w:rsidP="00F45417" w:rsidR="00F45417">
      <w:pPr>
        <w:pStyle w:val="Odlomakpopisa"/>
        <w:tabs>
          <w:tab w:pos="426" w:val="left"/>
        </w:tabs>
        <w:ind w:left="796"/>
        <w:contextualSpacing/>
        <w:jc w:val="both"/>
        <w:rPr>
          <w:color w:val="000000"/>
        </w:rPr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663B92" w:rsidP="00663B92" w:rsidR="00663B92">
      <w:pPr>
        <w:ind w:left="1418"/>
        <w:jc w:val="both"/>
      </w:pPr>
      <w:r>
        <w:t xml:space="preserve">2. Vlasnički dio: 1/1   </w:t>
      </w:r>
    </w:p>
    <w:p w:rsidRDefault="00663B92" w:rsidP="00663B92" w:rsidR="00663B92">
      <w:pPr>
        <w:ind w:left="1418"/>
        <w:jc w:val="both"/>
      </w:pPr>
      <w:r>
        <w:t xml:space="preserve">   </w:t>
      </w:r>
    </w:p>
    <w:p w:rsidRDefault="00663B92" w:rsidP="00663B92" w:rsidR="00663B92">
      <w:pPr>
        <w:ind w:left="1418"/>
        <w:jc w:val="both"/>
      </w:pPr>
      <w:r>
        <w:t xml:space="preserve">FORMA PLASTIKA D.O.O., OIB: 03595291677, VALPOVO, P. PRERADOVIĆA 7   </w:t>
      </w:r>
    </w:p>
    <w:p w:rsidRDefault="00663B92" w:rsidP="00663B92" w:rsidR="00663B92">
      <w:pPr>
        <w:ind w:left="1418"/>
        <w:jc w:val="both"/>
      </w:pPr>
      <w:r>
        <w:t xml:space="preserve">   </w:t>
      </w:r>
    </w:p>
    <w:p w:rsidRDefault="00663B92" w:rsidP="00663B92" w:rsidR="00663B92">
      <w:pPr>
        <w:ind w:left="1418"/>
        <w:jc w:val="both"/>
      </w:pPr>
      <w:r>
        <w:t>2.3 Zaprimljeno 09.03.2017.g. pod brojem Z-5354/2017</w:t>
      </w:r>
    </w:p>
    <w:p w:rsidRDefault="00663B92" w:rsidP="00663B92" w:rsidR="00663B92">
      <w:pPr>
        <w:ind w:left="1418"/>
        <w:jc w:val="both"/>
      </w:pPr>
    </w:p>
    <w:p w:rsidRDefault="00663B92" w:rsidP="00663B92" w:rsidR="00663B92">
      <w:pPr>
        <w:ind w:left="1418"/>
        <w:jc w:val="both"/>
      </w:pPr>
      <w:r>
        <w:t xml:space="preserve">ZABILJEŽBA, RJEŠENJE TRGOVAČKOG SUDA U OSIJEKU BR. ST-1398/16 05.01.2017, zabilježuje se rješenje o prodaji na nekretnine u A. </w:t>
      </w:r>
    </w:p>
    <w:p w:rsidRDefault="00663B92" w:rsidP="00663B92" w:rsidR="00663B92">
      <w:pPr>
        <w:ind w:left="1418"/>
        <w:jc w:val="both"/>
      </w:pPr>
      <w:r>
        <w:t xml:space="preserve">   </w:t>
      </w:r>
    </w:p>
    <w:p w:rsidRDefault="00663B92" w:rsidP="00663B92" w:rsidR="00663B92">
      <w:pPr>
        <w:ind w:left="1418"/>
        <w:jc w:val="both"/>
      </w:pPr>
      <w:r>
        <w:t xml:space="preserve">Upisi koji vrijede za sve udjele na B listu:  </w:t>
      </w:r>
    </w:p>
    <w:p w:rsidRDefault="00663B92" w:rsidP="00663B92" w:rsidR="00663B92">
      <w:pPr>
        <w:ind w:left="1418"/>
        <w:jc w:val="both"/>
      </w:pPr>
      <w:r>
        <w:t>1.1 Zaprimljeno 26.09.2016.g. pod brojem Z-21536/2016</w:t>
      </w:r>
    </w:p>
    <w:p w:rsidRDefault="00663B92" w:rsidP="00663B92" w:rsidR="00663B92">
      <w:pPr>
        <w:ind w:left="1418"/>
        <w:jc w:val="both"/>
      </w:pPr>
    </w:p>
    <w:p w:rsidRDefault="00663B92" w:rsidP="00663B92" w:rsidR="00663B92">
      <w:pPr>
        <w:ind w:left="1418"/>
        <w:jc w:val="both"/>
      </w:pPr>
      <w:r>
        <w:t xml:space="preserve">ZABILJEŽBA, OTVARANJE STEČAJNOG POSTUPKA, RJEŠENJE TRGOVAČKOG SUDA U OSIJEKU BR. 14 ST-1398/16-20 22.09.2016, na nekretnine u A </w:t>
      </w:r>
    </w:p>
    <w:p w:rsidRDefault="00663B92" w:rsidP="00663B92" w:rsidR="00663B92">
      <w:pPr>
        <w:ind w:left="1418"/>
        <w:jc w:val="both"/>
      </w:pPr>
      <w:r>
        <w:t xml:space="preserve">  </w:t>
      </w:r>
    </w:p>
    <w:p w:rsidRDefault="00402FB1" w:rsidP="00663B92" w:rsidR="00663B92">
      <w:pPr>
        <w:ind w:left="1418"/>
        <w:jc w:val="both"/>
      </w:pPr>
      <w:r>
        <w:t>Na listu "</w:t>
      </w:r>
      <w:r w:rsidR="00663B92">
        <w:t>C</w:t>
      </w:r>
      <w:r>
        <w:t xml:space="preserve">" - </w:t>
      </w:r>
      <w:r w:rsidR="00663B92">
        <w:t xml:space="preserve"> Teretovnica  </w:t>
      </w:r>
    </w:p>
    <w:p w:rsidRDefault="00402FB1" w:rsidP="00663B92" w:rsidR="00402FB1">
      <w:pPr>
        <w:ind w:left="1418"/>
        <w:jc w:val="both"/>
      </w:pPr>
    </w:p>
    <w:p w:rsidRDefault="00663B92" w:rsidP="00663B92" w:rsidR="00663B92">
      <w:pPr>
        <w:ind w:left="1418"/>
        <w:jc w:val="both"/>
      </w:pPr>
      <w:r>
        <w:t xml:space="preserve">1.   </w:t>
      </w:r>
    </w:p>
    <w:p w:rsidRDefault="00663B92" w:rsidP="00663B92" w:rsidR="00663B92">
      <w:pPr>
        <w:ind w:left="1418"/>
        <w:jc w:val="both"/>
      </w:pPr>
      <w:r>
        <w:t>1.1 Primljeno: 19. prosinca 2007.g. Z-2821/07</w:t>
      </w:r>
    </w:p>
    <w:p w:rsidRDefault="00663B92" w:rsidP="00663B92" w:rsidR="00663B92">
      <w:pPr>
        <w:ind w:left="1418"/>
        <w:jc w:val="both"/>
      </w:pPr>
      <w:r>
        <w:t>Na temelju sporazuma o osiguranju novčane tražbine zasnivanjem založnog prava na nekretninama od 18. prosinca 2007.g., solemniziranog kod Javnog bilježnika Katice Valić u Zagrebu dana 18. prosinca 2007.g., pod br. OV-17754/07 i punomoći od 18. prosinca 2007.g., uknjižuje se zajednička hipoteka na nekretnine u A, u iznosu od 1.500.000,00 KN, zajedno sa kamatama i svim ostalim troškovima sukladno čl. 1. cit. sporaz</w:t>
      </w:r>
      <w:r w:rsidR="00402FB1">
        <w:t xml:space="preserve">uma i čl. 16. ZZK-a, u korist: </w:t>
      </w:r>
      <w:r>
        <w:t xml:space="preserve"> FOND ZA RAZVOJ I ZAPOŠLJAVANJE, ZAGREB    </w:t>
      </w:r>
    </w:p>
    <w:p w:rsidRDefault="00663B92" w:rsidP="00663B92" w:rsidR="00EA4F09">
      <w:pPr>
        <w:ind w:left="1418"/>
        <w:jc w:val="both"/>
      </w:pPr>
      <w:r>
        <w:t>1.2 zabilježuje se da je sporedni uložak upisan u z.k.ul. 1195 k.o. Belišće.</w:t>
      </w:r>
    </w:p>
    <w:p w:rsidRDefault="00402FB1" w:rsidP="00663B92" w:rsidR="00402FB1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41D9F" w:rsidRPr="00E41D9F">
        <w:t xml:space="preserve">106.000,00 </w:t>
      </w:r>
      <w:r w:rsidR="003F44FC">
        <w:rPr>
          <w:bCs/>
        </w:rPr>
        <w:t>kn.</w:t>
      </w:r>
    </w:p>
    <w:p w:rsidRDefault="00D62E79" w:rsidP="003C3419" w:rsidR="00D62E79">
      <w:pPr>
        <w:jc w:val="both"/>
        <w:rPr>
          <w:bCs/>
        </w:rPr>
      </w:pPr>
    </w:p>
    <w:p w:rsidRDefault="00D62E79" w:rsidP="003C3419" w:rsidR="00D62E79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D62E79" w:rsidP="0025773B" w:rsidR="00D62E79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E41D9F">
        <w:t>1398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D62E79">
        <w:t>5</w:t>
      </w:r>
      <w:r w:rsidR="00E41D9F">
        <w:t>3</w:t>
      </w:r>
      <w:r w:rsidR="00071835" w:rsidRPr="00071835">
        <w:t xml:space="preserve"> od </w:t>
      </w:r>
      <w:r w:rsidR="00E41D9F">
        <w:t>2</w:t>
      </w:r>
      <w:r w:rsidR="00D62E79">
        <w:t>4</w:t>
      </w:r>
      <w:r w:rsidR="00071835" w:rsidRPr="00071835">
        <w:t>.</w:t>
      </w:r>
      <w:r w:rsidR="00E41D9F">
        <w:t>01</w:t>
      </w:r>
      <w:r w:rsidR="00071835" w:rsidRPr="00071835">
        <w:t>.201</w:t>
      </w:r>
      <w:r w:rsidR="00E41D9F">
        <w:t>8</w:t>
      </w:r>
      <w:r w:rsidR="00071835" w:rsidRPr="00071835">
        <w:t>. godine, kojim se dosuđuj</w:t>
      </w:r>
      <w:r w:rsidR="00E41D9F">
        <w:t>e</w:t>
      </w:r>
      <w:r w:rsidR="007C719E">
        <w:t xml:space="preserve"> </w:t>
      </w:r>
      <w:r w:rsidR="00071835" w:rsidRPr="00071835">
        <w:t>nekretnin</w:t>
      </w:r>
      <w:r w:rsidR="00E41D9F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E41D9F">
        <w:t>12</w:t>
      </w:r>
      <w:r w:rsidR="00071835" w:rsidRPr="00071835">
        <w:t>.</w:t>
      </w:r>
      <w:r w:rsidR="006B2E60">
        <w:t>0</w:t>
      </w:r>
      <w:r w:rsidR="00E41D9F">
        <w:t>2</w:t>
      </w:r>
      <w:r w:rsidR="00071835" w:rsidRPr="00071835">
        <w:t>.201</w:t>
      </w:r>
      <w:r w:rsidR="006B2E60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E41D9F" w:rsidRPr="00E41D9F">
        <w:t xml:space="preserve">106.000,00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66F01">
        <w:t>2</w:t>
      </w:r>
      <w:r w:rsidR="00D42C40">
        <w:t>7</w:t>
      </w:r>
      <w:r w:rsidR="0031121A">
        <w:t>.</w:t>
      </w:r>
      <w:r w:rsidR="006B2E60">
        <w:t>0</w:t>
      </w:r>
      <w:r w:rsidR="00D42C40">
        <w:t>2</w:t>
      </w:r>
      <w:r w:rsidR="0031121A">
        <w:t>.201</w:t>
      </w:r>
      <w:r w:rsidR="006B2E60">
        <w:t>8</w:t>
      </w:r>
      <w:r w:rsidR="0031121A">
        <w:t>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</w:t>
      </w:r>
      <w:r w:rsidR="00FB385D">
        <w:t xml:space="preserve"> i 104/17</w:t>
      </w:r>
      <w:r w:rsidR="00A04BDB" w:rsidRPr="00834CAD">
        <w:t>)</w:t>
      </w:r>
      <w:r w:rsidR="00A04BDB" w:rsidRPr="00071835">
        <w:t>.</w:t>
      </w:r>
    </w:p>
    <w:p w:rsidRDefault="000C455A" w:rsidP="008A0C9E" w:rsidR="000C455A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42C40" w:rsidRPr="00D42C40">
        <w:rPr>
          <w:bCs/>
        </w:rPr>
        <w:t>1</w:t>
      </w:r>
      <w:r w:rsidR="00DB6270">
        <w:rPr>
          <w:bCs/>
        </w:rPr>
        <w:t>9</w:t>
      </w:r>
      <w:r w:rsidR="00D42C40" w:rsidRPr="00D42C40">
        <w:rPr>
          <w:bCs/>
        </w:rPr>
        <w:t xml:space="preserve">. ožujka </w:t>
      </w:r>
      <w:r w:rsidR="006B2E60" w:rsidRPr="006B2E6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>stečajni upravitelj Zoran Subotić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 w:rsidRPr="00145D03">
        <w:t xml:space="preserve">Borisu Grbeša, Ulica Zinke Kunc 21B, Belišće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Općinski sud u Osijeku zk odjel Valpovo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Ministarstvo financija Porezna uprava Osijek </w:t>
      </w:r>
    </w:p>
    <w:p w:rsidRDefault="00D42C40" w:rsidP="00D42C40" w:rsidR="00D42C40">
      <w:pPr>
        <w:pStyle w:val="Odlomakpopisa"/>
        <w:numPr>
          <w:ilvl w:val="0"/>
          <w:numId w:val="7"/>
        </w:numPr>
        <w:jc w:val="both"/>
      </w:pPr>
      <w:r>
        <w:t xml:space="preserve">Financijska agencija radi objave na mrežnim stranicama </w:t>
      </w:r>
    </w:p>
    <w:p w:rsidRDefault="00A12FCE" w:rsidP="00C65710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6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</w:t>
    </w:r>
    <w:r w:rsidR="0047473F" w:rsidRPr="0047473F">
      <w:t>1398/16-59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4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5B213B55"/>
    <w:multiLevelType w:val="hybridMultilevel"/>
    <w:tmpl w:val="12A25114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1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2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9"/>
  </w:num>
  <w:num w:numId="5">
    <w:abstractNumId w:val="17"/>
  </w:num>
  <w:num w:numId="6">
    <w:abstractNumId w:val="23"/>
  </w:num>
  <w:num w:numId="7">
    <w:abstractNumId w:val="19"/>
  </w:num>
  <w:num w:numId="8">
    <w:abstractNumId w:val="20"/>
  </w:num>
  <w:num w:numId="9">
    <w:abstractNumId w:val="21"/>
  </w:num>
  <w:num w:numId="10">
    <w:abstractNumId w:val="8"/>
  </w:num>
  <w:num w:numId="11">
    <w:abstractNumId w:val="22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5"/>
  </w:num>
  <w:num w:numId="15">
    <w:abstractNumId w:val="16"/>
  </w:num>
  <w:num w:numId="16">
    <w:abstractNumId w:val="10"/>
  </w:num>
  <w:num w:numId="17">
    <w:abstractNumId w:val="2"/>
  </w:num>
  <w:num w:numId="18">
    <w:abstractNumId w:val="14"/>
  </w:num>
  <w:num w:numId="19">
    <w:abstractNumId w:val="3"/>
  </w:num>
  <w:num w:numId="20">
    <w:abstractNumId w:val="5"/>
  </w:num>
  <w:num w:numId="21">
    <w:abstractNumId w:val="13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4"/>
  </w:num>
  <w:num w:numId="26">
    <w:abstractNumId w:val="1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65FB1"/>
    <w:rsid w:val="00071835"/>
    <w:rsid w:val="000726F1"/>
    <w:rsid w:val="000A6C21"/>
    <w:rsid w:val="000A7A5C"/>
    <w:rsid w:val="000B5269"/>
    <w:rsid w:val="000B6FA4"/>
    <w:rsid w:val="000B7214"/>
    <w:rsid w:val="000C455A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2F6C24"/>
    <w:rsid w:val="003004E2"/>
    <w:rsid w:val="00304D4D"/>
    <w:rsid w:val="0031121A"/>
    <w:rsid w:val="00323BEB"/>
    <w:rsid w:val="003305EF"/>
    <w:rsid w:val="00337310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2FB1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7473F"/>
    <w:rsid w:val="004810D4"/>
    <w:rsid w:val="00486628"/>
    <w:rsid w:val="004948B8"/>
    <w:rsid w:val="004A1730"/>
    <w:rsid w:val="004A4B84"/>
    <w:rsid w:val="004B135F"/>
    <w:rsid w:val="004C3C0B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325AA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14A0F"/>
    <w:rsid w:val="006168ED"/>
    <w:rsid w:val="00625242"/>
    <w:rsid w:val="006300FA"/>
    <w:rsid w:val="0063711C"/>
    <w:rsid w:val="006637CF"/>
    <w:rsid w:val="00663B92"/>
    <w:rsid w:val="00664DD1"/>
    <w:rsid w:val="00670BD7"/>
    <w:rsid w:val="00670E59"/>
    <w:rsid w:val="006A2FD7"/>
    <w:rsid w:val="006A5ED8"/>
    <w:rsid w:val="006B0EE0"/>
    <w:rsid w:val="006B2E60"/>
    <w:rsid w:val="006C19C5"/>
    <w:rsid w:val="006C5321"/>
    <w:rsid w:val="006C7AFF"/>
    <w:rsid w:val="006D0927"/>
    <w:rsid w:val="006D371F"/>
    <w:rsid w:val="006D61B1"/>
    <w:rsid w:val="006E1FDB"/>
    <w:rsid w:val="006E6F68"/>
    <w:rsid w:val="006E7E85"/>
    <w:rsid w:val="007005D1"/>
    <w:rsid w:val="00701051"/>
    <w:rsid w:val="0072587C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D2E92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C18B3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63641"/>
    <w:rsid w:val="00C65710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40"/>
    <w:rsid w:val="00D42C63"/>
    <w:rsid w:val="00D53A3A"/>
    <w:rsid w:val="00D62E79"/>
    <w:rsid w:val="00D91D72"/>
    <w:rsid w:val="00D9352F"/>
    <w:rsid w:val="00DA14E7"/>
    <w:rsid w:val="00DB310B"/>
    <w:rsid w:val="00DB6270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1D9F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3DA7"/>
    <w:rsid w:val="00EF1E9B"/>
    <w:rsid w:val="00F01A99"/>
    <w:rsid w:val="00F118C9"/>
    <w:rsid w:val="00F204A7"/>
    <w:rsid w:val="00F43331"/>
    <w:rsid w:val="00F45417"/>
    <w:rsid w:val="00F62FF5"/>
    <w:rsid w:val="00F91325"/>
    <w:rsid w:val="00FA3DD9"/>
    <w:rsid w:val="00FB3146"/>
    <w:rsid w:val="00FB385D"/>
    <w:rsid w:val="00FC177C"/>
    <w:rsid w:val="00FC78E0"/>
    <w:rsid w:val="00FD4696"/>
    <w:rsid w:val="00FD69A1"/>
    <w:rsid w:val="00FE0F19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true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1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702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2128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2844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632199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250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595440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258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70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80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163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2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04369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3FF7C-3637-4676-ABC8-43F240261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2528</properties:Characters>
  <properties:Lines>87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2017-11-28T11:14:00Z</dcterms:created>
  <dc:creator>jbekavac</dc:creator>
  <cp:lastModifiedBy>Elizabeta Đeke</cp:lastModifiedBy>
  <cp:lastPrinted>2018-01-29T11:00:00Z</cp:lastPrinted>
  <dcterms:modified xmlns:xsi="http://www.w3.org/2001/XMLSchema-instance" xsi:type="dcterms:W3CDTF">2018-03-19T07:21:00Z</dcterms:modified>
  <cp:revision>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