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f054" w14:paraId="31df054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St-786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BRIBIRSKI DVORI, poljoprivredna zadruga iz Bribira, Bribir 193, OIB: </w:t>
      </w:r>
      <w:r w:rsidR="00974D24" w:rsidRP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44237709471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BRIBIRSKI DVORI, poljoprivredna zadruga iz Bribira, Bribir 193, OIB: </w:t>
      </w:r>
      <w:r w:rsidR="00974D24" w:rsidRP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44237709471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11.00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Zdenko Krstić, Čeminac, Matije Gupca 23, OIB: 13827089798.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BRIBIRSKI DVORI, poljoprivredna zadruga iz Bribira, Bribir 193, OIB: </w:t>
      </w:r>
      <w:r w:rsidR="00974D24" w:rsidRP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44237709471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27.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BRIBIRSKI DVORI, poljoprivredna zadruga iz Bribira, Bribir 193, OIB: </w:t>
      </w:r>
      <w:r w:rsidR="00974D24" w:rsidRP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44237709471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Oglasom ovog suda pod poslovnim brojem 9 St-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786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933D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6187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293" w:rsidP="00345FCD" w:rsidR="00155293">
      <w:pPr>
        <w:spacing w:lineRule="auto" w:line="240" w:after="0"/>
      </w:pPr>
      <w:r>
        <w:separator/>
      </w:r>
    </w:p>
  </w:endnote>
  <w:endnote w:id="0" w:type="continuationSeparator">
    <w:p w:rsidRDefault="00155293" w:rsidP="00345FCD" w:rsidR="001552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293" w:rsidP="00345FCD" w:rsidR="00155293">
      <w:pPr>
        <w:spacing w:lineRule="auto" w:line="240" w:after="0"/>
      </w:pPr>
      <w:r>
        <w:separator/>
      </w:r>
    </w:p>
  </w:footnote>
  <w:footnote w:id="0" w:type="continuationSeparator">
    <w:p w:rsidRDefault="00155293" w:rsidP="00345FCD" w:rsidR="001552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366187">
      <w:rPr>
        <w:noProof/>
      </w:rPr>
      <w:t>2</w:t>
    </w:r>
    <w:r>
      <w:fldChar w:fldCharType="end"/>
    </w:r>
    <w:r>
      <w:t xml:space="preserve">                            </w:t>
    </w:r>
    <w:r w:rsidR="00974D24">
      <w:t xml:space="preserve">                        9 St-786</w:t>
    </w:r>
    <w:r>
      <w:t>/15</w:t>
    </w:r>
  </w:p>
  <w:p w:rsidRDefault="00366187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55293"/>
    <w:rsid w:val="001949A3"/>
    <w:rsid w:val="002C1AEF"/>
    <w:rsid w:val="00345FCD"/>
    <w:rsid w:val="00366187"/>
    <w:rsid w:val="00575278"/>
    <w:rsid w:val="007A2200"/>
    <w:rsid w:val="007F555B"/>
    <w:rsid w:val="008433F1"/>
    <w:rsid w:val="00933D9C"/>
    <w:rsid w:val="00962C2C"/>
    <w:rsid w:val="00974D24"/>
    <w:rsid w:val="009E218F"/>
    <w:rsid w:val="00A3376C"/>
    <w:rsid w:val="00D01556"/>
    <w:rsid w:val="00ED487B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366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18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618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618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618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366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1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61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61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61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St-786/2015</izvorni_sadrzaj>
    <derivirana_varijabla naziv="DomainObject.Predmet.OznakaBroj_1">St-786/2015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BRIBIRSKI DVORI, poljoprivredna zadruga</izvorni_sadrzaj>
    <derivirana_varijabla naziv="DomainObject.Predmet.ProtustrankaFormated_1">  BRIBIRSKI DVORI, poljoprivredna zadruga</derivirana_varijabla>
  </DomainObject.Predmet.ProtustrankaFormated>
  <DomainObject.Predmet.ProtustrankaFormatedOIB>
    <izvorni_sadrzaj>  BRIBIRSKI DVORI, poljoprivredna zadruga, OIB 44237709471</izvorni_sadrzaj>
    <derivirana_varijabla naziv="DomainObject.Predmet.ProtustrankaFormatedOIB_1">  BRIBIRSKI DVORI, poljoprivredna zadruga, OIB 44237709471</derivirana_varijabla>
  </DomainObject.Predmet.ProtustrankaFormatedOIB>
  <DomainObject.Predmet.ProtustrankaFormatedWithAdress>
    <izvorni_sadrzaj> BRIBIRSKI DVORI, poljoprivredna zadruga, Bribir 193 , 22222 Bribir</izvorni_sadrzaj>
    <derivirana_varijabla naziv="DomainObject.Predmet.ProtustrankaFormatedWithAdress_1"> BRIBIRSKI DVORI, poljoprivredna zadruga, Bribir 193 , 22222 Bribir</derivirana_varijabla>
  </DomainObject.Predmet.ProtustrankaFormatedWithAdress>
  <DomainObject.Predmet.ProtustrankaFormatedWithAdressOIB>
    <izvorni_sadrzaj> BRIBIRSKI DVORI, poljoprivredna zadruga, OIB 44237709471, Bribir 193 , 22222 Bribir</izvorni_sadrzaj>
    <derivirana_varijabla naziv="DomainObject.Predmet.ProtustrankaFormatedWithAdressOIB_1"> BRIBIRSKI DVORI, poljoprivredna zadruga, OIB 44237709471, Bribir 193 , 22222 Bribir</derivirana_varijabla>
  </DomainObject.Predmet.ProtustrankaFormatedWithAdressOIB>
  <DomainObject.Predmet.ProtustrankaWithAdress>
    <izvorni_sadrzaj>BRIBIRSKI DVORI, poljoprivredna zadruga Bribir 193 , 22222 Bribir</izvorni_sadrzaj>
    <derivirana_varijabla naziv="DomainObject.Predmet.ProtustrankaWithAdress_1">BRIBIRSKI DVORI, poljoprivredna zadruga Bribir 193 , 22222 Bribir</derivirana_varijabla>
  </DomainObject.Predmet.ProtustrankaWithAdress>
  <DomainObject.Predmet.ProtustrankaWithAdressOIB>
    <izvorni_sadrzaj>BRIBIRSKI DVORI, poljoprivredna zadruga, OIB 44237709471, Bribir 193 , 22222 Bribir</izvorni_sadrzaj>
    <derivirana_varijabla naziv="DomainObject.Predmet.ProtustrankaWithAdressOIB_1">BRIBIRSKI DVORI, poljoprivredna zadruga, OIB 44237709471, Bribir 193 , 22222 Bribir</derivirana_varijabla>
  </DomainObject.Predmet.ProtustrankaWithAdressOIB>
  <DomainObject.Predmet.ProtustrankaNazivFormated>
    <izvorni_sadrzaj>BRIBIRSKI DVORI, poljoprivredna zadruga</izvorni_sadrzaj>
    <derivirana_varijabla naziv="DomainObject.Predmet.ProtustrankaNazivFormated_1">BRIBIRSKI DVORI, poljoprivredna zadruga</derivirana_varijabla>
  </DomainObject.Predmet.ProtustrankaNazivFormated>
  <DomainObject.Predmet.ProtustrankaNazivFormatedOIB>
    <izvorni_sadrzaj>BRIBIRSKI DVORI, poljoprivredna zadruga, OIB 44237709471</izvorni_sadrzaj>
    <derivirana_varijabla naziv="DomainObject.Predmet.ProtustrankaNazivFormatedOIB_1">BRIBIRSKI DVORI, poljoprivredna zadruga, OIB 44237709471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BRIBIRSKI DVORI, poljoprivredna zadruga</item>
    </izvorni_sadrzaj>
    <derivirana_varijabla naziv="DomainObject.Predmet.ProtuStrankaListFormated_1">
      <item>BRIBIRSKI DVORI, poljoprivredna zadruga</item>
    </derivirana_varijabla>
  </DomainObject.Predmet.ProtuStrankaListFormated>
  <DomainObject.Predmet.ProtuStrankaListFormatedOIB>
    <izvorni_sadrzaj>
      <item>BRIBIRSKI DVORI, poljoprivredna zadruga, OIB 44237709471</item>
    </izvorni_sadrzaj>
    <derivirana_varijabla naziv="DomainObject.Predmet.ProtuStrankaListFormatedOIB_1">
      <item>BRIBIRSKI DVORI, poljoprivredna zadruga, OIB 44237709471</item>
    </derivirana_varijabla>
  </DomainObject.Predmet.ProtuStrankaListFormatedOIB>
  <DomainObject.Predmet.ProtuStrankaListFormatedWithAdress>
    <izvorni_sadrzaj>
      <item>BRIBIRSKI DVORI, poljoprivredna zadruga, Bribir 193 , 22222 Bribir</item>
    </izvorni_sadrzaj>
    <derivirana_varijabla naziv="DomainObject.Predmet.ProtuStrankaListFormatedWithAdress_1">
      <item>BRIBIRSKI DVORI, poljoprivredna zadruga, Bribir 193 , 22222 Bribir</item>
    </derivirana_varijabla>
  </DomainObject.Predmet.ProtuStrankaListFormatedWithAdress>
  <DomainObject.Predmet.ProtuStrankaListFormatedWithAdressOIB>
    <izvorni_sadrzaj>
      <item>BRIBIRSKI DVORI, poljoprivredna zadruga, OIB 44237709471, Bribir 193 , 22222 Bribir</item>
    </izvorni_sadrzaj>
    <derivirana_varijabla naziv="DomainObject.Predmet.ProtuStrankaListFormatedWithAdressOIB_1">
      <item>BRIBIRSKI DVORI, poljoprivredna zadruga, OIB 44237709471, Bribir 193 , 22222 Bribir</item>
    </derivirana_varijabla>
  </DomainObject.Predmet.ProtuStrankaListFormatedWithAdressOIB>
  <DomainObject.Predmet.ProtuStrankaListNazivFormated>
    <izvorni_sadrzaj>
      <item>BRIBIRSKI DVORI, poljoprivredna zadruga</item>
    </izvorni_sadrzaj>
    <derivirana_varijabla naziv="DomainObject.Predmet.ProtuStrankaListNazivFormated_1">
      <item>BRIBIRSKI DVORI, poljoprivredna zadruga</item>
    </derivirana_varijabla>
  </DomainObject.Predmet.ProtuStrankaListNazivFormated>
  <DomainObject.Predmet.ProtuStrankaListNazivFormatedOIB>
    <izvorni_sadrzaj>
      <item>BRIBIRSKI DVORI, poljoprivredna zadruga, OIB 44237709471</item>
    </izvorni_sadrzaj>
    <derivirana_varijabla naziv="DomainObject.Predmet.ProtuStrankaListNazivFormatedOIB_1">
      <item>BRIBIRSKI DVORI, poljoprivredna zadruga, OIB 44237709471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BRIBIRSKI DVORI, poljoprivredna zadruga</izvorni_sadrzaj>
    <derivirana_varijabla naziv="DomainObject.Predmet.ProtustrankaIDrugi_1">BRIBIRSKI DVORI, poljoprivredna zadruga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BRIBIRSKI DVORI, poljoprivredna zadruga, OIB 44237709471, Bribir 193 , 22222 Bribir</izvorni_sadrzaj>
    <derivirana_varijabla naziv="DomainObject.Predmet.ProtustrankaIDrugiAdressOIB_1">BRIBIRSKI DVORI, poljoprivredna zadruga, OIB 44237709471, Bribir 193 , 22222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BRIBIRSKI DVORI, poljoprivredna zadruga</item>
    </izvorni_sadrzaj>
    <derivirana_varijabla naziv="DomainObject.Predmet.SudioniciListNaziv_1">
      <item>FINA - Podružnica Šibenik</item>
      <item>BRIBIRSKI DVORI, poljoprivredna zadruga</item>
    </derivirana_varijabla>
  </DomainObject.Predmet.SudioniciListNaziv>
  <DomainObject.Predmet.SudioniciListAdressOIB>
    <izvorni_sadrzaj>
      <item>FINA - Podružnica Šibenik, OIB 85821130368, Perivoj Luje Maruna 1,22000 Šibenik</item>
      <item>BRIBIRSKI DVORI, poljoprivredna zadruga, OIB 44237709471, Bribir 193 ,22222 Bribir</item>
    </izvorni_sadrzaj>
    <derivirana_varijabla naziv="DomainObject.Predmet.SudioniciListAdressOIB_1">
      <item>FINA - Podružnica Šibenik, OIB 85821130368, Perivoj Luje Maruna 1,22000 Šibenik</item>
      <item>BRIBIRSKI DVORI, poljoprivredna zadruga, OIB 44237709471, Bribir 193 ,22222 Bribir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44237709471</item>
    </izvorni_sadrzaj>
    <derivirana_varijabla naziv="DomainObject.Predmet.SudioniciListNazivOIB_1">
      <item>, OIB 85821130368</item>
      <item>, OIB 44237709471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2568</properties:Characters>
  <properties:Lines>96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2016-02-05T08:19:00Z</dcterms:created>
  <dc:creator>Joško Livaković</dc:creator>
  <cp:lastModifiedBy>Marina Gulin</cp:lastModifiedBy>
  <cp:lastPrinted>2016-02-03T11:01:00Z</cp:lastPrinted>
  <dcterms:modified xmlns:xsi="http://www.w3.org/2001/XMLSchema-instance" xsi:type="dcterms:W3CDTF">2016-02-05T08:22:00Z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