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eb83" w14:paraId="6faeb83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33500C">
        <w:t>8046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33500C">
        <w:rPr>
          <w:rFonts w:cs="Times New Roman" w:eastAsia="Times New Roman"/>
          <w:szCs w:val="20"/>
          <w:lang w:eastAsia="hr-HR"/>
        </w:rPr>
        <w:t>BAMAINVENT</w:t>
      </w:r>
      <w:r w:rsidR="0075546E">
        <w:rPr>
          <w:rFonts w:cs="Times New Roman" w:eastAsia="Times New Roman"/>
          <w:szCs w:val="20"/>
          <w:lang w:eastAsia="hr-HR"/>
        </w:rPr>
        <w:t xml:space="preserve"> </w:t>
      </w:r>
      <w:r w:rsidR="0069171F">
        <w:rPr>
          <w:rFonts w:cs="Times New Roman" w:eastAsia="Times New Roman"/>
          <w:szCs w:val="20"/>
          <w:lang w:eastAsia="hr-HR"/>
        </w:rPr>
        <w:t>d.o.o.</w:t>
      </w:r>
      <w:r w:rsidR="009422BD">
        <w:rPr>
          <w:rFonts w:cs="Times New Roman" w:eastAsia="Times New Roman"/>
          <w:szCs w:val="20"/>
          <w:lang w:eastAsia="hr-HR"/>
        </w:rPr>
        <w:t xml:space="preserve">, </w:t>
      </w:r>
      <w:r w:rsidR="00106552">
        <w:rPr>
          <w:rFonts w:cs="Times New Roman" w:eastAsia="Times New Roman"/>
          <w:szCs w:val="20"/>
          <w:lang w:eastAsia="hr-HR"/>
        </w:rPr>
        <w:t xml:space="preserve">Zagreb, </w:t>
      </w:r>
      <w:r w:rsidR="0033500C">
        <w:rPr>
          <w:rFonts w:cs="Times New Roman" w:eastAsia="Times New Roman"/>
          <w:szCs w:val="20"/>
          <w:lang w:eastAsia="hr-HR"/>
        </w:rPr>
        <w:t>Trg Stjepana Konzula 4</w:t>
      </w:r>
      <w:r w:rsidR="009A2AF6">
        <w:rPr>
          <w:rFonts w:cs="Times New Roman" w:eastAsia="Times New Roman"/>
          <w:szCs w:val="20"/>
          <w:lang w:eastAsia="hr-HR"/>
        </w:rPr>
        <w:t>,</w:t>
      </w:r>
      <w:r w:rsidR="00066C76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</w:t>
      </w:r>
      <w:r w:rsidR="00106552">
        <w:rPr>
          <w:rFonts w:cs="Times New Roman" w:eastAsia="Times New Roman"/>
          <w:szCs w:val="20"/>
          <w:lang w:eastAsia="hr-HR"/>
        </w:rPr>
        <w:t>80</w:t>
      </w:r>
      <w:r w:rsidR="0033500C">
        <w:rPr>
          <w:rFonts w:cs="Times New Roman" w:eastAsia="Times New Roman"/>
          <w:szCs w:val="20"/>
          <w:lang w:eastAsia="hr-HR"/>
        </w:rPr>
        <w:t>433202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33500C">
        <w:rPr>
          <w:rFonts w:cs="Times New Roman" w:eastAsia="Times New Roman"/>
          <w:szCs w:val="20"/>
          <w:lang w:eastAsia="hr-HR"/>
        </w:rPr>
        <w:t>66469893809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22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33500C">
        <w:rPr>
          <w:rFonts w:cs="Times New Roman" w:eastAsia="Times New Roman"/>
          <w:szCs w:val="20"/>
          <w:lang w:eastAsia="hr-HR"/>
        </w:rPr>
        <w:t>BAMAINVENT d.o.o., Zagreb, Trg Stjepana Konzula 4, MBS: 080433202, OIB: 66469893809</w:t>
      </w:r>
      <w:r w:rsidR="00FE6D7F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33500C">
        <w:rPr>
          <w:rFonts w:cs="Times New Roman" w:eastAsia="Times New Roman"/>
          <w:szCs w:val="20"/>
          <w:lang w:eastAsia="hr-HR"/>
        </w:rPr>
        <w:t>BAMAINVENT d.o.o., Zagreb, Trg Stjepana Konzula 4, MBS: 080433202, OIB: 66469893809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9171F">
        <w:rPr>
          <w:rFonts w:cs="Times New Roman" w:eastAsia="Times New Roman"/>
          <w:szCs w:val="24"/>
          <w:lang w:eastAsia="hr-HR"/>
        </w:rPr>
        <w:t>22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200E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C58B3"/>
    <w:rsid w:val="000D6E37"/>
    <w:rsid w:val="001032F4"/>
    <w:rsid w:val="00106552"/>
    <w:rsid w:val="00131E95"/>
    <w:rsid w:val="0019711A"/>
    <w:rsid w:val="001A1D04"/>
    <w:rsid w:val="0033500C"/>
    <w:rsid w:val="00457286"/>
    <w:rsid w:val="00457EF8"/>
    <w:rsid w:val="00461BE5"/>
    <w:rsid w:val="004D17E3"/>
    <w:rsid w:val="0057200E"/>
    <w:rsid w:val="00612636"/>
    <w:rsid w:val="006573AA"/>
    <w:rsid w:val="0069171F"/>
    <w:rsid w:val="00721C2C"/>
    <w:rsid w:val="0075546E"/>
    <w:rsid w:val="00773500"/>
    <w:rsid w:val="007867D2"/>
    <w:rsid w:val="007A1913"/>
    <w:rsid w:val="007C124B"/>
    <w:rsid w:val="007E4EB5"/>
    <w:rsid w:val="00861D6E"/>
    <w:rsid w:val="009422BD"/>
    <w:rsid w:val="00950F54"/>
    <w:rsid w:val="009A2AF6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766B5"/>
    <w:rsid w:val="00D90085"/>
    <w:rsid w:val="00D95BC5"/>
    <w:rsid w:val="00DA0F22"/>
    <w:rsid w:val="00EB2D95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5720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0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0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0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0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5720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0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0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0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0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1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8046</izvorni_sadrzaj>
    <derivirana_varijabla naziv="DomainObject.Predmet.Broj_1">8046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St-8046/2015</izvorni_sadrzaj>
    <derivirana_varijabla naziv="DomainObject.Predmet.OznakaBroj_1">St-8046/2015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BAMAINVENT d.o.o. zastupanog po punomoćniku Lana Balić Matijašević; Ivan Matijašević</izvorni_sadrzaj>
    <derivirana_varijabla naziv="DomainObject.Predmet.ProtustrankaFormated_1">  BAMAINVENT d.o.o. zastupanog po punomoćniku Lana Balić Matijašević; Ivan Matijašević</derivirana_varijabla>
  </DomainObject.Predmet.ProtustrankaFormated>
  <DomainObject.Predmet.ProtustrankaFormatedOIB>
    <izvorni_sadrzaj>  BAMAINVENT d.o.o., OIB 66469893809 zastupanog po punomoćniku Lana Balić Matijašević; Ivan Matijašević</izvorni_sadrzaj>
    <derivirana_varijabla naziv="DomainObject.Predmet.ProtustrankaFormatedOIB_1">  BAMAINVENT d.o.o., OIB 66469893809 zastupanog po punomoćniku Lana Balić Matijašević; Ivan Matijašević</derivirana_varijabla>
  </DomainObject.Predmet.ProtustrankaFormatedOIB>
  <DomainObject.Predmet.ProtustrankaFormatedWithAdress>
    <izvorni_sadrzaj> BAMAINVENT d.o.o., Trg Stjepana Konzula 4, 10000 Zagreb zastupanog po punomoćniku Lana Balić Matijašević; Ivan Matijašević</izvorni_sadrzaj>
    <derivirana_varijabla naziv="DomainObject.Predmet.ProtustrankaFormatedWithAdress_1"> BAMAINVENT d.o.o., Trg Stjepana Konzula 4, 10000 Zagreb zastupanog po punomoćniku Lana Balić Matijašević; Ivan Matijašević</derivirana_varijabla>
  </DomainObject.Predmet.ProtustrankaFormatedWithAdress>
  <DomainObject.Predmet.ProtustrankaFormatedWithAdressOIB>
    <izvorni_sadrzaj> BAMAINVENT d.o.o., OIB 66469893809, Trg Stjepana Konzula 4, 10000 Zagreb zastupanog po punomoćniku Lana Balić Matijašević; Ivan Matijašević</izvorni_sadrzaj>
    <derivirana_varijabla naziv="DomainObject.Predmet.ProtustrankaFormatedWithAdressOIB_1"> BAMAINVENT d.o.o., OIB 66469893809, Trg Stjepana Konzula 4, 10000 Zagreb zastupanog po punomoćniku Lana Balić Matijašević; Ivan Matijašević</derivirana_varijabla>
  </DomainObject.Predmet.ProtustrankaFormatedWithAdressOIB>
  <DomainObject.Predmet.ProtustrankaWithAdress>
    <izvorni_sadrzaj>BAMAINVENT d.o.o. Trg Stjepana Konzula 4, 10000 Zagreb</izvorni_sadrzaj>
    <derivirana_varijabla naziv="DomainObject.Predmet.ProtustrankaWithAdress_1">BAMAINVENT d.o.o. Trg Stjepana Konzula 4, 10000 Zagreb</derivirana_varijabla>
  </DomainObject.Predmet.ProtustrankaWithAdress>
  <DomainObject.Predmet.ProtustrankaWithAdressOIB>
    <izvorni_sadrzaj>BAMAINVENT d.o.o., OIB 66469893809, Trg Stjepana Konzula 4, 10000 Zagreb</izvorni_sadrzaj>
    <derivirana_varijabla naziv="DomainObject.Predmet.ProtustrankaWithAdressOIB_1">BAMAINVENT d.o.o., OIB 66469893809, Trg Stjepana Konzula 4, 10000 Zagreb</derivirana_varijabla>
  </DomainObject.Predmet.ProtustrankaWithAdressOIB>
  <DomainObject.Predmet.ProtustrankaNazivFormated>
    <izvorni_sadrzaj>BAMAINVENT d.o.o.</izvorni_sadrzaj>
    <derivirana_varijabla naziv="DomainObject.Predmet.ProtustrankaNazivFormated_1">BAMAINVENT d.o.o.</derivirana_varijabla>
  </DomainObject.Predmet.ProtustrankaNazivFormated>
  <DomainObject.Predmet.ProtustrankaNazivFormatedOIB>
    <izvorni_sadrzaj>BAMAINVENT d.o.o., OIB 66469893809</izvorni_sadrzaj>
    <derivirana_varijabla naziv="DomainObject.Predmet.ProtustrankaNazivFormatedOIB_1">BAMAINVENT d.o.o., OIB 66469893809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BAMAINVENT d.o.o. zastupanog po punomoćniku Lana Balić Matijašević; Ivan Matijašević</item>
    </izvorni_sadrzaj>
    <derivirana_varijabla naziv="DomainObject.Predmet.ProtuStrankaListFormated_1">
      <item>BAMAINVENT d.o.o. zastupanog po punomoćniku Lana Balić Matijašević; Ivan Matijašević</item>
    </derivirana_varijabla>
  </DomainObject.Predmet.ProtuStrankaListFormated>
  <DomainObject.Predmet.ProtuStrankaListFormatedOIB>
    <izvorni_sadrzaj>
      <item>BAMAINVENT d.o.o., OIB 66469893809 zastupanog po punomoćniku Lana Balić Matijašević; Ivan Matijašević</item>
    </izvorni_sadrzaj>
    <derivirana_varijabla naziv="DomainObject.Predmet.ProtuStrankaListFormatedOIB_1">
      <item>BAMAINVENT d.o.o., OIB 66469893809 zastupanog po punomoćniku Lana Balić Matijašević; Ivan Matijašević</item>
    </derivirana_varijabla>
  </DomainObject.Predmet.ProtuStrankaListFormatedOIB>
  <DomainObject.Predmet.ProtuStrankaListFormatedWithAdress>
    <izvorni_sadrzaj>
      <item>BAMAINVENT d.o.o., Trg Stjepana Konzula 4, 10000 Zagreb zastupanog po punomoćniku Lana Balić Matijašević; Ivan Matijašević</item>
    </izvorni_sadrzaj>
    <derivirana_varijabla naziv="DomainObject.Predmet.ProtuStrankaListFormatedWithAdress_1">
      <item>BAMAINVENT d.o.o., Trg Stjepana Konzula 4, 10000 Zagreb zastupanog po punomoćniku Lana Balić Matijašević; Ivan Matijašević</item>
    </derivirana_varijabla>
  </DomainObject.Predmet.ProtuStrankaListFormatedWithAdress>
  <DomainObject.Predmet.ProtuStrankaListFormatedWithAdressOIB>
    <izvorni_sadrzaj>
      <item>BAMAINVENT d.o.o., OIB 66469893809, Trg Stjepana Konzula 4, 10000 Zagreb zastupanog po punomoćniku Lana Balić Matijašević; Ivan Matijašević</item>
    </izvorni_sadrzaj>
    <derivirana_varijabla naziv="DomainObject.Predmet.ProtuStrankaListFormatedWithAdressOIB_1">
      <item>BAMAINVENT d.o.o., OIB 66469893809, Trg Stjepana Konzula 4, 10000 Zagreb zastupanog po punomoćniku Lana Balić Matijašević; Ivan Matijašević</item>
    </derivirana_varijabla>
  </DomainObject.Predmet.ProtuStrankaListFormatedWithAdressOIB>
  <DomainObject.Predmet.ProtuStrankaListNazivFormated>
    <izvorni_sadrzaj>
      <item>BAMAINVENT d.o.o.</item>
    </izvorni_sadrzaj>
    <derivirana_varijabla naziv="DomainObject.Predmet.ProtuStrankaListNazivFormated_1">
      <item>BAMAINVENT d.o.o.</item>
    </derivirana_varijabla>
  </DomainObject.Predmet.ProtuStrankaListNazivFormated>
  <DomainObject.Predmet.ProtuStrankaListNazivFormatedOIB>
    <izvorni_sadrzaj>
      <item>BAMAINVENT d.o.o., OIB 66469893809</item>
    </izvorni_sadrzaj>
    <derivirana_varijabla naziv="DomainObject.Predmet.ProtuStrankaListNazivFormatedOIB_1">
      <item>BAMAINVENT d.o.o., OIB 66469893809</item>
    </derivirana_varijabla>
  </DomainObject.Predmet.ProtuStrankaListNazivFormatedOIB>
  <DomainObject.Predmet.OstaliListFormated>
    <izvorni_sadrzaj>
      <item>Lana Balić Matijašević punomoćnik sudionika u postupku BAMAINVENT d.o.o.</item>
      <item>Ivan Matijašević punomoćnik sudionika u postupku BAMAINVENT d.o.o.</item>
    </izvorni_sadrzaj>
    <derivirana_varijabla naziv="DomainObject.Predmet.OstaliListFormated_1">
      <item>Lana Balić Matijašević punomoćnik sudionika u postupku BAMAINVENT d.o.o.</item>
      <item>Ivan Matijašević punomoćnik sudionika u postupku BAMAINVENT d.o.o.</item>
    </derivirana_varijabla>
  </DomainObject.Predmet.OstaliListFormated>
  <DomainObject.Predmet.OstaliListFormatedOIB>
    <izvorni_sadrzaj>
      <item>Lana Balić Matijašević, OIB 12276672750 punomoćnik sudionika u postupku BAMAINVENT d.o.o.</item>
      <item>Ivan Matijašević, OIB 08261463262 punomoćnik sudionika u postupku BAMAINVENT d.o.o.</item>
    </izvorni_sadrzaj>
    <derivirana_varijabla naziv="DomainObject.Predmet.OstaliListFormatedOIB_1">
      <item>Lana Balić Matijašević, OIB 12276672750 punomoćnik sudionika u postupku BAMAINVENT d.o.o.</item>
      <item>Ivan Matijašević, OIB 08261463262 punomoćnik sudionika u postupku BAMAINVENT d.o.o.</item>
    </derivirana_varijabla>
  </DomainObject.Predmet.OstaliListFormatedOIB>
  <DomainObject.Predmet.OstaliListFormatedWithAdress>
    <izvorni_sadrzaj>
      <item>Lana Balić Matijašević, Put Žankovca 38, 23210 Sveti Filip I Jakov punomoćnik sudionika u postupku BAMAINVENT d.o.o.</item>
      <item>Ivan Matijašević, Trg Stjepana Konzula 4, 10000 Zagreb punomoćnik sudionika u postupku BAMAINVENT d.o.o.</item>
    </izvorni_sadrzaj>
    <derivirana_varijabla naziv="DomainObject.Predmet.OstaliListFormatedWithAdress_1">
      <item>Lana Balić Matijašević, Put Žankovca 38, 23210 Sveti Filip I Jakov punomoćnik sudionika u postupku BAMAINVENT d.o.o.</item>
      <item>Ivan Matijašević, Trg Stjepana Konzula 4, 10000 Zagreb punomoćnik sudionika u postupku BAMAINVENT d.o.o.</item>
    </derivirana_varijabla>
  </DomainObject.Predmet.OstaliListFormatedWithAdress>
  <DomainObject.Predmet.OstaliListFormatedWithAdressOIB>
    <izvorni_sadrzaj>
      <item>Lana Balić Matijašević, OIB 12276672750, Put Žankovca 38, 23210 Sveti Filip I Jakov punomoćnik sudionika u postupku BAMAINVENT d.o.o.</item>
      <item>Ivan Matijašević, OIB 08261463262, Trg Stjepana Konzula 4, 10000 Zagreb punomoćnik sudionika u postupku BAMAINVENT d.o.o.</item>
    </izvorni_sadrzaj>
    <derivirana_varijabla naziv="DomainObject.Predmet.OstaliListFormatedWithAdressOIB_1">
      <item>Lana Balić Matijašević, OIB 12276672750, Put Žankovca 38, 23210 Sveti Filip I Jakov punomoćnik sudionika u postupku BAMAINVENT d.o.o.</item>
      <item>Ivan Matijašević, OIB 08261463262, Trg Stjepana Konzula 4, 10000 Zagreb punomoćnik sudionika u postupku BAMAINVENT d.o.o.</item>
    </derivirana_varijabla>
  </DomainObject.Predmet.OstaliListFormatedWithAdressOIB>
  <DomainObject.Predmet.OstaliListNazivFormated>
    <izvorni_sadrzaj>
      <item>Lana Balić Matijašević</item>
      <item>Ivan Matijašević</item>
    </izvorni_sadrzaj>
    <derivirana_varijabla naziv="DomainObject.Predmet.OstaliListNazivFormated_1">
      <item>Lana Balić Matijašević</item>
      <item>Ivan Matijašević</item>
    </derivirana_varijabla>
  </DomainObject.Predmet.OstaliListNazivFormated>
  <DomainObject.Predmet.OstaliListNazivFormatedOIB>
    <izvorni_sadrzaj>
      <item>Lana Balić Matijašević, OIB 12276672750</item>
      <item>Ivan Matijašević, OIB 08261463262</item>
    </izvorni_sadrzaj>
    <derivirana_varijabla naziv="DomainObject.Predmet.OstaliListNazivFormatedOIB_1">
      <item>Lana Balić Matijašević, OIB 12276672750</item>
      <item>Ivan Matijašević, OIB 08261463262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BAMAINVENT d.o.o.</izvorni_sadrzaj>
    <derivirana_varijabla naziv="DomainObject.Predmet.ProtustrankaIDrugi_1">BAMAINVENT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BAMAINVENT d.o.o., OIB 66469893809, Trg Stjepana Konzula 4, 10000 Zagreb</izvorni_sadrzaj>
    <derivirana_varijabla naziv="DomainObject.Predmet.ProtustrankaIDrugiAdressOIB_1">BAMAINVENT d.o.o., OIB 66469893809, Trg Stjepana Konzula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BAMAINVENT d.o.o.</item>
      <item>Lana Balić Matijašević</item>
      <item>Ivan Matijašević</item>
    </izvorni_sadrzaj>
    <derivirana_varijabla naziv="DomainObject.Predmet.SudioniciListNaziv_1">
      <item>FINA Regionalni centar Zagreb</item>
      <item>BAMAINVENT d.o.o.</item>
      <item>Lana Balić Matijašević</item>
      <item>Ivan Matijašević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BAMAINVENT d.o.o., OIB 66469893809, Trg Stjepana Konzula 4,10000 Zagreb</item>
      <item>Lana Balić Matijašević, OIB 12276672750, Put Žankovca 38,23210 Sveti Filip I Jakov</item>
      <item>Ivan Matijašević, OIB 08261463262, Trg Stjepana Konzula 4,10000 Zagreb</item>
    </izvorni_sadrzaj>
    <derivirana_varijabla naziv="DomainObject.Predmet.SudioniciListAdressOIB_1">
      <item>FINA Regionalni centar Zagreb, OIB 85821130368, Trg svibanjskih žrtava 1995. 1,10000 Zagreb</item>
      <item>BAMAINVENT d.o.o., OIB 66469893809, Trg Stjepana Konzula 4,10000 Zagreb</item>
      <item>Lana Balić Matijašević, OIB 12276672750, Put Žankovca 38,23210 Sveti Filip I Jakov</item>
      <item>Ivan Matijašević, OIB 08261463262, Trg Stjepana Konzula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66469893809</item>
      <item>, OIB 12276672750</item>
      <item>, OIB 08261463262</item>
    </izvorni_sadrzaj>
    <derivirana_varijabla naziv="DomainObject.Predmet.SudioniciListNazivOIB_1">
      <item>, OIB 85821130368</item>
      <item>, OIB 66469893809</item>
      <item>, OIB 12276672750</item>
      <item>, OIB 08261463262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1824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2016-02-22T08:41:00Z</dcterms:created>
  <dc:creator>Ivana Manestar</dc:creator>
  <cp:lastModifiedBy>Ksenija Nol</cp:lastModifiedBy>
  <cp:lastPrinted>2016-02-22T09:57:00Z</cp:lastPrinted>
  <dcterms:modified xmlns:xsi="http://www.w3.org/2001/XMLSchema-instance" xsi:type="dcterms:W3CDTF">2016-02-22T09:58:00Z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