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5cf98" w14:paraId="e15cf98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53068F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A81A0E">
              <w:t>6</w:t>
            </w:r>
            <w:r w:rsidR="00CB3626">
              <w:t>9</w:t>
            </w:r>
            <w:r w:rsidR="00DA73BD">
              <w:t>7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D6047F">
        <w:t xml:space="preserve"> </w:t>
      </w:r>
      <w:proofErr w:type="spellStart"/>
      <w:r w:rsidR="00DA73BD" w:rsidRPr="00DA73BD">
        <w:t>EXTREME</w:t>
      </w:r>
      <w:proofErr w:type="spellEnd"/>
      <w:r w:rsidR="00DA73BD" w:rsidRPr="00DA73BD">
        <w:t xml:space="preserve"> </w:t>
      </w:r>
      <w:proofErr w:type="spellStart"/>
      <w:r w:rsidR="00DA73BD" w:rsidRPr="00DA73BD">
        <w:t>SEVENTY</w:t>
      </w:r>
      <w:proofErr w:type="spellEnd"/>
      <w:r w:rsidR="00DA73BD" w:rsidRPr="00DA73BD">
        <w:t xml:space="preserve"> </w:t>
      </w:r>
      <w:proofErr w:type="spellStart"/>
      <w:r w:rsidR="00DA73BD" w:rsidRPr="00DA73BD">
        <w:t>FOUR</w:t>
      </w:r>
      <w:proofErr w:type="spellEnd"/>
      <w:r w:rsidR="00DA73BD" w:rsidRPr="00DA73BD">
        <w:t xml:space="preserve"> jednostavno društvo s ograničenom odgovornošću za trgovinu i usluge</w:t>
      </w:r>
      <w:r w:rsidR="00DA73BD">
        <w:t xml:space="preserve"> Zagreb, </w:t>
      </w:r>
      <w:proofErr w:type="spellStart"/>
      <w:r w:rsidR="00DA73BD">
        <w:t>Radauševa</w:t>
      </w:r>
      <w:proofErr w:type="spellEnd"/>
      <w:r w:rsidR="00DA73BD">
        <w:t xml:space="preserve"> ulica 2, </w:t>
      </w:r>
      <w:proofErr w:type="spellStart"/>
      <w:r w:rsidR="00DA73BD">
        <w:t>OIB</w:t>
      </w:r>
      <w:proofErr w:type="spellEnd"/>
      <w:r w:rsidR="00DA73BD">
        <w:t xml:space="preserve">: </w:t>
      </w:r>
      <w:r w:rsidR="00DA73BD" w:rsidRPr="00DA73BD">
        <w:t>54914191369</w:t>
      </w:r>
      <w:r w:rsidR="00DA73BD">
        <w:t xml:space="preserve">, </w:t>
      </w:r>
      <w:proofErr w:type="spellStart"/>
      <w:r w:rsidR="00DA73BD">
        <w:t>MBS</w:t>
      </w:r>
      <w:proofErr w:type="spellEnd"/>
      <w:r w:rsidR="00DA73BD">
        <w:t xml:space="preserve">: </w:t>
      </w:r>
      <w:r w:rsidR="00DA73BD" w:rsidRPr="00DA73BD">
        <w:t>081096403</w:t>
      </w:r>
      <w:r w:rsidR="00DA73BD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A81A0E">
        <w:t>2</w:t>
      </w:r>
      <w:r w:rsidR="001F5AD5">
        <w:t>8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0E086F">
        <w:rPr>
          <w:bCs/>
        </w:rPr>
        <w:t xml:space="preserve"> </w:t>
      </w:r>
      <w:proofErr w:type="spellStart"/>
      <w:r w:rsidR="00DA73BD" w:rsidRPr="00DA73BD">
        <w:t>EXTREME</w:t>
      </w:r>
      <w:proofErr w:type="spellEnd"/>
      <w:r w:rsidR="00DA73BD" w:rsidRPr="00DA73BD">
        <w:t xml:space="preserve"> </w:t>
      </w:r>
      <w:proofErr w:type="spellStart"/>
      <w:r w:rsidR="00DA73BD" w:rsidRPr="00DA73BD">
        <w:t>SEVENTY</w:t>
      </w:r>
      <w:proofErr w:type="spellEnd"/>
      <w:r w:rsidR="00DA73BD" w:rsidRPr="00DA73BD">
        <w:t xml:space="preserve"> </w:t>
      </w:r>
      <w:proofErr w:type="spellStart"/>
      <w:r w:rsidR="00DA73BD" w:rsidRPr="00DA73BD">
        <w:t>FOUR</w:t>
      </w:r>
      <w:proofErr w:type="spellEnd"/>
      <w:r w:rsidR="00DA73BD" w:rsidRPr="00DA73BD">
        <w:t xml:space="preserve"> jednostavno društvo s ograničenom odgovornošću za trgovinu i usluge</w:t>
      </w:r>
      <w:r w:rsidR="00DA73BD">
        <w:t xml:space="preserve"> Zagreb, </w:t>
      </w:r>
      <w:proofErr w:type="spellStart"/>
      <w:r w:rsidR="00DA73BD">
        <w:t>Radauševa</w:t>
      </w:r>
      <w:proofErr w:type="spellEnd"/>
      <w:r w:rsidR="00DA73BD">
        <w:t xml:space="preserve"> ulica 2, </w:t>
      </w:r>
      <w:proofErr w:type="spellStart"/>
      <w:r w:rsidR="00DA73BD">
        <w:t>OIB</w:t>
      </w:r>
      <w:proofErr w:type="spellEnd"/>
      <w:r w:rsidR="00DA73BD">
        <w:t xml:space="preserve">: </w:t>
      </w:r>
      <w:r w:rsidR="00DA73BD" w:rsidRPr="00DA73BD">
        <w:t>54914191369</w:t>
      </w:r>
      <w:r w:rsidR="00DA73BD">
        <w:t xml:space="preserve">, </w:t>
      </w:r>
      <w:proofErr w:type="spellStart"/>
      <w:r w:rsidR="00DA73BD">
        <w:t>MBS</w:t>
      </w:r>
      <w:proofErr w:type="spellEnd"/>
      <w:r w:rsidR="00DA73BD">
        <w:t xml:space="preserve">: </w:t>
      </w:r>
      <w:r w:rsidR="00DA73BD" w:rsidRPr="00DA73BD">
        <w:t>081096403</w:t>
      </w:r>
      <w:r w:rsidR="00DA73BD">
        <w:t>,, iznosi 9.190,98 kn.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CC5790">
        <w:t xml:space="preserve"> </w:t>
      </w:r>
      <w:r w:rsidR="00DA73BD">
        <w:t xml:space="preserve">Davor </w:t>
      </w:r>
      <w:proofErr w:type="spellStart"/>
      <w:r w:rsidR="00DA73BD">
        <w:t>Trkulja</w:t>
      </w:r>
      <w:proofErr w:type="spellEnd"/>
      <w:r w:rsidR="00DA73BD">
        <w:t xml:space="preserve"> 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</w:t>
      </w:r>
      <w:r w:rsidR="00A81A0E">
        <w:t>6</w:t>
      </w:r>
      <w:r w:rsidR="00CB3626">
        <w:t>9</w:t>
      </w:r>
      <w:r w:rsidR="00DA73BD">
        <w:t>7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A81A0E">
        <w:t>2</w:t>
      </w:r>
      <w:r w:rsidR="001F5AD5">
        <w:t>8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330DC"/>
    <w:rsid w:val="00245F19"/>
    <w:rsid w:val="0026595A"/>
    <w:rsid w:val="00273B50"/>
    <w:rsid w:val="00273CBE"/>
    <w:rsid w:val="00276E4F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415208"/>
    <w:rsid w:val="00416FB0"/>
    <w:rsid w:val="0041712C"/>
    <w:rsid w:val="00441ED0"/>
    <w:rsid w:val="00450B5B"/>
    <w:rsid w:val="004568CF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068F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7EB8"/>
    <w:rsid w:val="007B1DA7"/>
    <w:rsid w:val="007B4560"/>
    <w:rsid w:val="007B4E2C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9E3935"/>
    <w:rsid w:val="00A01A70"/>
    <w:rsid w:val="00A3211D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C36B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6047F"/>
    <w:rsid w:val="00D7521A"/>
    <w:rsid w:val="00D9796B"/>
    <w:rsid w:val="00DA73BD"/>
    <w:rsid w:val="00DA790C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87319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E87319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87319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319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319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E87319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87319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319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319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1697</izvorni_sadrzaj>
    <derivirana_varijabla naziv="DomainObject.Predmet.Broj_1">1697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St-1697/2018</izvorni_sadrzaj>
    <derivirana_varijabla naziv="DomainObject.Predmet.OznakaBroj_1">St-1697/2018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EXTREME SEVENTY FOUR jednostavno društvo s ograničenom odgovornošću za trgovinu i usluge</izvorni_sadrzaj>
    <derivirana_varijabla naziv="DomainObject.Predmet.ProtustrankaFormated_1">  EXTREME SEVENTY FOUR jednostavno društvo s ograničenom odgovornošću za trgovinu i usluge</derivirana_varijabla>
  </DomainObject.Predmet.ProtustrankaFormated>
  <DomainObject.Predmet.ProtustrankaFormatedOIB>
    <izvorni_sadrzaj>  EXTREME SEVENTY FOUR jednostavno društvo s ograničenom odgovornošću za trgovinu i usluge, OIB 54914191369</izvorni_sadrzaj>
    <derivirana_varijabla naziv="DomainObject.Predmet.ProtustrankaFormatedOIB_1">  EXTREME SEVENTY FOUR jednostavno društvo s ograničenom odgovornošću za trgovinu i usluge, OIB 54914191369</derivirana_varijabla>
  </DomainObject.Predmet.ProtustrankaFormatedOIB>
  <DomainObject.Predmet.ProtustrankaFormatedWithAdress>
    <izvorni_sadrzaj> EXTREME SEVENTY FOUR jednostavno društvo s ograničenom odgovornošću za trgovinu i usluge, Radauševa ulica 2, 10000 Zagreb</izvorni_sadrzaj>
    <derivirana_varijabla naziv="DomainObject.Predmet.ProtustrankaFormatedWithAdress_1"> EXTREME SEVENTY FOUR jednostavno društvo s ograničenom odgovornošću za trgovinu i usluge, Radauševa ulica 2, 10000 Zagreb</derivirana_varijabla>
  </DomainObject.Predmet.ProtustrankaFormatedWithAdress>
  <DomainObject.Predmet.ProtustrankaFormatedWithAdressOIB>
    <izvorni_sadrzaj> EXTREME SEVENTY FOUR jednostavno društvo s ograničenom odgovornošću za trgovinu i usluge, OIB 54914191369, Radauševa ulica 2, 10000 Zagreb</izvorni_sadrzaj>
    <derivirana_varijabla naziv="DomainObject.Predmet.ProtustrankaFormatedWithAdressOIB_1"> EXTREME SEVENTY FOUR jednostavno društvo s ograničenom odgovornošću za trgovinu i usluge, OIB 54914191369, Radauševa ulica 2, 10000 Zagreb</derivirana_varijabla>
  </DomainObject.Predmet.ProtustrankaFormatedWithAdressOIB>
  <DomainObject.Predmet.ProtustrankaWithAdress>
    <izvorni_sadrzaj>EXTREME SEVENTY FOUR jednostavno društvo s ograničenom odgovornošću za trgovinu i usluge Radauševa ulica 2, 10000 Zagreb</izvorni_sadrzaj>
    <derivirana_varijabla naziv="DomainObject.Predmet.ProtustrankaWithAdress_1">EXTREME SEVENTY FOUR jednostavno društvo s ograničenom odgovornošću za trgovinu i usluge Radauševa ulica 2, 10000 Zagreb</derivirana_varijabla>
  </DomainObject.Predmet.ProtustrankaWithAdress>
  <DomainObject.Predmet.ProtustrankaWithAdressOIB>
    <izvorni_sadrzaj>EXTREME SEVENTY FOUR jednostavno društvo s ograničenom odgovornošću za trgovinu i usluge, OIB 54914191369, Radauševa ulica 2, 10000 Zagreb</izvorni_sadrzaj>
    <derivirana_varijabla naziv="DomainObject.Predmet.ProtustrankaWithAdressOIB_1">EXTREME SEVENTY FOUR jednostavno društvo s ograničenom odgovornošću za trgovinu i usluge, OIB 54914191369, Radauševa ulica 2, 10000 Zagreb</derivirana_varijabla>
  </DomainObject.Predmet.ProtustrankaWithAdressOIB>
  <DomainObject.Predmet.ProtustrankaNazivFormated>
    <izvorni_sadrzaj>EXTREME SEVENTY FOUR jednostavno društvo s ograničenom odgovornošću za trgovinu i usluge</izvorni_sadrzaj>
    <derivirana_varijabla naziv="DomainObject.Predmet.ProtustrankaNazivFormated_1">EXTREME SEVENTY FOUR jednostavno društvo s ograničenom odgovornošću za trgovinu i usluge</derivirana_varijabla>
  </DomainObject.Predmet.ProtustrankaNazivFormated>
  <DomainObject.Predmet.ProtustrankaNazivFormatedOIB>
    <izvorni_sadrzaj>EXTREME SEVENTY FOUR jednostavno društvo s ograničenom odgovornošću za trgovinu i usluge, OIB 54914191369</izvorni_sadrzaj>
    <derivirana_varijabla naziv="DomainObject.Predmet.ProtustrankaNazivFormatedOIB_1">EXTREME SEVENTY FOUR jednostavno društvo s ograničenom odgovornošću za trgovinu i usluge, OIB 54914191369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EXTREME SEVENTY FOUR jednostavno društvo s ograničenom odgovornošću za trgovinu i usluge</item>
    </izvorni_sadrzaj>
    <derivirana_varijabla naziv="DomainObject.Predmet.ProtuStrankaListFormated_1">
      <item>EXTREME SEVENTY FOUR jednostavno društvo s ograničenom odgovornošću za trgovinu i usluge</item>
    </derivirana_varijabla>
  </DomainObject.Predmet.ProtuStrankaListFormated>
  <DomainObject.Predmet.ProtuStrankaListFormatedOIB>
    <izvorni_sadrzaj>
      <item>EXTREME SEVENTY FOUR jednostavno društvo s ograničenom odgovornošću za trgovinu i usluge, OIB 54914191369</item>
    </izvorni_sadrzaj>
    <derivirana_varijabla naziv="DomainObject.Predmet.ProtuStrankaListFormatedOIB_1">
      <item>EXTREME SEVENTY FOUR jednostavno društvo s ograničenom odgovornošću za trgovinu i usluge, OIB 54914191369</item>
    </derivirana_varijabla>
  </DomainObject.Predmet.ProtuStrankaListFormatedOIB>
  <DomainObject.Predmet.ProtuStrankaListFormatedWithAdress>
    <izvorni_sadrzaj>
      <item>EXTREME SEVENTY FOUR jednostavno društvo s ograničenom odgovornošću za trgovinu i usluge, Radauševa ulica 2, 10000 Zagreb</item>
    </izvorni_sadrzaj>
    <derivirana_varijabla naziv="DomainObject.Predmet.ProtuStrankaListFormatedWithAdress_1">
      <item>EXTREME SEVENTY FOUR jednostavno društvo s ograničenom odgovornošću za trgovinu i usluge, Radauševa ulica 2, 10000 Zagreb</item>
    </derivirana_varijabla>
  </DomainObject.Predmet.ProtuStrankaListFormatedWithAdress>
  <DomainObject.Predmet.ProtuStrankaListFormatedWithAdressOIB>
    <izvorni_sadrzaj>
      <item>EXTREME SEVENTY FOUR jednostavno društvo s ograničenom odgovornošću za trgovinu i usluge, OIB 54914191369, Radauševa ulica 2, 10000 Zagreb</item>
    </izvorni_sadrzaj>
    <derivirana_varijabla naziv="DomainObject.Predmet.ProtuStrankaListFormatedWithAdressOIB_1">
      <item>EXTREME SEVENTY FOUR jednostavno društvo s ograničenom odgovornošću za trgovinu i usluge, OIB 54914191369, Radauševa ulica 2, 10000 Zagreb</item>
    </derivirana_varijabla>
  </DomainObject.Predmet.ProtuStrankaListFormatedWithAdressOIB>
  <DomainObject.Predmet.ProtuStrankaListNazivFormated>
    <izvorni_sadrzaj>
      <item>EXTREME SEVENTY FOUR jednostavno društvo s ograničenom odgovornošću za trgovinu i usluge</item>
    </izvorni_sadrzaj>
    <derivirana_varijabla naziv="DomainObject.Predmet.ProtuStrankaListNazivFormated_1">
      <item>EXTREME SEVENTY FOUR jednostavno društvo s ograničenom odgovornošću za trgovinu i usluge</item>
    </derivirana_varijabla>
  </DomainObject.Predmet.ProtuStrankaListNazivFormated>
  <DomainObject.Predmet.ProtuStrankaListNazivFormatedOIB>
    <izvorni_sadrzaj>
      <item>EXTREME SEVENTY FOUR jednostavno društvo s ograničenom odgovornošću za trgovinu i usluge, OIB 54914191369</item>
    </izvorni_sadrzaj>
    <derivirana_varijabla naziv="DomainObject.Predmet.ProtuStrankaListNazivFormatedOIB_1">
      <item>EXTREME SEVENTY FOUR jednostavno društvo s ograničenom odgovornošću za trgovinu i usluge, OIB 54914191369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EXTREME SEVENTY FOUR jednostavno društvo s ograničenom odgovornošću za trgovinu i usluge</izvorni_sadrzaj>
    <derivirana_varijabla naziv="DomainObject.Predmet.ProtustrankaIDrugi_1">EXTREME SEVENTY FOUR jednostavno društvo s ograničenom odgovornošću za trgovinu i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EXTREME SEVENTY FOUR jednostavno društvo s ograničenom odgovornošću za trgovinu i usluge, OIB 54914191369, Radauševa ulica 2, 10000 Zagreb</izvorni_sadrzaj>
    <derivirana_varijabla naziv="DomainObject.Predmet.ProtustrankaIDrugiAdressOIB_1">EXTREME SEVENTY FOUR jednostavno društvo s ograničenom odgovornošću za trgovinu i usluge, OIB 54914191369, Radauševa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EXTREME SEVENTY FOUR jednostavno društvo s ograničenom odgovornošću za trgovinu i usluge</item>
      <item>FINA Regionalni centar Zagreb</item>
    </izvorni_sadrzaj>
    <derivirana_varijabla naziv="DomainObject.Predmet.SudioniciListNaziv_1">
      <item>EXTREME SEVENTY FOUR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EXTREME SEVENTY FOUR jednostavno društvo s ograničenom odgovornošću za trgovinu i usluge, OIB 54914191369, Radauševa ulica 2,10000 Zagreb</item>
      <item>FINA Regionalni centar Zagreb, OIB 85821130368</item>
    </izvorni_sadrzaj>
    <derivirana_varijabla naziv="DomainObject.Predmet.SudioniciListAdressOIB_1">
      <item>EXTREME SEVENTY FOUR jednostavno društvo s ograničenom odgovornošću za trgovinu i usluge, OIB 54914191369, Radauševa ulica 2,10000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54914191369</item>
      <item>, OIB 85821130368</item>
    </izvorni_sadrzaj>
    <derivirana_varijabla naziv="DomainObject.Predmet.SudioniciListNazivOIB_1">
      <item>, OIB 54914191369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378</properties:Words>
  <properties:Characters>2069</properties:Characters>
  <properties:Lines>49</properties:Lines>
  <properties:Paragraphs>16</properties:Paragraphs>
  <properties:TotalTime>511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2018-12-28T08:35:00Z</cp:lastPrinted>
  <dcterms:modified xmlns:xsi="http://www.w3.org/2001/XMLSchema-instance" xsi:type="dcterms:W3CDTF">2018-12-28T08:36:00Z</dcterms:modified>
  <cp:revision>129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