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159" w14:paraId="546a159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</w:t>
      </w:r>
      <w:r w:rsidR="0004148A">
        <w:rPr>
          <w:color w:val="222222"/>
        </w:rPr>
        <w:t>1456/2017-14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84012B" w:rsidP="0084012B" w:rsidR="0084012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 w:rsidR="005916F2">
        <w:t xml:space="preserve">u postupku nad </w:t>
      </w:r>
      <w:r w:rsidR="00B47D37">
        <w:t xml:space="preserve">stečajnim dužnikom </w:t>
      </w:r>
      <w:r w:rsidR="0004148A">
        <w:rPr>
          <w:b/>
        </w:rPr>
        <w:t>VEXTER d.o.o., Pleternica, Vesela 2/J, OIB: 64673319475</w:t>
      </w:r>
      <w:r w:rsidR="00B47D37">
        <w:rPr>
          <w:b/>
        </w:rPr>
        <w:t xml:space="preserve">, </w:t>
      </w:r>
      <w:r w:rsidR="00B47D37" w:rsidRPr="00B47D37">
        <w:t xml:space="preserve">koga zastupa </w:t>
      </w:r>
      <w:r w:rsidR="0004148A">
        <w:t xml:space="preserve">Sanja </w:t>
      </w:r>
      <w:proofErr w:type="spellStart"/>
      <w:r w:rsidR="0004148A">
        <w:t>Mišević</w:t>
      </w:r>
      <w:proofErr w:type="spellEnd"/>
      <w:r w:rsidR="0004148A">
        <w:t xml:space="preserve">, </w:t>
      </w:r>
      <w:proofErr w:type="spellStart"/>
      <w:r w:rsidR="0004148A">
        <w:t>steč.upraviteljica</w:t>
      </w:r>
      <w:proofErr w:type="spellEnd"/>
      <w:r>
        <w:rPr>
          <w:color w:val="222222"/>
        </w:rPr>
        <w:t xml:space="preserve">, </w:t>
      </w:r>
      <w:r w:rsidR="009030C1">
        <w:rPr>
          <w:color w:val="222222"/>
        </w:rPr>
        <w:t>6. veljače 2018</w:t>
      </w:r>
      <w:r>
        <w:rPr>
          <w:color w:val="222222"/>
        </w:rPr>
        <w:t>.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84012B" w:rsidR="0084012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84012B" w:rsidP="009030C1" w:rsidR="0084012B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B47D37">
        <w:rPr>
          <w:color w:val="222222"/>
        </w:rPr>
        <w:t>Ispitno ročište</w:t>
      </w:r>
      <w:r w:rsidR="005916F2">
        <w:rPr>
          <w:color w:val="222222"/>
        </w:rPr>
        <w:t xml:space="preserve"> </w:t>
      </w:r>
      <w:r w:rsidR="009030C1">
        <w:rPr>
          <w:color w:val="222222"/>
        </w:rPr>
        <w:t xml:space="preserve"> </w:t>
      </w:r>
      <w:r>
        <w:rPr>
          <w:color w:val="222222"/>
        </w:rPr>
        <w:t>zakazan</w:t>
      </w:r>
      <w:r w:rsidR="009030C1">
        <w:rPr>
          <w:color w:val="222222"/>
        </w:rPr>
        <w:t>o</w:t>
      </w:r>
      <w:r>
        <w:rPr>
          <w:color w:val="222222"/>
        </w:rPr>
        <w:t xml:space="preserve"> </w:t>
      </w:r>
      <w:r w:rsidR="009030C1">
        <w:rPr>
          <w:color w:val="222222"/>
        </w:rPr>
        <w:t xml:space="preserve">za </w:t>
      </w:r>
      <w:r>
        <w:rPr>
          <w:color w:val="222222"/>
        </w:rPr>
        <w:t xml:space="preserve">dan </w:t>
      </w:r>
      <w:r w:rsidR="009030C1" w:rsidRPr="00B47D37">
        <w:rPr>
          <w:color w:val="222222"/>
        </w:rPr>
        <w:t>13. veljače</w:t>
      </w:r>
      <w:r w:rsidR="00436C44" w:rsidRPr="00B47D37">
        <w:rPr>
          <w:color w:val="222222"/>
        </w:rPr>
        <w:t xml:space="preserve"> 201</w:t>
      </w:r>
      <w:r w:rsidR="009030C1" w:rsidRPr="00B47D37">
        <w:rPr>
          <w:color w:val="222222"/>
        </w:rPr>
        <w:t>8</w:t>
      </w:r>
      <w:r w:rsidR="00436C44" w:rsidRPr="00B47D37">
        <w:rPr>
          <w:color w:val="222222"/>
        </w:rPr>
        <w:t xml:space="preserve">. u </w:t>
      </w:r>
      <w:r w:rsidR="0004148A">
        <w:rPr>
          <w:color w:val="222222"/>
        </w:rPr>
        <w:t>9,30</w:t>
      </w:r>
      <w:r w:rsidR="00B47D37" w:rsidRPr="00B47D37">
        <w:rPr>
          <w:color w:val="222222"/>
        </w:rPr>
        <w:t xml:space="preserve"> i izvještajno ročište zakazano za dan 13. veljače 2018. u </w:t>
      </w:r>
      <w:r w:rsidR="0004148A">
        <w:rPr>
          <w:color w:val="222222"/>
        </w:rPr>
        <w:t>9,45</w:t>
      </w:r>
      <w:r w:rsidR="009030C1" w:rsidRPr="00B47D37">
        <w:rPr>
          <w:color w:val="222222"/>
        </w:rPr>
        <w:t>se odgađa za dan</w:t>
      </w:r>
    </w:p>
    <w:p w:rsidRDefault="00B47D37" w:rsidP="009030C1" w:rsidR="009030C1" w:rsidRPr="009030C1">
      <w:pPr>
        <w:spacing w:beforeAutospacing="true" w:before="100"/>
        <w:jc w:val="center"/>
        <w:rPr>
          <w:color w:val="222222"/>
          <w:u w:val="single"/>
        </w:rPr>
      </w:pPr>
      <w:r>
        <w:rPr>
          <w:b/>
          <w:color w:val="222222"/>
          <w:u w:val="single"/>
        </w:rPr>
        <w:t>19</w:t>
      </w:r>
      <w:r w:rsidR="005916F2">
        <w:rPr>
          <w:b/>
          <w:color w:val="222222"/>
          <w:u w:val="single"/>
        </w:rPr>
        <w:t xml:space="preserve">. veljače 2018. u </w:t>
      </w:r>
      <w:r w:rsidR="0004148A">
        <w:rPr>
          <w:b/>
          <w:color w:val="222222"/>
          <w:u w:val="single"/>
        </w:rPr>
        <w:t>9,45</w:t>
      </w:r>
      <w:r>
        <w:rPr>
          <w:b/>
          <w:color w:val="222222"/>
          <w:u w:val="single"/>
        </w:rPr>
        <w:t xml:space="preserve"> - ispitno ročište i </w:t>
      </w:r>
      <w:r w:rsidR="0004148A">
        <w:rPr>
          <w:b/>
          <w:color w:val="222222"/>
          <w:u w:val="single"/>
        </w:rPr>
        <w:t>10,00</w:t>
      </w:r>
      <w:r>
        <w:rPr>
          <w:b/>
          <w:color w:val="222222"/>
          <w:u w:val="single"/>
        </w:rPr>
        <w:t xml:space="preserve"> - izvještajno ročište</w:t>
      </w:r>
    </w:p>
    <w:p w:rsidRDefault="009030C1" w:rsidP="0084012B" w:rsidR="009030C1">
      <w:pPr>
        <w:spacing w:beforeAutospacing="true" w:before="100"/>
        <w:ind w:firstLine="708"/>
        <w:rPr>
          <w:color w:val="222222"/>
        </w:rPr>
      </w:pPr>
    </w:p>
    <w:p w:rsidRDefault="0084012B" w:rsidP="0084012B" w:rsidR="0084012B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9030C1">
        <w:rPr>
          <w:color w:val="222222"/>
        </w:rPr>
        <w:t>6.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04148A"/>
    <w:rsid w:val="00436C44"/>
    <w:rsid w:val="005916F2"/>
    <w:rsid w:val="0084012B"/>
    <w:rsid w:val="009030C1"/>
    <w:rsid w:val="009602EF"/>
    <w:rsid w:val="00B47D37"/>
    <w:rsid w:val="00EB5370"/>
    <w:rsid w:val="00F160BD"/>
    <w:rsid w:val="00F6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121</properties:Words>
  <properties:Characters>608</properties:Characters>
  <properties:Lines>23</properties:Lines>
  <properties:Paragraphs>13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2018-02-06T12:34:00Z</dcterms:created>
  <dc:creator>wsadmin</dc:creator>
  <cp:lastModifiedBy>wsadmin</cp:lastModifiedBy>
  <cp:lastPrinted>2018-02-06T12:42:00Z</cp:lastPrinted>
  <dcterms:modified xmlns:xsi="http://www.w3.org/2001/XMLSchema-instance" xsi:type="dcterms:W3CDTF">2018-02-06T13:00:00Z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