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5421" w14:paraId="dc35421" w:rsidRDefault="00F15865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763F2C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5476BB" w:rsidR="00177DD4" w:rsidRPr="002B12D1">
      <w:r>
        <w:t xml:space="preserve">35000 Slavonski </w:t>
      </w:r>
      <w:r w:rsidR="00763F2C">
        <w:t xml:space="preserve">Brod          </w:t>
      </w:r>
      <w:r w:rsidR="00C04996">
        <w:t xml:space="preserve">                                   </w:t>
      </w:r>
      <w:r w:rsidR="00C52411">
        <w:t xml:space="preserve">       </w:t>
      </w:r>
      <w:r w:rsidR="003322D3">
        <w:t xml:space="preserve">             </w:t>
      </w:r>
      <w:r w:rsidR="00FB7C3C">
        <w:t xml:space="preserve">         </w:t>
      </w:r>
      <w:r w:rsidR="00C52411" w:rsidRPr="00D50E8E">
        <w:rPr>
          <w:b/>
        </w:rPr>
        <w:t xml:space="preserve">Broj: </w:t>
      </w:r>
      <w:r w:rsidR="00D50E8E" w:rsidRPr="00D50E8E">
        <w:rPr>
          <w:b/>
        </w:rPr>
        <w:t>1/</w:t>
      </w:r>
      <w:r w:rsidR="00C52411" w:rsidRPr="00D50E8E">
        <w:rPr>
          <w:b/>
        </w:rPr>
        <w:t>St-</w:t>
      </w:r>
      <w:r w:rsidR="00D549F6">
        <w:rPr>
          <w:b/>
        </w:rPr>
        <w:t>1693/2017-73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177DD4" w:rsidP="00177DD4" w:rsidR="00177DD4" w:rsidRPr="002B12D1">
      <w:pPr>
        <w:jc w:val="center"/>
      </w:pPr>
      <w:r w:rsidRPr="002B12D1">
        <w:t>R E P U B L I K A     H R V A T S K A</w:t>
      </w:r>
    </w:p>
    <w:p w:rsidRDefault="00FD6626" w:rsidP="006D07C2" w:rsidR="00C12A46" w:rsidRPr="002B12D1">
      <w:pPr>
        <w:jc w:val="center"/>
      </w:pPr>
      <w:r w:rsidRPr="002B12D1">
        <w:t>R J E Š E N J E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A34F29">
        <w:t>U SLAVONSKOM BRODU</w:t>
      </w:r>
      <w:r w:rsidR="00DF106E">
        <w:t>, po stečajnoj</w:t>
      </w:r>
      <w:r>
        <w:t xml:space="preserve"> </w:t>
      </w:r>
      <w:r w:rsidR="00DF106E">
        <w:t>sutkinji</w:t>
      </w:r>
      <w:r>
        <w:t xml:space="preserve"> Vesni Vukelić, u </w:t>
      </w:r>
      <w:r w:rsidR="00D549F6">
        <w:t xml:space="preserve">stečajnom postupku nad dužnikom ARMANOS STUDIO d.o.o. u stečaju Požega, </w:t>
      </w:r>
      <w:proofErr w:type="spellStart"/>
      <w:r w:rsidR="00D549F6">
        <w:t>Arslanovci</w:t>
      </w:r>
      <w:proofErr w:type="spellEnd"/>
      <w:r w:rsidR="00D549F6">
        <w:t xml:space="preserve"> 58, OIB </w:t>
      </w:r>
      <w:r w:rsidR="00A8070A">
        <w:t>90752075943,</w:t>
      </w:r>
      <w:r>
        <w:t xml:space="preserve"> </w:t>
      </w:r>
      <w:r w:rsidR="008A5E92">
        <w:t xml:space="preserve">odlučujući o </w:t>
      </w:r>
      <w:r w:rsidR="00A8070A">
        <w:t>osobnom zahtjevu stečajne upraviteljice</w:t>
      </w:r>
      <w:r w:rsidR="00D50E8E">
        <w:t xml:space="preserve"> za razrješenje dužnosti</w:t>
      </w:r>
      <w:r w:rsidR="008A5E92">
        <w:t xml:space="preserve">, dana </w:t>
      </w:r>
      <w:r w:rsidR="004D00D0">
        <w:t>04. veljače 2019</w:t>
      </w:r>
      <w:r w:rsidR="00D50E8E">
        <w:t>.</w:t>
      </w:r>
    </w:p>
    <w:p w:rsidRDefault="008A5E92" w:rsidP="008A5E92" w:rsidR="008A5E92">
      <w:pPr>
        <w:jc w:val="both"/>
      </w:pPr>
    </w:p>
    <w:p w:rsidRDefault="00D571FC" w:rsidP="008A5E92" w:rsidR="00D571FC">
      <w:pPr>
        <w:jc w:val="both"/>
      </w:pPr>
    </w:p>
    <w:p w:rsidRDefault="008A5E92" w:rsidP="008A5E92" w:rsidR="008A5E92" w:rsidRPr="002B12D1">
      <w:pPr>
        <w:jc w:val="center"/>
      </w:pPr>
      <w:r w:rsidRPr="002B12D1">
        <w:t>r i j e š i o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  <w:t xml:space="preserve"> </w:t>
      </w:r>
      <w:r w:rsidR="00D50E8E">
        <w:t>Odbija se kao ne</w:t>
      </w:r>
      <w:r w:rsidR="00A8070A">
        <w:t>osnovan zahtjev stečajne</w:t>
      </w:r>
      <w:r w:rsidR="00D50E8E">
        <w:t xml:space="preserve"> upravitelj</w:t>
      </w:r>
      <w:r w:rsidR="00A8070A">
        <w:t>ice</w:t>
      </w:r>
      <w:r w:rsidR="00D50E8E">
        <w:t xml:space="preserve"> </w:t>
      </w:r>
      <w:r w:rsidR="00A8070A">
        <w:t>Sanje Mišević</w:t>
      </w:r>
      <w:r w:rsidR="00D50E8E">
        <w:t xml:space="preserve"> za razrješenje dužnosti.</w:t>
      </w:r>
    </w:p>
    <w:p w:rsidRDefault="009A0DB5" w:rsidP="008A5E92" w:rsidR="009A0DB5">
      <w:pPr>
        <w:jc w:val="both"/>
      </w:pPr>
    </w:p>
    <w:p w:rsidRDefault="00423C99" w:rsidP="008A5E92" w:rsidR="00526A79">
      <w:pPr>
        <w:jc w:val="both"/>
      </w:pPr>
      <w:r>
        <w:tab/>
      </w:r>
    </w:p>
    <w:p w:rsidRDefault="008A5E92" w:rsidP="00AC6193" w:rsidR="008A5E92">
      <w:pPr>
        <w:jc w:val="center"/>
        <w:rPr>
          <w:b/>
        </w:rPr>
      </w:pPr>
      <w:r>
        <w:rPr>
          <w:b/>
        </w:rPr>
        <w:t>Obrazloženje</w:t>
      </w:r>
    </w:p>
    <w:p w:rsidRDefault="00D50E8E" w:rsidP="00AC6193" w:rsidR="00D50E8E">
      <w:pPr>
        <w:jc w:val="center"/>
        <w:rPr>
          <w:b/>
        </w:rPr>
      </w:pPr>
    </w:p>
    <w:p w:rsidRDefault="008A5E92" w:rsidP="008A5E92" w:rsidR="008A5E92"/>
    <w:p w:rsidRDefault="00015549" w:rsidP="008A5E92" w:rsidR="00015549">
      <w:pPr>
        <w:ind w:firstLine="708"/>
        <w:jc w:val="both"/>
      </w:pPr>
      <w:r>
        <w:t xml:space="preserve">Rješenjem ovog suda posl.br. </w:t>
      </w:r>
      <w:r w:rsidR="00A8070A">
        <w:t>St-</w:t>
      </w:r>
      <w:r w:rsidR="00EE3861">
        <w:t>1693/2017-20</w:t>
      </w:r>
      <w:r>
        <w:t xml:space="preserve"> od </w:t>
      </w:r>
      <w:r w:rsidR="00EE3861">
        <w:t>04. svibnja 2018</w:t>
      </w:r>
      <w:r>
        <w:t xml:space="preserve">. </w:t>
      </w:r>
      <w:r w:rsidR="00EE3861">
        <w:t xml:space="preserve">otvoren je stečajni postupak nad dužnikom ARMANOS STUDIO d.o.o. Požega te je stečajnom upraviteljicom imenovana Sanja Mišević, </w:t>
      </w:r>
      <w:proofErr w:type="spellStart"/>
      <w:r w:rsidR="00EE3861">
        <w:t>dipl.iur</w:t>
      </w:r>
      <w:proofErr w:type="spellEnd"/>
      <w:r w:rsidR="00EE3861">
        <w:t xml:space="preserve"> iz Osijeka.</w:t>
      </w:r>
    </w:p>
    <w:p w:rsidRDefault="00EE3861" w:rsidP="008A5E92" w:rsidR="00EE3861">
      <w:pPr>
        <w:ind w:firstLine="708"/>
        <w:jc w:val="both"/>
      </w:pPr>
    </w:p>
    <w:p w:rsidRDefault="00A67AFF" w:rsidP="008A5E92" w:rsidR="0008187F">
      <w:pPr>
        <w:ind w:firstLine="708"/>
        <w:jc w:val="both"/>
      </w:pPr>
      <w:r>
        <w:t>Podneskom</w:t>
      </w:r>
      <w:r w:rsidR="00E83056">
        <w:t xml:space="preserve"> od </w:t>
      </w:r>
      <w:r w:rsidR="00CB062E">
        <w:t xml:space="preserve">04. </w:t>
      </w:r>
      <w:r w:rsidR="0008187F">
        <w:t>siječnja 2019</w:t>
      </w:r>
      <w:r w:rsidR="00CB062E">
        <w:t>.</w:t>
      </w:r>
      <w:r w:rsidR="009A0DB5">
        <w:t xml:space="preserve"> </w:t>
      </w:r>
      <w:r w:rsidR="0008187F">
        <w:t xml:space="preserve">stečajna </w:t>
      </w:r>
      <w:r w:rsidR="00FB455D">
        <w:t>upravitelj</w:t>
      </w:r>
      <w:r w:rsidR="0008187F">
        <w:t>ica</w:t>
      </w:r>
      <w:r w:rsidR="00FB455D">
        <w:t xml:space="preserve"> </w:t>
      </w:r>
      <w:r w:rsidR="0008187F">
        <w:t>podnijela</w:t>
      </w:r>
      <w:r>
        <w:t xml:space="preserve"> je </w:t>
      </w:r>
      <w:r w:rsidR="0008187F">
        <w:t>zahtjev za razrješenje dužnosti.</w:t>
      </w:r>
    </w:p>
    <w:p w:rsidRDefault="0008187F" w:rsidP="008A5E92" w:rsidR="0008187F">
      <w:pPr>
        <w:ind w:firstLine="708"/>
        <w:jc w:val="both"/>
      </w:pPr>
    </w:p>
    <w:p w:rsidRDefault="0008187F" w:rsidP="008A5E92" w:rsidR="00B337E2">
      <w:pPr>
        <w:ind w:firstLine="708"/>
        <w:jc w:val="both"/>
      </w:pPr>
      <w:r>
        <w:t>U</w:t>
      </w:r>
      <w:r w:rsidR="00CB062E">
        <w:t xml:space="preserve"> zahtjevu navodi </w:t>
      </w:r>
      <w:r>
        <w:t xml:space="preserve">da je unatoč odlukama donesenim na skupštini vjerovnika, </w:t>
      </w:r>
      <w:proofErr w:type="spellStart"/>
      <w:r>
        <w:t>razlučni</w:t>
      </w:r>
      <w:proofErr w:type="spellEnd"/>
      <w:r>
        <w:t xml:space="preserve"> vjerovnik odbio snositi troškove za angažiranje zaštitarske službe radi čuvanja pokretnina stečajnog dužnika, čime joj je onemogućeno vršiti </w:t>
      </w:r>
      <w:r w:rsidR="00D71A03">
        <w:t xml:space="preserve">dužnost stečajne upraviteljice te da unatoč njezinom iznimnom zalaganju i angažmanu, </w:t>
      </w:r>
      <w:r w:rsidR="00D75E3D">
        <w:t>k</w:t>
      </w:r>
      <w:r w:rsidR="00D71A03">
        <w:t xml:space="preserve">od ovakvog stanja stvari moguće je da tijekom stečajnom postupka neće biti </w:t>
      </w:r>
      <w:proofErr w:type="spellStart"/>
      <w:r w:rsidR="00D71A03">
        <w:t>vrijednije</w:t>
      </w:r>
      <w:proofErr w:type="spellEnd"/>
      <w:r w:rsidR="00D71A03">
        <w:t xml:space="preserve"> imovine koja će se unovčavati, a kako njezina nagrada ovisi o unovčenoj imovini</w:t>
      </w:r>
      <w:r w:rsidR="00B337E2">
        <w:t xml:space="preserve">, lako je moguće da će dužnost obavljati za </w:t>
      </w:r>
      <w:proofErr w:type="spellStart"/>
      <w:r w:rsidR="00B337E2">
        <w:t>nesrazmjerno</w:t>
      </w:r>
      <w:proofErr w:type="spellEnd"/>
      <w:r w:rsidR="00B337E2">
        <w:t xml:space="preserve"> malo novaca, što joj ide na štetu. Stoga je predložila da se razriješi dužnosti.</w:t>
      </w:r>
    </w:p>
    <w:p w:rsidRDefault="00B337E2" w:rsidP="008A5E92" w:rsidR="00B337E2">
      <w:pPr>
        <w:ind w:firstLine="708"/>
        <w:jc w:val="both"/>
      </w:pPr>
    </w:p>
    <w:p w:rsidRDefault="00B337E2" w:rsidP="008A5E92" w:rsidR="00B337E2">
      <w:pPr>
        <w:ind w:firstLine="708"/>
        <w:jc w:val="both"/>
      </w:pPr>
      <w:r>
        <w:t>Analizirajući zahtjev za razrješenje stečajne upraviteljice, sud je ocijenio zahtjev neosnovanim.</w:t>
      </w:r>
    </w:p>
    <w:p w:rsidRDefault="00B337E2" w:rsidP="008A5E92" w:rsidR="00B337E2">
      <w:pPr>
        <w:ind w:firstLine="708"/>
        <w:jc w:val="both"/>
      </w:pPr>
    </w:p>
    <w:p w:rsidRDefault="00331E65" w:rsidP="008A5E92" w:rsidR="00331E65">
      <w:pPr>
        <w:ind w:firstLine="708"/>
        <w:jc w:val="both"/>
      </w:pPr>
    </w:p>
    <w:p w:rsidRDefault="00331E65" w:rsidP="008A5E92" w:rsidR="00331E65">
      <w:pPr>
        <w:ind w:firstLine="708"/>
        <w:jc w:val="both"/>
      </w:pPr>
    </w:p>
    <w:p w:rsidRDefault="00331E65" w:rsidP="00331E65" w:rsidR="00331E65">
      <w:pPr>
        <w:ind w:firstLine="708"/>
        <w:jc w:val="right"/>
      </w:pPr>
      <w:r w:rsidRPr="00D50E8E">
        <w:rPr>
          <w:b/>
        </w:rPr>
        <w:lastRenderedPageBreak/>
        <w:t>Broj: 1/St-</w:t>
      </w:r>
      <w:r>
        <w:rPr>
          <w:b/>
        </w:rPr>
        <w:t>1693/2017-73</w:t>
      </w:r>
    </w:p>
    <w:p w:rsidRDefault="00331E65" w:rsidP="008A5E92" w:rsidR="00331E65">
      <w:pPr>
        <w:ind w:firstLine="708"/>
        <w:jc w:val="both"/>
      </w:pPr>
    </w:p>
    <w:p w:rsidRDefault="00331E65" w:rsidP="008A5E92" w:rsidR="00331E65">
      <w:pPr>
        <w:ind w:firstLine="708"/>
        <w:jc w:val="both"/>
      </w:pPr>
    </w:p>
    <w:p w:rsidRDefault="00B337E2" w:rsidP="008A5E92" w:rsidR="00B337E2">
      <w:pPr>
        <w:ind w:firstLine="708"/>
        <w:jc w:val="both"/>
      </w:pPr>
      <w:r>
        <w:t>Naime, odredbom čl. 91 st 5 Stečajnog zakona (NN br. 71/15, 104/17, dalje SZ)</w:t>
      </w:r>
      <w:r w:rsidR="0010126F">
        <w:t xml:space="preserve"> propisano je da sud može razriješiti stečajnog upravitelja na osobni zahtjev iz opravdanih razloga.</w:t>
      </w:r>
    </w:p>
    <w:p w:rsidRDefault="0010126F" w:rsidP="008A5E92" w:rsidR="0010126F">
      <w:pPr>
        <w:ind w:firstLine="708"/>
        <w:jc w:val="both"/>
      </w:pPr>
    </w:p>
    <w:p w:rsidRDefault="0010126F" w:rsidP="008A5E92" w:rsidR="0010126F">
      <w:pPr>
        <w:ind w:firstLine="708"/>
        <w:jc w:val="both"/>
      </w:pPr>
      <w:r>
        <w:t xml:space="preserve">Odbijanje plaćanja predujma za pokriće troškova zaštitarske službe radi čuvanja imovine stečajnog dužnika i očekivanu </w:t>
      </w:r>
      <w:proofErr w:type="spellStart"/>
      <w:r w:rsidR="00B33750">
        <w:t>nesrazmjerno</w:t>
      </w:r>
      <w:proofErr w:type="spellEnd"/>
      <w:r w:rsidR="00B33750">
        <w:t xml:space="preserve"> malu nagradu</w:t>
      </w:r>
      <w:r w:rsidR="00331E65">
        <w:t xml:space="preserve"> za obavljenu stečajno upraviteljsku dužnost, po ocjeni ovog suda ne predstavlja</w:t>
      </w:r>
      <w:r w:rsidR="00D75E3D">
        <w:t>ju</w:t>
      </w:r>
      <w:r w:rsidR="00331E65">
        <w:t xml:space="preserve"> opravdan</w:t>
      </w:r>
      <w:r w:rsidR="00D75E3D">
        <w:t>e</w:t>
      </w:r>
      <w:r w:rsidR="00331E65">
        <w:t xml:space="preserve"> razlog</w:t>
      </w:r>
      <w:r w:rsidR="00D75E3D">
        <w:t>e</w:t>
      </w:r>
      <w:r w:rsidR="00331E65">
        <w:t xml:space="preserve"> za razrješenje, pogotovo kada se ima u vidu činjenica da dužnik u stečajnoj masi raspolaže vrijednim nekretninama koje su procijenjene na iznos od 4.600.000 kn, a koja vrijednost se uzima za određivanje visine nagrade u skladu s Uredbom o kriterijima i načinu obračuna i plaćanja nagrade stečajnim upraviteljima pa je iz tih razloga zahtjev valjalo odbiti i odlučiti kao u izreci ovog rješenja na temelju odredbe čl. 91 st 5 SZ-a. </w:t>
      </w:r>
    </w:p>
    <w:p w:rsidRDefault="005476BB" w:rsidP="008A5E92" w:rsidR="005476BB"/>
    <w:p w:rsidRDefault="00F55DB2" w:rsidP="00AC6193" w:rsidR="008A5E92">
      <w:pPr>
        <w:jc w:val="center"/>
      </w:pPr>
      <w:r>
        <w:t xml:space="preserve">U Slavonskom </w:t>
      </w:r>
      <w:r w:rsidR="00331E65">
        <w:t>Brodu 04. veljače 2019.</w:t>
      </w:r>
    </w:p>
    <w:p w:rsidRDefault="003322D3" w:rsidP="008A5E92" w:rsidR="003322D3"/>
    <w:p w:rsidRDefault="005476BB" w:rsidP="008A5E92" w:rsidR="005476BB"/>
    <w:p w:rsidRDefault="008A5E92" w:rsidP="008A5E92" w:rsidR="008A5E92">
      <w:r>
        <w:t xml:space="preserve">                                                                              </w:t>
      </w:r>
      <w:r w:rsidR="00AC6193">
        <w:t xml:space="preserve">                        STEČAJNA</w:t>
      </w:r>
      <w:r>
        <w:t xml:space="preserve"> </w:t>
      </w:r>
      <w:r w:rsidR="00AC6193">
        <w:t>SUTKINJA</w:t>
      </w:r>
      <w:r>
        <w:t>:</w:t>
      </w:r>
    </w:p>
    <w:p w:rsidRDefault="008A5E92" w:rsidP="00331E65" w:rsidR="001630B6">
      <w:r>
        <w:t xml:space="preserve">                                                                                                        </w:t>
      </w:r>
      <w:r w:rsidR="00A34F29">
        <w:t xml:space="preserve">     </w:t>
      </w:r>
      <w:r w:rsidR="001630B6">
        <w:t>Vesna Vukelić</w:t>
      </w:r>
    </w:p>
    <w:p w:rsidRDefault="008A5E92" w:rsidP="008A5E92" w:rsidR="008A5E92"/>
    <w:p w:rsidRDefault="00F55DB2" w:rsidP="008A5E92" w:rsidR="008A5E9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>NAPUTAK O PRAVNOM LIJEKU:</w:t>
      </w:r>
    </w:p>
    <w:p w:rsidRDefault="00F55DB2" w:rsidP="008A5E92" w:rsidR="00F55DB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 xml:space="preserve">Protiv ovog rješenja pravo na žalbu ima </w:t>
      </w:r>
    </w:p>
    <w:p w:rsidRDefault="00F55DB2" w:rsidP="008A5E92" w:rsidR="00F55DB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>samo stečajni upravitelj (čl. 91 st 5 SZ-a).</w:t>
      </w:r>
    </w:p>
    <w:p w:rsidRDefault="00F55DB2" w:rsidP="008A5E92" w:rsidR="00F55DB2"/>
    <w:p w:rsidRDefault="00F96F3C" w:rsidP="008A5E92" w:rsidR="008A5E92">
      <w:r>
        <w:t>Dostaviti putem mrežne st</w:t>
      </w:r>
      <w:r w:rsidR="00F55DB2">
        <w:t>r</w:t>
      </w:r>
      <w:r>
        <w:t>anice e-O</w:t>
      </w:r>
      <w:r w:rsidR="00F62EFE">
        <w:t>glasna ploča</w:t>
      </w:r>
      <w:r w:rsidR="00F55DB2">
        <w:t>:</w:t>
      </w:r>
    </w:p>
    <w:p w:rsidRDefault="00D75E3D" w:rsidP="008A5E92" w:rsidR="008A5E92">
      <w:r>
        <w:t>stečajnoj upraviteljici</w:t>
      </w:r>
    </w:p>
    <w:p w:rsidRDefault="008A5E92" w:rsidP="008A5E92" w:rsidR="008A5E92"/>
    <w:p w:rsidRDefault="00C04996" w:rsidR="00C04996"/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56892"/>
    <w:multiLevelType w:val="hybridMultilevel"/>
    <w:tmpl w:val="C5DABE5C"/>
    <w:lvl w:tplc="1F6A7B6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15549"/>
    <w:rsid w:val="00034D4E"/>
    <w:rsid w:val="00042B7D"/>
    <w:rsid w:val="00052ED8"/>
    <w:rsid w:val="0005380D"/>
    <w:rsid w:val="0008187F"/>
    <w:rsid w:val="000F1F64"/>
    <w:rsid w:val="000F3BC3"/>
    <w:rsid w:val="0010126F"/>
    <w:rsid w:val="00105B16"/>
    <w:rsid w:val="001630B6"/>
    <w:rsid w:val="001713F0"/>
    <w:rsid w:val="00177DD4"/>
    <w:rsid w:val="00183E44"/>
    <w:rsid w:val="00191BF2"/>
    <w:rsid w:val="00192B4A"/>
    <w:rsid w:val="0019570A"/>
    <w:rsid w:val="001A51B3"/>
    <w:rsid w:val="001C003C"/>
    <w:rsid w:val="001E7D52"/>
    <w:rsid w:val="002242C5"/>
    <w:rsid w:val="00264C8A"/>
    <w:rsid w:val="00296D1B"/>
    <w:rsid w:val="002B12D1"/>
    <w:rsid w:val="002B2D95"/>
    <w:rsid w:val="003203AC"/>
    <w:rsid w:val="00326889"/>
    <w:rsid w:val="00331E65"/>
    <w:rsid w:val="003322D3"/>
    <w:rsid w:val="00342252"/>
    <w:rsid w:val="0037779D"/>
    <w:rsid w:val="003A3390"/>
    <w:rsid w:val="003B0F71"/>
    <w:rsid w:val="003D3708"/>
    <w:rsid w:val="004048C1"/>
    <w:rsid w:val="00406551"/>
    <w:rsid w:val="00423C99"/>
    <w:rsid w:val="00465379"/>
    <w:rsid w:val="004B581D"/>
    <w:rsid w:val="004D00D0"/>
    <w:rsid w:val="004D120C"/>
    <w:rsid w:val="004D2959"/>
    <w:rsid w:val="004F2E4F"/>
    <w:rsid w:val="00505A6A"/>
    <w:rsid w:val="0050751F"/>
    <w:rsid w:val="00526A79"/>
    <w:rsid w:val="005476BB"/>
    <w:rsid w:val="00563327"/>
    <w:rsid w:val="0057657A"/>
    <w:rsid w:val="0057694B"/>
    <w:rsid w:val="00584F4D"/>
    <w:rsid w:val="00592909"/>
    <w:rsid w:val="00592D33"/>
    <w:rsid w:val="00613361"/>
    <w:rsid w:val="00623F50"/>
    <w:rsid w:val="00633299"/>
    <w:rsid w:val="00684A5A"/>
    <w:rsid w:val="00685226"/>
    <w:rsid w:val="006D07C2"/>
    <w:rsid w:val="006D23F4"/>
    <w:rsid w:val="00763F2C"/>
    <w:rsid w:val="0078735F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43895"/>
    <w:rsid w:val="00945F6D"/>
    <w:rsid w:val="00981D90"/>
    <w:rsid w:val="009A0DB5"/>
    <w:rsid w:val="009E6061"/>
    <w:rsid w:val="00A25153"/>
    <w:rsid w:val="00A26FA8"/>
    <w:rsid w:val="00A34F29"/>
    <w:rsid w:val="00A37A73"/>
    <w:rsid w:val="00A5339C"/>
    <w:rsid w:val="00A666DE"/>
    <w:rsid w:val="00A67AFF"/>
    <w:rsid w:val="00A75EE6"/>
    <w:rsid w:val="00A8070A"/>
    <w:rsid w:val="00AA3F5D"/>
    <w:rsid w:val="00AA78DE"/>
    <w:rsid w:val="00AB2914"/>
    <w:rsid w:val="00AB5FEE"/>
    <w:rsid w:val="00AB6A40"/>
    <w:rsid w:val="00AB7228"/>
    <w:rsid w:val="00AC6193"/>
    <w:rsid w:val="00AF7301"/>
    <w:rsid w:val="00B00F41"/>
    <w:rsid w:val="00B32C0F"/>
    <w:rsid w:val="00B33750"/>
    <w:rsid w:val="00B337E2"/>
    <w:rsid w:val="00B625FE"/>
    <w:rsid w:val="00B63722"/>
    <w:rsid w:val="00B74F81"/>
    <w:rsid w:val="00B918B4"/>
    <w:rsid w:val="00B93F09"/>
    <w:rsid w:val="00BB517E"/>
    <w:rsid w:val="00BC4F0A"/>
    <w:rsid w:val="00BE3CA1"/>
    <w:rsid w:val="00C0326E"/>
    <w:rsid w:val="00C04996"/>
    <w:rsid w:val="00C12A46"/>
    <w:rsid w:val="00C52411"/>
    <w:rsid w:val="00C578C7"/>
    <w:rsid w:val="00C6387F"/>
    <w:rsid w:val="00C65C8C"/>
    <w:rsid w:val="00C77D16"/>
    <w:rsid w:val="00C80682"/>
    <w:rsid w:val="00CB062E"/>
    <w:rsid w:val="00CC66FC"/>
    <w:rsid w:val="00CD3645"/>
    <w:rsid w:val="00CE6F39"/>
    <w:rsid w:val="00CF470F"/>
    <w:rsid w:val="00D1412F"/>
    <w:rsid w:val="00D20FD7"/>
    <w:rsid w:val="00D34608"/>
    <w:rsid w:val="00D40751"/>
    <w:rsid w:val="00D50E8E"/>
    <w:rsid w:val="00D549F6"/>
    <w:rsid w:val="00D571FC"/>
    <w:rsid w:val="00D71A03"/>
    <w:rsid w:val="00D75E3D"/>
    <w:rsid w:val="00D76745"/>
    <w:rsid w:val="00D92E56"/>
    <w:rsid w:val="00D97B4C"/>
    <w:rsid w:val="00D97C2B"/>
    <w:rsid w:val="00DB2E12"/>
    <w:rsid w:val="00DC20CF"/>
    <w:rsid w:val="00DD1FFE"/>
    <w:rsid w:val="00DF106E"/>
    <w:rsid w:val="00E041AF"/>
    <w:rsid w:val="00E042D7"/>
    <w:rsid w:val="00E15699"/>
    <w:rsid w:val="00E1641E"/>
    <w:rsid w:val="00E66B7D"/>
    <w:rsid w:val="00E83056"/>
    <w:rsid w:val="00EB4BE7"/>
    <w:rsid w:val="00EE3861"/>
    <w:rsid w:val="00F13373"/>
    <w:rsid w:val="00F142D0"/>
    <w:rsid w:val="00F15865"/>
    <w:rsid w:val="00F26DCF"/>
    <w:rsid w:val="00F328AB"/>
    <w:rsid w:val="00F4528C"/>
    <w:rsid w:val="00F545BF"/>
    <w:rsid w:val="00F55DB2"/>
    <w:rsid w:val="00F62EFE"/>
    <w:rsid w:val="00F63080"/>
    <w:rsid w:val="00F77432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420</properties:Words>
  <properties:Characters>2351</properties:Characters>
  <properties:Lines>76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2019-02-04T07:12:00Z</dcterms:created>
  <dc:creator>Korisnik</dc:creator>
  <cp:lastModifiedBy>wsadmin</cp:lastModifiedBy>
  <cp:lastPrinted>2019-02-04T07:31:00Z</cp:lastPrinted>
  <dcterms:modified xmlns:xsi="http://www.w3.org/2001/XMLSchema-instance" xsi:type="dcterms:W3CDTF">2019-02-04T08:06:00Z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1693-2017.docx)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