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0c36" w14:paraId="9370c36" w:rsidRDefault="00E228A8" w:rsidP="00E228A8" w:rsidR="00E228A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228A8" w:rsidP="00E228A8" w:rsidR="00E228A8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E228A8" w:rsidP="00E228A8" w:rsidR="00E228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E228A8" w:rsidP="00E228A8" w:rsidR="00E228A8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E228A8" w:rsidP="00E228A8" w:rsidR="00E228A8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B. </w:t>
      </w:r>
      <w:proofErr w:type="spellStart"/>
      <w:r>
        <w:rPr>
          <w:sz w:val="24"/>
          <w:szCs w:val="24"/>
        </w:rPr>
        <w:t>Radić</w:t>
      </w:r>
      <w:proofErr w:type="spellEnd"/>
      <w:r>
        <w:rPr>
          <w:sz w:val="24"/>
          <w:szCs w:val="24"/>
        </w:rPr>
        <w:t xml:space="preserve"> 2</w:t>
      </w:r>
      <w:r>
        <w:rPr>
          <w:bCs/>
          <w:sz w:val="24"/>
          <w:szCs w:val="24"/>
        </w:rPr>
        <w:t xml:space="preserve">           </w:t>
      </w:r>
    </w:p>
    <w:p w:rsidRDefault="00E228A8" w:rsidP="00E228A8" w:rsidR="00E228A8">
      <w:pPr>
        <w:rPr>
          <w:sz w:val="24"/>
          <w:szCs w:val="24"/>
          <w:lang w:val="hr-HR"/>
        </w:rPr>
      </w:pPr>
    </w:p>
    <w:p w:rsidRDefault="00E228A8" w:rsidP="00E228A8" w:rsidR="00E228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E228A8" w:rsidP="00E228A8" w:rsidR="00E228A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E228A8" w:rsidP="00E228A8" w:rsidR="00E228A8">
      <w:pPr>
        <w:jc w:val="both"/>
        <w:rPr>
          <w:sz w:val="24"/>
          <w:szCs w:val="24"/>
          <w:lang w:val="hr-HR"/>
        </w:rPr>
      </w:pPr>
    </w:p>
    <w:p w:rsidRDefault="00E228A8" w:rsidP="00E228A8" w:rsidR="00E228A8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 w:val="24"/>
          <w:szCs w:val="24"/>
        </w:rPr>
        <w:t>R J E Š E NJ E</w:t>
      </w:r>
    </w:p>
    <w:p w:rsidRDefault="00E228A8" w:rsidP="00E228A8" w:rsidR="00E228A8">
      <w:pPr>
        <w:jc w:val="center"/>
        <w:rPr>
          <w:sz w:val="24"/>
          <w:szCs w:val="24"/>
          <w:lang w:val="hr-HR"/>
        </w:rPr>
      </w:pPr>
    </w:p>
    <w:p w:rsidRDefault="00E228A8" w:rsidP="00E228A8" w:rsidR="00E228A8">
      <w:pPr>
        <w:ind w:firstLine="72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FINA, RC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="000D495B">
        <w:rPr>
          <w:sz w:val="24"/>
          <w:szCs w:val="24"/>
        </w:rPr>
        <w:t xml:space="preserve">KRANJAC </w:t>
      </w:r>
      <w:proofErr w:type="spellStart"/>
      <w:r w:rsidR="000D495B">
        <w:rPr>
          <w:sz w:val="24"/>
          <w:szCs w:val="24"/>
        </w:rPr>
        <w:t>d.o.o</w:t>
      </w:r>
      <w:proofErr w:type="spellEnd"/>
      <w:r w:rsidR="000D495B">
        <w:rPr>
          <w:sz w:val="24"/>
          <w:szCs w:val="24"/>
        </w:rPr>
        <w:t xml:space="preserve">., Novi </w:t>
      </w:r>
      <w:proofErr w:type="spellStart"/>
      <w:r w:rsidR="000D495B">
        <w:rPr>
          <w:sz w:val="24"/>
          <w:szCs w:val="24"/>
        </w:rPr>
        <w:t>Marof</w:t>
      </w:r>
      <w:proofErr w:type="spellEnd"/>
      <w:r w:rsidR="000D495B">
        <w:rPr>
          <w:sz w:val="24"/>
          <w:szCs w:val="24"/>
        </w:rPr>
        <w:t xml:space="preserve">, </w:t>
      </w:r>
      <w:proofErr w:type="spellStart"/>
      <w:r w:rsidR="000D495B">
        <w:rPr>
          <w:sz w:val="24"/>
          <w:szCs w:val="24"/>
        </w:rPr>
        <w:t>Varaždinska</w:t>
      </w:r>
      <w:proofErr w:type="spellEnd"/>
      <w:r w:rsidR="000D495B">
        <w:rPr>
          <w:sz w:val="24"/>
          <w:szCs w:val="24"/>
        </w:rPr>
        <w:t xml:space="preserve"> 106, OIB: 65643467891</w:t>
      </w:r>
    </w:p>
    <w:p w:rsidRDefault="00E228A8" w:rsidP="00E228A8" w:rsidR="00E228A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Default="00E228A8" w:rsidP="00E228A8" w:rsidR="00E228A8">
      <w:pPr>
        <w:ind w:firstLine="720"/>
        <w:jc w:val="both"/>
        <w:rPr>
          <w:sz w:val="24"/>
          <w:szCs w:val="24"/>
        </w:rPr>
      </w:pPr>
    </w:p>
    <w:p w:rsidRDefault="00E228A8" w:rsidP="00E228A8" w:rsidR="00E228A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j e</w:t>
      </w:r>
    </w:p>
    <w:p w:rsidRDefault="00E228A8" w:rsidP="00E228A8" w:rsidR="00E228A8">
      <w:pPr>
        <w:jc w:val="center"/>
        <w:rPr>
          <w:sz w:val="24"/>
          <w:szCs w:val="24"/>
        </w:rPr>
      </w:pPr>
    </w:p>
    <w:p w:rsidRDefault="00E228A8" w:rsidP="00E228A8" w:rsidR="00E228A8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očitovanja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prijedlogu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rasprave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odlučivanja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otvaranju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123.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128. SZ-a) </w:t>
      </w:r>
      <w:proofErr w:type="spellStart"/>
      <w:proofErr w:type="gram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="000D495B">
        <w:rPr>
          <w:sz w:val="24"/>
          <w:szCs w:val="24"/>
        </w:rPr>
        <w:t xml:space="preserve">KRANJAC </w:t>
      </w:r>
      <w:proofErr w:type="spellStart"/>
      <w:r w:rsidR="000D495B">
        <w:rPr>
          <w:sz w:val="24"/>
          <w:szCs w:val="24"/>
        </w:rPr>
        <w:t>d.o.o</w:t>
      </w:r>
      <w:proofErr w:type="spellEnd"/>
      <w:r w:rsidR="000D495B">
        <w:rPr>
          <w:sz w:val="24"/>
          <w:szCs w:val="24"/>
        </w:rPr>
        <w:t xml:space="preserve">., Novi </w:t>
      </w:r>
      <w:proofErr w:type="spellStart"/>
      <w:r w:rsidR="000D495B">
        <w:rPr>
          <w:sz w:val="24"/>
          <w:szCs w:val="24"/>
        </w:rPr>
        <w:t>Marof</w:t>
      </w:r>
      <w:proofErr w:type="spellEnd"/>
      <w:r w:rsidR="000D495B">
        <w:rPr>
          <w:sz w:val="24"/>
          <w:szCs w:val="24"/>
        </w:rPr>
        <w:t xml:space="preserve">, </w:t>
      </w:r>
      <w:proofErr w:type="spellStart"/>
      <w:r w:rsidR="000D495B">
        <w:rPr>
          <w:sz w:val="24"/>
          <w:szCs w:val="24"/>
        </w:rPr>
        <w:t>Varaždinska</w:t>
      </w:r>
      <w:proofErr w:type="spellEnd"/>
      <w:r w:rsidR="000D495B">
        <w:rPr>
          <w:sz w:val="24"/>
          <w:szCs w:val="24"/>
        </w:rPr>
        <w:t xml:space="preserve"> 106, OIB: 65643467891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zakazuje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za</w:t>
      </w:r>
      <w:proofErr w:type="spellEnd"/>
    </w:p>
    <w:p w:rsidRDefault="00E228A8" w:rsidP="00E228A8" w:rsidR="00E228A8">
      <w:pPr>
        <w:jc w:val="both"/>
        <w:rPr>
          <w:sz w:val="24"/>
          <w:szCs w:val="24"/>
        </w:rPr>
      </w:pPr>
    </w:p>
    <w:p w:rsidRDefault="00E228A8" w:rsidP="00E228A8" w:rsidR="00E228A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spellStart"/>
      <w:proofErr w:type="gramStart"/>
      <w:r>
        <w:rPr>
          <w:sz w:val="24"/>
          <w:szCs w:val="24"/>
        </w:rPr>
        <w:t>siječnja</w:t>
      </w:r>
      <w:proofErr w:type="spellEnd"/>
      <w:proofErr w:type="gramEnd"/>
      <w:r>
        <w:rPr>
          <w:sz w:val="24"/>
          <w:szCs w:val="24"/>
        </w:rPr>
        <w:t xml:space="preserve"> 2016.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9,</w:t>
      </w:r>
      <w:r w:rsidR="00461D1F">
        <w:rPr>
          <w:sz w:val="24"/>
          <w:szCs w:val="24"/>
        </w:rPr>
        <w:t>00</w:t>
      </w:r>
      <w:r>
        <w:rPr>
          <w:sz w:val="24"/>
          <w:szCs w:val="24"/>
        </w:rPr>
        <w:t xml:space="preserve"> sati</w:t>
      </w:r>
    </w:p>
    <w:p w:rsidRDefault="00E228A8" w:rsidP="00E228A8" w:rsidR="00E228A8">
      <w:pPr>
        <w:rPr>
          <w:sz w:val="24"/>
          <w:szCs w:val="24"/>
        </w:rPr>
      </w:pPr>
    </w:p>
    <w:p w:rsidRDefault="00E228A8" w:rsidP="00E228A8" w:rsidR="00E228A8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kod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Trgovačkog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Braće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Radić</w:t>
      </w:r>
      <w:proofErr w:type="spellEnd"/>
      <w:r>
        <w:rPr>
          <w:sz w:val="24"/>
          <w:szCs w:val="24"/>
        </w:rPr>
        <w:t xml:space="preserve"> 2, </w:t>
      </w:r>
      <w:proofErr w:type="spellStart"/>
      <w:r>
        <w:rPr>
          <w:sz w:val="24"/>
          <w:szCs w:val="24"/>
        </w:rPr>
        <w:t>sudnica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230/II </w:t>
      </w:r>
      <w:proofErr w:type="spellStart"/>
      <w:r>
        <w:rPr>
          <w:sz w:val="24"/>
          <w:szCs w:val="24"/>
        </w:rPr>
        <w:t>kat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dostavom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pozivaju</w:t>
      </w:r>
      <w:proofErr w:type="spellEnd"/>
      <w:r>
        <w:rPr>
          <w:sz w:val="24"/>
          <w:szCs w:val="24"/>
        </w:rPr>
        <w:t xml:space="preserve">: </w:t>
      </w:r>
    </w:p>
    <w:p w:rsidRDefault="00E228A8" w:rsidP="00E228A8" w:rsidR="00E228A8">
      <w:pPr>
        <w:jc w:val="both"/>
        <w:rPr>
          <w:sz w:val="24"/>
          <w:szCs w:val="24"/>
        </w:rPr>
      </w:pPr>
    </w:p>
    <w:p w:rsidRDefault="00E228A8" w:rsidP="00E228A8" w:rsidR="00E228A8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E228A8" w:rsidP="00E228A8" w:rsidR="00E228A8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0D495B">
        <w:rPr>
          <w:sz w:val="24"/>
          <w:szCs w:val="24"/>
        </w:rPr>
        <w:t>Mirjana</w:t>
      </w:r>
      <w:proofErr w:type="spellEnd"/>
      <w:r w:rsidR="000D495B">
        <w:rPr>
          <w:sz w:val="24"/>
          <w:szCs w:val="24"/>
        </w:rPr>
        <w:t xml:space="preserve"> </w:t>
      </w:r>
      <w:proofErr w:type="spellStart"/>
      <w:r w:rsidR="000D495B">
        <w:rPr>
          <w:sz w:val="24"/>
          <w:szCs w:val="24"/>
        </w:rPr>
        <w:t>Kranjac</w:t>
      </w:r>
      <w:proofErr w:type="spellEnd"/>
      <w:r w:rsidR="000D495B">
        <w:rPr>
          <w:sz w:val="24"/>
          <w:szCs w:val="24"/>
        </w:rPr>
        <w:t xml:space="preserve">, </w:t>
      </w:r>
      <w:proofErr w:type="spellStart"/>
      <w:r w:rsidR="000D495B">
        <w:rPr>
          <w:sz w:val="24"/>
          <w:szCs w:val="24"/>
        </w:rPr>
        <w:t>Ulica</w:t>
      </w:r>
      <w:proofErr w:type="spellEnd"/>
      <w:r w:rsidR="000D495B">
        <w:rPr>
          <w:sz w:val="24"/>
          <w:szCs w:val="24"/>
        </w:rPr>
        <w:t xml:space="preserve"> Ivana </w:t>
      </w:r>
      <w:proofErr w:type="spellStart"/>
      <w:r w:rsidR="000D495B">
        <w:rPr>
          <w:sz w:val="24"/>
          <w:szCs w:val="24"/>
        </w:rPr>
        <w:t>Kukuljevića</w:t>
      </w:r>
      <w:proofErr w:type="spellEnd"/>
      <w:r w:rsidR="000D495B">
        <w:rPr>
          <w:sz w:val="24"/>
          <w:szCs w:val="24"/>
        </w:rPr>
        <w:t xml:space="preserve"> 5</w:t>
      </w:r>
    </w:p>
    <w:p w:rsidRDefault="00E228A8" w:rsidP="00E228A8" w:rsidR="00E228A8">
      <w:pPr>
        <w:jc w:val="both"/>
        <w:rPr>
          <w:sz w:val="24"/>
          <w:szCs w:val="24"/>
        </w:rPr>
      </w:pPr>
    </w:p>
    <w:p w:rsidRDefault="00461D1F" w:rsidP="00E228A8" w:rsidR="00E228A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>, 03</w:t>
      </w:r>
      <w:r w:rsidR="00E228A8">
        <w:rPr>
          <w:sz w:val="24"/>
          <w:szCs w:val="24"/>
        </w:rPr>
        <w:t>.</w:t>
      </w:r>
      <w:proofErr w:type="gramEnd"/>
      <w:r w:rsidR="00E228A8">
        <w:rPr>
          <w:sz w:val="24"/>
          <w:szCs w:val="24"/>
        </w:rPr>
        <w:t xml:space="preserve"> </w:t>
      </w:r>
      <w:proofErr w:type="spellStart"/>
      <w:proofErr w:type="gramStart"/>
      <w:r w:rsidR="00E228A8">
        <w:rPr>
          <w:sz w:val="24"/>
          <w:szCs w:val="24"/>
        </w:rPr>
        <w:t>studenog</w:t>
      </w:r>
      <w:proofErr w:type="spellEnd"/>
      <w:proofErr w:type="gramEnd"/>
      <w:r w:rsidR="00E228A8">
        <w:rPr>
          <w:sz w:val="24"/>
          <w:szCs w:val="24"/>
        </w:rPr>
        <w:t xml:space="preserve"> 2016.</w:t>
      </w:r>
    </w:p>
    <w:p w:rsidRDefault="00E228A8" w:rsidP="00E228A8" w:rsidR="00E228A8">
      <w:pPr>
        <w:jc w:val="both"/>
        <w:rPr>
          <w:sz w:val="24"/>
          <w:szCs w:val="24"/>
        </w:rPr>
      </w:pPr>
    </w:p>
    <w:p w:rsidRDefault="00E228A8" w:rsidP="00E228A8" w:rsidR="00E228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E228A8" w:rsidP="00E228A8" w:rsidR="00E228A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v.r</w:t>
      </w:r>
      <w:proofErr w:type="spellEnd"/>
      <w:r>
        <w:rPr>
          <w:sz w:val="24"/>
          <w:szCs w:val="24"/>
        </w:rPr>
        <w:t>.</w:t>
      </w:r>
    </w:p>
    <w:p w:rsidRDefault="00E228A8" w:rsidP="00E228A8" w:rsidR="00E228A8">
      <w:pPr>
        <w:ind w:firstLine="708" w:left="424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otpravka-ovlašteni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službenik</w:t>
      </w:r>
      <w:proofErr w:type="spellEnd"/>
      <w:r>
        <w:rPr>
          <w:sz w:val="24"/>
          <w:szCs w:val="24"/>
        </w:rPr>
        <w:t xml:space="preserve">: </w:t>
      </w:r>
    </w:p>
    <w:p w:rsidRDefault="00E228A8" w:rsidP="00E228A8" w:rsidR="00E228A8">
      <w:pPr>
        <w:jc w:val="both"/>
        <w:rPr>
          <w:sz w:val="24"/>
          <w:szCs w:val="24"/>
        </w:rPr>
      </w:pPr>
    </w:p>
    <w:p w:rsidRDefault="00E228A8" w:rsidP="00E228A8" w:rsidR="00E228A8">
      <w:pPr>
        <w:jc w:val="both"/>
        <w:rPr>
          <w:sz w:val="24"/>
          <w:szCs w:val="24"/>
        </w:rPr>
      </w:pPr>
    </w:p>
    <w:p w:rsidRDefault="00E228A8" w:rsidP="00E228A8" w:rsidR="00E228A8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Pouka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pravnom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lijeku</w:t>
      </w:r>
      <w:proofErr w:type="spellEnd"/>
      <w:r>
        <w:rPr>
          <w:sz w:val="24"/>
          <w:szCs w:val="24"/>
        </w:rPr>
        <w:t>:</w:t>
      </w:r>
    </w:p>
    <w:p w:rsidRDefault="00E228A8" w:rsidP="00E228A8" w:rsidR="00E228A8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Protiv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posebna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žalba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dopuštena</w:t>
      </w:r>
      <w:proofErr w:type="spellEnd"/>
      <w:r>
        <w:rPr>
          <w:sz w:val="24"/>
          <w:szCs w:val="24"/>
        </w:rPr>
        <w:t>.</w:t>
      </w:r>
      <w:proofErr w:type="gramEnd"/>
    </w:p>
    <w:p w:rsidRDefault="00E228A8" w:rsidP="00E228A8" w:rsidR="00E228A8">
      <w:pPr>
        <w:jc w:val="both"/>
        <w:rPr>
          <w:sz w:val="24"/>
          <w:szCs w:val="24"/>
        </w:rPr>
      </w:pPr>
    </w:p>
    <w:p w:rsidRDefault="00E228A8" w:rsidP="00E228A8" w:rsidR="00E228A8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E228A8" w:rsidP="00E228A8" w:rsidR="00E228A8">
      <w:pPr>
        <w:jc w:val="both"/>
        <w:rPr>
          <w:sz w:val="24"/>
          <w:szCs w:val="24"/>
        </w:rPr>
      </w:pPr>
    </w:p>
    <w:p w:rsidRDefault="00E228A8" w:rsidP="00E228A8" w:rsidR="00E228A8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E228A8" w:rsidP="00E228A8" w:rsidR="00DA0242" w:rsidRPr="00416369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direktor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, </w:t>
      </w:r>
      <w:proofErr w:type="spellStart"/>
      <w:r w:rsidR="000D495B">
        <w:rPr>
          <w:sz w:val="24"/>
          <w:szCs w:val="24"/>
        </w:rPr>
        <w:t>Mirjana</w:t>
      </w:r>
      <w:proofErr w:type="spellEnd"/>
      <w:r w:rsidR="000D495B">
        <w:rPr>
          <w:sz w:val="24"/>
          <w:szCs w:val="24"/>
        </w:rPr>
        <w:t xml:space="preserve"> </w:t>
      </w:r>
      <w:proofErr w:type="spellStart"/>
      <w:r w:rsidR="000D495B">
        <w:rPr>
          <w:sz w:val="24"/>
          <w:szCs w:val="24"/>
        </w:rPr>
        <w:t>Kranjac</w:t>
      </w:r>
      <w:proofErr w:type="spellEnd"/>
      <w:r w:rsidR="000D495B">
        <w:rPr>
          <w:sz w:val="24"/>
          <w:szCs w:val="24"/>
        </w:rPr>
        <w:t xml:space="preserve">, </w:t>
      </w:r>
      <w:proofErr w:type="spellStart"/>
      <w:r w:rsidR="000D495B">
        <w:rPr>
          <w:sz w:val="24"/>
          <w:szCs w:val="24"/>
        </w:rPr>
        <w:t>Ulica</w:t>
      </w:r>
      <w:proofErr w:type="spellEnd"/>
      <w:r w:rsidR="000D495B">
        <w:rPr>
          <w:sz w:val="24"/>
          <w:szCs w:val="24"/>
        </w:rPr>
        <w:t xml:space="preserve"> Ivana </w:t>
      </w:r>
      <w:proofErr w:type="spellStart"/>
      <w:r w:rsidR="000D495B">
        <w:rPr>
          <w:sz w:val="24"/>
          <w:szCs w:val="24"/>
        </w:rPr>
        <w:t>Kukuljevića</w:t>
      </w:r>
      <w:proofErr w:type="spellEnd"/>
      <w:r w:rsidR="000D495B">
        <w:rPr>
          <w:sz w:val="24"/>
          <w:szCs w:val="24"/>
        </w:rPr>
        <w:t xml:space="preserve"> 5</w:t>
      </w:r>
    </w:p>
    <w:sectPr w:rsidSect="0032366B" w:rsidR="00DA0242" w:rsidRPr="0041636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8A8" w:rsidR="008333A9" w:rsidRPr="00E228A8">
    <w:pPr>
      <w:pStyle w:val="Zaglavlje"/>
      <w:rPr>
        <w:sz w:val="24"/>
        <w:szCs w:val="24"/>
      </w:rPr>
    </w:pPr>
    <w:r w:rsidRPr="00E228A8">
      <w:rPr>
        <w:rStyle w:val="PozadinaSvijetloCrvena"/>
        <w:sz w:val="24"/>
        <w:szCs w:val="24"/>
        <w:shd w:fill="auto" w:color="auto" w:val="clear"/>
      </w:rPr>
      <w:t>Poslovni broj: 4 St-847/16-13</w:t>
    </w:r>
    <w:r w:rsidR="001C4583" w:rsidRPr="00E228A8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95B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369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1D1F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8A8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9AF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228A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228A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7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St-847/2016-13</izvorni_sadrzaj>
    <derivirana_varijabla naziv="DomainObject.Oznaka_1">St-847/2016-13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KRANJAC društvo s ograničenom odgovornošću za promet nekretnina, trgovinu i ugostiteljstvo zastupanog po punomoćniku Mirjana Kranjac</izvorni_sadrzaj>
    <derivirana_varijabla naziv="DomainObject.Predmet.ProtustrankaFormated_1">  KRANJAC društvo s ograničenom odgovornošću za promet nekretnina, trgovinu i ugostiteljstvo zastupanog po punomoćniku Mirjana Kranjac</derivirana_varijabla>
  </DomainObject.Predmet.ProtustrankaFormated>
  <DomainObject.Predmet.ProtustrankaFormatedOIB>
    <izvorni_sadrzaj>  KRANJAC društvo s ograničenom odgovornošću za promet nekretnina, trgovinu i ugostiteljstvo, OIB 65643467891 zastupanog po punomoćniku Mirjana Kranjac</izvorni_sadrzaj>
    <derivirana_varijabla naziv="DomainObject.Predmet.ProtustrankaFormatedOIB_1">  KRANJAC društvo s ograničenom odgovornošću za promet nekretnina, trgovinu i ugostiteljstvo, OIB 65643467891 zastupanog po punomoćniku Mirjana Kranjac</derivirana_varijabla>
  </DomainObject.Predmet.ProtustrankaFormatedOIB>
  <DomainObject.Predmet.ProtustrankaFormatedWithAdress>
    <izvorni_sadrzaj> KRANJAC društvo s ograničenom odgovornošću za promet nekretnina, trgovinu i ugostiteljstvo, Varaždinska 106, 42220 Novi Marof zastupanog po punomoćniku Mirjana Kranjac</izvorni_sadrzaj>
    <derivirana_varijabla naziv="DomainObject.Predmet.ProtustrankaFormatedWithAdress_1"> KRANJAC društvo s ograničenom odgovornošću za promet nekretnina, trgovinu i ugostiteljstvo, Varaždinska 106, 42220 Novi Marof zastupanog po punomoćniku Mirjana Kranjac</derivirana_varijabla>
  </DomainObject.Predmet.ProtustrankaFormatedWithAdress>
  <DomainObject.Predmet.ProtustrankaFormatedWithAdressOIB>
    <izvorni_sadrzaj> KRANJAC društvo s ograničenom odgovornošću za promet nekretnina, trgovinu i ugostiteljstvo, OIB 65643467891, Varaždinska 106, 42220 Novi Marof zastupanog po punomoćniku Mirjana Kranjac</izvorni_sadrzaj>
    <derivirana_varijabla naziv="DomainObject.Predmet.ProtustrankaFormatedWithAdressOIB_1"> KRANJAC društvo s ograničenom odgovornošću za promet nekretnina, trgovinu i ugostiteljstvo, OIB 65643467891, Varaždinska 106, 42220 Novi Marof zastupanog po punomoćniku Mirjana Kranjac</derivirana_varijabla>
  </DomainObject.Predmet.ProtustrankaFormatedWithAdressOIB>
  <DomainObject.Predmet.ProtustrankaWithAdress>
    <izvorni_sadrzaj>KRANJAC društvo s ograničenom odgovornošću za promet nekretnina, trgovinu i ugostiteljstvo Varaždinska 106, 42220 Novi Marof</izvorni_sadrzaj>
    <derivirana_varijabla naziv="DomainObject.Predmet.ProtustrankaWithAdress_1">KRANJAC društvo s ograničenom odgovornošću za promet nekretnina, trgovinu i ugostiteljstvo Varaždinska 106, 42220 Novi Marof</derivirana_varijabla>
  </DomainObject.Predmet.ProtustrankaWithAdress>
  <DomainObject.Predmet.ProtustrankaWithAdressOIB>
    <izvorni_sadrzaj>KRANJAC društvo s ograničenom odgovornošću za promet nekretnina, trgovinu i ugostiteljstvo, OIB 65643467891, Varaždinska 106, 42220 Novi Marof</izvorni_sadrzaj>
    <derivirana_varijabla naziv="DomainObject.Predmet.ProtustrankaWithAdressOIB_1">KRANJAC društvo s ograničenom odgovornošću za promet nekretnina, trgovinu i ugostiteljstvo, OIB 65643467891, Varaždinska 106, 42220 Novi Marof</derivirana_varijabla>
  </DomainObject.Predmet.ProtustrankaWithAdressOIB>
  <DomainObject.Predmet.ProtustrankaNazivFormated>
    <izvorni_sadrzaj>KRANJAC društvo s ograničenom odgovornošću za promet nekretnina, trgovinu i ugostiteljstvo</izvorni_sadrzaj>
    <derivirana_varijabla naziv="DomainObject.Predmet.ProtustrankaNazivFormated_1">KRANJAC društvo s ograničenom odgovornošću za promet nekretnina, trgovinu i ugostiteljstvo</derivirana_varijabla>
  </DomainObject.Predmet.ProtustrankaNazivFormated>
  <DomainObject.Predmet.ProtustrankaNazivFormatedOIB>
    <izvorni_sadrzaj>KRANJAC društvo s ograničenom odgovornošću za promet nekretnina, trgovinu i ugostiteljstvo, OIB 65643467891</izvorni_sadrzaj>
    <derivirana_varijabla naziv="DomainObject.Predmet.ProtustrankaNazivFormatedOIB_1">KRANJAC društvo s ograničenom odgovornošću za promet nekretnina, trgovinu i ugostiteljstvo, OIB 65643467891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313077.51</izvorni_sadrzaj>
    <derivirana_varijabla naziv="DomainObject.Predmet.TrenutnaVrijednost_1">313077.51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KRANJAC društvo s ograničenom odgovornošću za promet nekretnina, trgovinu i ugostiteljstvo zastupanog po punomoćniku Mirjana Kranjac</item>
    </izvorni_sadrzaj>
    <derivirana_varijabla naziv="DomainObject.Predmet.ProtuStrankaListFormated_1">
      <item>KRANJAC društvo s ograničenom odgovornošću za promet nekretnina, trgovinu i ugostiteljstvo zastupanog po punomoćniku Mirjana Kranjac</item>
    </derivirana_varijabla>
  </DomainObject.Predmet.ProtuStrankaListFormated>
  <DomainObject.Predmet.ProtuStrankaListFormatedOIB>
    <izvorni_sadrzaj>
      <item>KRANJAC društvo s ograničenom odgovornošću za promet nekretnina, trgovinu i ugostiteljstvo, OIB 65643467891 zastupanog po punomoćniku Mirjana Kranjac</item>
    </izvorni_sadrzaj>
    <derivirana_varijabla naziv="DomainObject.Predmet.ProtuStrankaListFormatedOIB_1">
      <item>KRANJAC društvo s ograničenom odgovornošću za promet nekretnina, trgovinu i ugostiteljstvo, OIB 65643467891 zastupanog po punomoćniku Mirjana Kranjac</item>
    </derivirana_varijabla>
  </DomainObject.Predmet.ProtuStrankaListFormatedOIB>
  <DomainObject.Predmet.ProtuStrankaListFormatedWithAdress>
    <izvorni_sadrzaj>
      <item>KRANJAC društvo s ograničenom odgovornošću za promet nekretnina, trgovinu i ugostiteljstvo, Varaždinska 106, 42220 Novi Marof zastupanog po punomoćniku Mirjana Kranjac</item>
    </izvorni_sadrzaj>
    <derivirana_varijabla naziv="DomainObject.Predmet.ProtuStrankaListFormatedWithAdress_1">
      <item>KRANJAC društvo s ograničenom odgovornošću za promet nekretnina, trgovinu i ugostiteljstvo, Varaždinska 106, 42220 Novi Marof zastupanog po punomoćniku Mirjana Kranjac</item>
    </derivirana_varijabla>
  </DomainObject.Predmet.ProtuStrankaListFormatedWithAdress>
  <DomainObject.Predmet.ProtuStrankaListFormatedWithAdressOIB>
    <izvorni_sadrzaj>
      <item>KRANJAC društvo s ograničenom odgovornošću za promet nekretnina, trgovinu i ugostiteljstvo, OIB 65643467891, Varaždinska 106, 42220 Novi Marof zastupanog po punomoćniku Mirjana Kranjac</item>
    </izvorni_sadrzaj>
    <derivirana_varijabla naziv="DomainObject.Predmet.ProtuStrankaListFormatedWithAdressOIB_1">
      <item>KRANJAC društvo s ograničenom odgovornošću za promet nekretnina, trgovinu i ugostiteljstvo, OIB 65643467891, Varaždinska 106, 42220 Novi Marof zastupanog po punomoćniku Mirjana Kranjac</item>
    </derivirana_varijabla>
  </DomainObject.Predmet.ProtuStrankaListFormatedWithAdressOIB>
  <DomainObject.Predmet.ProtuStrankaListNazivFormated>
    <izvorni_sadrzaj>
      <item>KRANJAC društvo s ograničenom odgovornošću za promet nekretnina, trgovinu i ugostiteljstvo</item>
    </izvorni_sadrzaj>
    <derivirana_varijabla naziv="DomainObject.Predmet.ProtuStrankaListNazivFormated_1">
      <item>KRANJAC društvo s ograničenom odgovornošću za promet nekretnina, trgovinu i ugostiteljstvo</item>
    </derivirana_varijabla>
  </DomainObject.Predmet.ProtuStrankaListNazivFormated>
  <DomainObject.Predmet.ProtuStrankaListNazivFormatedOIB>
    <izvorni_sadrzaj>
      <item>KRANJAC društvo s ograničenom odgovornošću za promet nekretnina, trgovinu i ugostiteljstvo, OIB 65643467891</item>
    </izvorni_sadrzaj>
    <derivirana_varijabla naziv="DomainObject.Predmet.ProtuStrankaListNazivFormatedOIB_1">
      <item>KRANJAC društvo s ograničenom odgovornošću za promet nekretnina, trgovinu i ugostiteljstvo, OIB 65643467891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 d.d.</item>
      <item>Mirjana Kranjac punomoćnik sudionika u postupku KRANJAC društvo s ograničenom odgovornošću za promet nekretnina, trgovinu i ugostiteljstvo</item>
    </izvorni_sadrzaj>
    <derivirana_varijabla naziv="DomainObject.Predmet.OstaliListFormated_1">
      <item>sudski registar</item>
      <item>Županijsko državno odvjetništvo u Varaždinu</item>
      <item>Raiffeisenbank Austria d.d.</item>
      <item>Mirjana Kranjac punomoćnik sudionika u postupku KRANJAC društvo s ograničenom odgovornošću za promet nekretnina, trgovinu i ugostiteljstvo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 d.d., OIB 53056966535</item>
      <item>Mirjana Kranjac, OIB 11225995674 punomoćnik sudionika u postupku KRANJAC društvo s ograničenom odgovornošću za promet nekretnina, trgovinu i ugostiteljstvo</item>
    </izvorni_sadrzaj>
    <derivirana_varijabla naziv="DomainObject.Predmet.OstaliListFormatedOIB_1">
      <item>sudski registar</item>
      <item>Županijsko državno odvjetništvo u Varaždinu</item>
      <item>Raiffeisenbank Austria d.d., OIB 53056966535</item>
      <item>Mirjana Kranjac, OIB 11225995674 punomoćnik sudionika u postupku KRANJAC društvo s ograničenom odgovornošću za promet nekretnina, trgovinu i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 d.d., Petrinjska ulica 59, 10000 Zagreb</item>
      <item>Mirjana Kranjac, Ivana Kukuljevića 5, 42220 Novi Marof punomoćnik sudionika u postupku KRANJAC društvo s ograničenom odgovornošću za promet nekretnina, trgovinu i ugostiteljstvo</item>
    </izvorni_sadrzaj>
    <derivirana_varijabla naziv="DomainObject.Predmet.OstaliListFormatedWithAdress_1">
      <item>sudski registar</item>
      <item>Županijsko državno odvjetništvo u Varaždinu</item>
      <item>Raiffeisenbank Austria d.d., Petrinjska ulica 59, 10000 Zagreb</item>
      <item>Mirjana Kranjac, Ivana Kukuljevića 5, 42220 Novi Marof punomoćnik sudionika u postupku KRANJAC društvo s ograničenom odgovornošću za promet nekretnina, trgovinu i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 d.d., OIB 53056966535, Petrinjska ulica 59, 10000 Zagreb</item>
      <item>Mirjana Kranjac, OIB 11225995674, Ivana Kukuljevića 5, 42220 Novi Marof punomoćnik sudionika u postupku KRANJAC društvo s ograničenom odgovornošću za promet nekretnina, trgovinu i ugostiteljstvo</item>
    </izvorni_sadrzaj>
    <derivirana_varijabla naziv="DomainObject.Predmet.OstaliListFormatedWithAdressOIB_1">
      <item>sudski registar</item>
      <item>Županijsko državno odvjetništvo u Varaždinu</item>
      <item>Raiffeisenbank Austria d.d., OIB 53056966535, Petrinjska ulica 59, 10000 Zagreb</item>
      <item>Mirjana Kranjac, OIB 11225995674, Ivana Kukuljevića 5, 42220 Novi Marof punomoćnik sudionika u postupku KRANJAC društvo s ograničenom odgovornošću za promet nekretnina, trgovinu i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 d.d.</item>
      <item>Mirjana Kranjac</item>
    </izvorni_sadrzaj>
    <derivirana_varijabla naziv="DomainObject.Predmet.OstaliListNazivFormated_1">
      <item>sudski registar</item>
      <item>Županijsko državno odvjetništvo u Varaždinu</item>
      <item>Raiffeisenbank Austria d.d.</item>
      <item>Mirjana Kranjac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 d.d., OIB 53056966535</item>
      <item>Mirjana Kranjac, OIB 11225995674</item>
    </izvorni_sadrzaj>
    <derivirana_varijabla naziv="DomainObject.Predmet.OstaliListNazivFormatedOIB_1">
      <item>sudski registar</item>
      <item>Županijsko državno odvjetništvo u Varaždinu</item>
      <item>Raiffeisenbank Austria d.d., OIB 53056966535</item>
      <item>Mirjana Kranjac, OIB 11225995674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St-847/2016-13</izvorni_sadrzaj>
    <derivirana_varijabla naziv="DomainObject.PoslovniBrojDokumenta_1">St-847/2016-13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KRANJAC društvo s ograničenom odgovornošću za promet nekretnina, trgovinu i ugostiteljstvo</izvorni_sadrzaj>
    <derivirana_varijabla naziv="DomainObject.Predmet.ProtustrankaIDrugi_1">KRANJAC društvo s ograničenom odgovornošću za promet nekretnina, trgovinu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KRANJAC društvo s ograničenom odgovornošću za promet nekretnina, trgovinu i ugostiteljstvo, OIB 65643467891, Varaždinska 106, 42220 Novi Marof</izvorni_sadrzaj>
    <derivirana_varijabla naziv="DomainObject.Predmet.ProtustrankaIDrugiAdressOIB_1">KRANJAC društvo s ograničenom odgovornošću za promet nekretnina, trgovinu i ugostiteljstvo, OIB 65643467891, Varaždinska 106,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KRANJAC društvo s ograničenom odgovornošću za promet nekretnina, trgovinu i ugostiteljstvo</item>
      <item>sudski registar</item>
      <item>Županijsko državno odvjetništvo u Varaždinu</item>
      <item>Raiffeisenbank Austria d.d.</item>
      <item>Mirjana Kranjac</item>
    </izvorni_sadrzaj>
    <derivirana_varijabla naziv="DomainObject.Predmet.SudioniciListNaziv_1">
      <item>Financijska agencija</item>
      <item>KRANJAC društvo s ograničenom odgovornošću za promet nekretnina, trgovinu i ugostiteljstvo</item>
      <item>sudski registar</item>
      <item>Županijsko državno odvjetništvo u Varaždinu</item>
      <item>Raiffeisenbank Austria d.d.</item>
      <item>Mirjana Kranjac</item>
    </derivirana_varijabla>
  </DomainObject.Predmet.SudioniciListNaziv>
  <DomainObject.Predmet.SudioniciListAdressOIB>
    <izvorni_sadrzaj>
      <item>Financijska agencija, OIB 85821130368</item>
      <item>KRANJAC društvo s ograničenom odgovornošću za promet nekretnina, trgovinu i ugostiteljstvo, OIB 65643467891, Varaždinska 106,42220 Novi Marof</item>
      <item>sudski registar</item>
      <item>Županijsko državno odvjetništvo u Varaždinu</item>
      <item>Raiffeisenbank Austria d.d., OIB 53056966535, Petrinjska ulica 59,10000 Zagreb</item>
      <item>Mirjana Kranjac, OIB 11225995674, Ivana Kukuljevića 5,42220 Novi Marof</item>
    </izvorni_sadrzaj>
    <derivirana_varijabla naziv="DomainObject.Predmet.SudioniciListAdressOIB_1">
      <item>Financijska agencija, OIB 85821130368</item>
      <item>KRANJAC društvo s ograničenom odgovornošću za promet nekretnina, trgovinu i ugostiteljstvo, OIB 65643467891, Varaždinska 106,42220 Novi Marof</item>
      <item>sudski registar</item>
      <item>Županijsko državno odvjetništvo u Varaždinu</item>
      <item>Raiffeisenbank Austria d.d., OIB 53056966535, Petrinjska ulica 59,10000 Zagreb</item>
      <item>Mirjana Kranjac, OIB 11225995674, Ivana Kukuljevića 5,42220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EE257-276B-4982-9557-1AC990BF3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1079</properties:Characters>
  <properties:Lines>45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2016-11-03T07:38:00Z</cp:lastPrinted>
  <dcterms:modified xmlns:xsi="http://www.w3.org/2001/XMLSchema-instance" xsi:type="dcterms:W3CDTF">2016-11-03T07:38:00Z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St-847/2016-13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