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12790" w14:paraId="8812790" w:rsidRDefault="000A3D2B" w:rsidP="000A3D2B" w:rsidR="000A3D2B">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0A3D2B" w:rsidP="000A3D2B" w:rsidR="000A3D2B">
      <w:pPr>
        <w:spacing w:after="0"/>
        <w:jc w:val="both"/>
      </w:pPr>
      <w:r>
        <w:t xml:space="preserve">       REPUBLIKA HRVATSKA</w:t>
      </w:r>
    </w:p>
    <w:p w:rsidRDefault="000A3D2B" w:rsidP="000A3D2B" w:rsidR="000A3D2B">
      <w:pPr>
        <w:spacing w:after="0"/>
        <w:jc w:val="both"/>
      </w:pPr>
      <w:r>
        <w:rPr>
          <w:lang w:val="pt-BR"/>
        </w:rPr>
        <w:t>TRGOVA</w:t>
      </w:r>
      <w:r>
        <w:t>Č</w:t>
      </w:r>
      <w:r>
        <w:rPr>
          <w:lang w:val="pt-BR"/>
        </w:rPr>
        <w:t>KI SUD U VARA</w:t>
      </w:r>
      <w:r>
        <w:t>Ž</w:t>
      </w:r>
      <w:r>
        <w:rPr>
          <w:lang w:val="pt-BR"/>
        </w:rPr>
        <w:t>DINU</w:t>
      </w:r>
    </w:p>
    <w:p w:rsidRDefault="000A3D2B" w:rsidP="000A3D2B" w:rsidR="000A3D2B">
      <w:pPr>
        <w:spacing w:after="0"/>
        <w:rPr>
          <w:bCs/>
        </w:rPr>
      </w:pPr>
      <w:r>
        <w:t xml:space="preserve">                      </w:t>
      </w:r>
      <w:r>
        <w:rPr>
          <w:lang w:val="pt-BR"/>
        </w:rPr>
        <w:t>B. Radić 2</w:t>
      </w:r>
      <w:r>
        <w:rPr>
          <w:bCs/>
        </w:rPr>
        <w:t xml:space="preserve">   </w:t>
      </w:r>
    </w:p>
    <w:p w:rsidRDefault="000A3D2B" w:rsidP="000A3D2B" w:rsidR="000A3D2B">
      <w:pPr>
        <w:spacing w:after="0"/>
        <w:ind w:left="5664"/>
      </w:pPr>
      <w:r>
        <w:t>Poslovni broj: 3 St-622/16-5</w:t>
      </w:r>
    </w:p>
    <w:p w:rsidRDefault="000A3D2B" w:rsidP="000A3D2B" w:rsidR="000A3D2B">
      <w:pPr>
        <w:spacing w:after="0"/>
      </w:pPr>
    </w:p>
    <w:p w:rsidRDefault="000A3D2B" w:rsidP="000A3D2B" w:rsidR="000A3D2B">
      <w:pPr>
        <w:spacing w:after="0"/>
        <w:jc w:val="both"/>
        <w:rPr>
          <w:b/>
        </w:rPr>
      </w:pPr>
    </w:p>
    <w:p w:rsidRDefault="000A3D2B" w:rsidP="000A3D2B" w:rsidR="000A3D2B">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PINTIUS društvo s ograničenom odgovornošću za promet nekretninama, zastupanje, trgovinu i usluge, skraćena tvrtka PINTIUS d.o.o. Varaždin, Trakošćanska 9, MBS: 070092221, OIB: 72568146620, radi otvaranja stečajnog postupka nad dužnikom, dana 06. svibnja 2016. godine donio je slijedeći </w:t>
      </w:r>
    </w:p>
    <w:p w:rsidRDefault="000A3D2B" w:rsidP="000A3D2B" w:rsidR="000A3D2B">
      <w:pPr>
        <w:spacing w:after="0"/>
        <w:jc w:val="both"/>
      </w:pPr>
    </w:p>
    <w:p w:rsidRDefault="000A3D2B" w:rsidP="000A3D2B" w:rsidR="000A3D2B">
      <w:pPr>
        <w:spacing w:after="0"/>
        <w:jc w:val="both"/>
        <w:rPr>
          <w:rFonts w:eastAsia="Calibri"/>
        </w:rPr>
      </w:pPr>
    </w:p>
    <w:p w:rsidRDefault="000A3D2B" w:rsidP="000A3D2B" w:rsidR="000A3D2B">
      <w:pPr>
        <w:spacing w:after="0"/>
        <w:jc w:val="center"/>
        <w:rPr>
          <w:rFonts w:eastAsia="Times New Roman"/>
          <w:lang w:eastAsia="hr-HR"/>
        </w:rPr>
      </w:pPr>
      <w:r>
        <w:rPr>
          <w:sz w:val="28"/>
          <w:szCs w:val="28"/>
        </w:rPr>
        <w:t>Z A K LJ U Č A K</w:t>
      </w:r>
    </w:p>
    <w:p w:rsidRDefault="000A3D2B" w:rsidP="000A3D2B" w:rsidR="000A3D2B">
      <w:pPr>
        <w:spacing w:after="0"/>
        <w:jc w:val="center"/>
      </w:pPr>
    </w:p>
    <w:p w:rsidRDefault="000A3D2B" w:rsidP="000A3D2B" w:rsidR="000A3D2B">
      <w:pPr>
        <w:spacing w:after="0"/>
        <w:jc w:val="center"/>
      </w:pPr>
    </w:p>
    <w:p w:rsidRDefault="000A3D2B" w:rsidP="000A3D2B" w:rsidR="000A3D2B">
      <w:pPr>
        <w:spacing w:after="0"/>
        <w:ind w:firstLine="708"/>
        <w:jc w:val="both"/>
      </w:pPr>
      <w:r>
        <w:t>I/ Nalaže se odgovornoj osobi dužnika PINTIUS d.o.o. Varaždin, Trakošćanska 9, OIB: 72568146620</w:t>
      </w:r>
      <w:r>
        <w:rPr>
          <w:color w:themeColor="text1" w:val="000000"/>
        </w:rPr>
        <w:t xml:space="preserve">, da sukladno </w:t>
      </w:r>
      <w:r>
        <w:t>članku 17. Stečajnog zakona ("Narodne novine" broj 71/15, u daljnjem tekstu SZ-a) u roku od 15 dana od dana primitka ovog zaključka, dostave popis imovine i obveza dužnika koji se sastoji od naznake:</w:t>
      </w:r>
    </w:p>
    <w:p w:rsidRDefault="000A3D2B" w:rsidP="000A3D2B" w:rsidR="000A3D2B">
      <w:pPr>
        <w:spacing w:after="0"/>
        <w:jc w:val="both"/>
      </w:pPr>
    </w:p>
    <w:p w:rsidRDefault="000A3D2B" w:rsidP="000A3D2B" w:rsidR="000A3D2B">
      <w:pPr>
        <w:spacing w:after="0"/>
        <w:jc w:val="both"/>
      </w:pPr>
      <w:r>
        <w:t>1. nekretnina i pokretnina dužnika (opis svake pojedine nekretnine i pokretnine s podacima potrebnim za identifikaciju)</w:t>
      </w:r>
    </w:p>
    <w:p w:rsidRDefault="000A3D2B" w:rsidP="000A3D2B" w:rsidR="000A3D2B">
      <w:pPr>
        <w:spacing w:after="0"/>
        <w:jc w:val="both"/>
      </w:pPr>
      <w:r>
        <w:t>2. imovinskih prava dužnika na tuđim stvarima (opis svake pojedine nekretnine ili pokretnine s podacima potrebnim za identifikaciju)</w:t>
      </w:r>
    </w:p>
    <w:p w:rsidRDefault="000A3D2B" w:rsidP="000A3D2B" w:rsidR="000A3D2B">
      <w:pPr>
        <w:spacing w:after="0"/>
        <w:jc w:val="both"/>
      </w:pPr>
      <w:r>
        <w:t>3. novčanih i nenovčanih tražbina dužnika (iznos, ime i prezime/naziv, OIB i adresa dužnikovog dužnika, pravna osnova, datum dospijeća)</w:t>
      </w:r>
    </w:p>
    <w:p w:rsidRDefault="000A3D2B" w:rsidP="000A3D2B" w:rsidR="000A3D2B">
      <w:pPr>
        <w:spacing w:after="0"/>
        <w:jc w:val="both"/>
      </w:pPr>
      <w:r>
        <w:t>4. drugih prava koja čine imovinu dužnika (opis prava, procijenjena vrijednost prava, ako se radi o imovinskom pravu)</w:t>
      </w:r>
    </w:p>
    <w:p w:rsidRDefault="000A3D2B" w:rsidP="000A3D2B" w:rsidR="000A3D2B">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0A3D2B" w:rsidP="000A3D2B" w:rsidR="000A3D2B">
      <w:pPr>
        <w:spacing w:after="0"/>
        <w:jc w:val="both"/>
      </w:pPr>
      <w:r>
        <w:t>6. druge imovine dužnika (opis i vrste imovine s podacima potrebnim za identifikaciju)</w:t>
      </w:r>
    </w:p>
    <w:p w:rsidRDefault="000A3D2B" w:rsidP="000A3D2B" w:rsidR="000A3D2B">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0A3D2B" w:rsidP="000A3D2B" w:rsidR="000A3D2B">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0A3D2B" w:rsidP="000A3D2B" w:rsidR="000A3D2B">
      <w:pPr>
        <w:spacing w:after="0"/>
        <w:jc w:val="both"/>
      </w:pPr>
      <w:r>
        <w:lastRenderedPageBreak/>
        <w:t>9. razlučnih prava na imovini dužnika (podaci o razlučnom pravu, pravna osnova, dio imovine na koji se odnosi razlučno pravo, je li razlučno pravo upisano u javne knjige, iznos u visini kojega postoji razlučno pravo)</w:t>
      </w:r>
    </w:p>
    <w:p w:rsidRDefault="000A3D2B" w:rsidP="000A3D2B" w:rsidR="000A3D2B">
      <w:pPr>
        <w:spacing w:after="0"/>
        <w:jc w:val="both"/>
      </w:pPr>
      <w:r>
        <w:t>10. izlučnih prava (podaci o izlučnom pravu, pravna osnova i dio imovine na koji se odnosi izlučno pravo)</w:t>
      </w:r>
    </w:p>
    <w:p w:rsidRDefault="000A3D2B" w:rsidP="000A3D2B" w:rsidR="000A3D2B">
      <w:pPr>
        <w:spacing w:after="0"/>
        <w:jc w:val="both"/>
      </w:pPr>
      <w:r>
        <w:t>11. prosječnih mjesečnih troškova redovnoga poslovanja dužnika u posljednjih godinu dana (iznos u kunama, specifikacija troškova)</w:t>
      </w:r>
    </w:p>
    <w:p w:rsidRDefault="000A3D2B" w:rsidP="000A3D2B" w:rsidR="000A3D2B">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0A3D2B" w:rsidP="000A3D2B" w:rsidR="000A3D2B">
      <w:pPr>
        <w:spacing w:after="0"/>
        <w:jc w:val="both"/>
      </w:pPr>
    </w:p>
    <w:p w:rsidRDefault="000A3D2B" w:rsidP="000A3D2B" w:rsidR="000A3D2B">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0A3D2B" w:rsidP="000A3D2B" w:rsidR="000A3D2B">
      <w:pPr>
        <w:spacing w:after="0"/>
        <w:jc w:val="both"/>
      </w:pPr>
    </w:p>
    <w:p w:rsidRDefault="000A3D2B" w:rsidP="000A3D2B" w:rsidR="000A3D2B">
      <w:pPr>
        <w:spacing w:after="0"/>
        <w:ind w:firstLine="708"/>
        <w:jc w:val="both"/>
      </w:pPr>
      <w:r>
        <w:t>III/ Upozorava se odgovorna osoba dužnika Zoran Josić iz Varaždina, Trakošćanska 9, OIB: 89958645240, da za davanje neistinitoga ili nepotpunoga popisa imovine i obveza, odgovara kao za davanje lažnoga iskaza u postupku pred sudom.</w:t>
      </w:r>
    </w:p>
    <w:p w:rsidRDefault="000A3D2B" w:rsidP="000A3D2B" w:rsidR="000A3D2B">
      <w:pPr>
        <w:spacing w:after="0"/>
        <w:ind w:firstLine="708"/>
        <w:jc w:val="both"/>
      </w:pPr>
    </w:p>
    <w:p w:rsidRDefault="000A3D2B" w:rsidP="000A3D2B" w:rsidR="000A3D2B">
      <w:pPr>
        <w:spacing w:after="0"/>
        <w:jc w:val="both"/>
      </w:pPr>
    </w:p>
    <w:p w:rsidRDefault="000A3D2B" w:rsidP="000A3D2B" w:rsidR="000A3D2B">
      <w:pPr>
        <w:spacing w:after="0"/>
        <w:jc w:val="center"/>
      </w:pPr>
      <w:r>
        <w:t>Obrazloženje</w:t>
      </w:r>
    </w:p>
    <w:p w:rsidRDefault="000A3D2B" w:rsidP="000A3D2B" w:rsidR="000A3D2B">
      <w:pPr>
        <w:spacing w:after="0"/>
        <w:jc w:val="center"/>
      </w:pPr>
    </w:p>
    <w:p w:rsidRDefault="000A3D2B" w:rsidP="000A3D2B" w:rsidR="000A3D2B">
      <w:pPr>
        <w:spacing w:after="0"/>
        <w:jc w:val="center"/>
      </w:pPr>
    </w:p>
    <w:p w:rsidRDefault="000A3D2B" w:rsidP="000A3D2B" w:rsidR="000A3D2B">
      <w:pPr>
        <w:spacing w:after="0"/>
        <w:jc w:val="both"/>
      </w:pPr>
      <w:r>
        <w:tab/>
        <w:t xml:space="preserve">Dana 12. travnja 2016. godine predlagatelj Financijska agencija, Podružnica Varaždin podnio je prijedlog za otvaranje stečajnog postupka nad dužnikom PINTIUS d.o.o. Varaždin, Trakošćanska 9, navodeći da dužnik na dan 1. rujna 2015. godine u Očevidniku redoslijeda osnova za plaćanje ima evidentirane neizvršene osnove za plaćanje u ukupnom iznosu od 29.283,71 kn, te da dužnik ima 1 zaposlenih. </w:t>
      </w:r>
    </w:p>
    <w:p w:rsidRDefault="000A3D2B" w:rsidP="000A3D2B" w:rsidR="000A3D2B">
      <w:pPr>
        <w:spacing w:after="0"/>
        <w:jc w:val="both"/>
      </w:pPr>
      <w:r>
        <w:tab/>
        <w:t>Stoga je sud sukladno čl. 16. st 1., 2. i 3. SZ-a, odlučio kao u izreci ovog zaključka.</w:t>
      </w:r>
    </w:p>
    <w:p w:rsidRDefault="000A3D2B" w:rsidP="000A3D2B" w:rsidR="000A3D2B">
      <w:pPr>
        <w:spacing w:after="0"/>
        <w:jc w:val="both"/>
      </w:pPr>
    </w:p>
    <w:p w:rsidRDefault="000A3D2B" w:rsidP="000A3D2B" w:rsidR="000A3D2B">
      <w:pPr>
        <w:spacing w:after="0"/>
        <w:jc w:val="both"/>
      </w:pPr>
    </w:p>
    <w:p w:rsidRDefault="000A3D2B" w:rsidP="000A3D2B" w:rsidR="000A3D2B">
      <w:pPr>
        <w:spacing w:after="0"/>
        <w:jc w:val="both"/>
      </w:pPr>
    </w:p>
    <w:p w:rsidRDefault="000A3D2B" w:rsidP="000A3D2B" w:rsidR="000A3D2B">
      <w:pPr>
        <w:spacing w:after="0"/>
        <w:jc w:val="center"/>
      </w:pPr>
      <w:r>
        <w:t xml:space="preserve">U Varaždinu, 06. svibnja 2016. godine </w:t>
      </w:r>
    </w:p>
    <w:p w:rsidRDefault="000A3D2B" w:rsidP="000A3D2B" w:rsidR="000A3D2B">
      <w:pPr>
        <w:spacing w:after="0"/>
      </w:pPr>
    </w:p>
    <w:p w:rsidRDefault="000A3D2B" w:rsidP="000A3D2B" w:rsidR="000A3D2B">
      <w:pPr>
        <w:spacing w:after="0"/>
        <w:jc w:val="center"/>
      </w:pPr>
    </w:p>
    <w:p w:rsidRDefault="000A3D2B" w:rsidP="000A3D2B" w:rsidR="000A3D2B">
      <w:pPr>
        <w:spacing w:after="0"/>
        <w:ind w:firstLine="720"/>
        <w:jc w:val="center"/>
        <w:outlineLvl w:val="0"/>
      </w:pPr>
      <w:r>
        <w:t xml:space="preserve">                                                                     STEČAJNI SUDAC:</w:t>
      </w:r>
    </w:p>
    <w:p w:rsidRDefault="000A3D2B" w:rsidP="000A3D2B" w:rsidR="000A3D2B">
      <w:pPr>
        <w:spacing w:after="0"/>
        <w:ind w:firstLine="720"/>
        <w:jc w:val="right"/>
      </w:pPr>
    </w:p>
    <w:p w:rsidRDefault="000A3D2B" w:rsidP="000A3D2B" w:rsidR="000A3D2B">
      <w:pPr>
        <w:spacing w:after="0"/>
        <w:ind w:firstLine="720"/>
        <w:jc w:val="center"/>
        <w:outlineLvl w:val="0"/>
      </w:pPr>
      <w:r>
        <w:t xml:space="preserve">                                                                     Jasna Lekić</w:t>
      </w:r>
    </w:p>
    <w:p w:rsidRDefault="000A3D2B" w:rsidP="000A3D2B" w:rsidR="000A3D2B">
      <w:pPr>
        <w:spacing w:after="0"/>
        <w:ind w:firstLine="720"/>
        <w:jc w:val="center"/>
        <w:outlineLvl w:val="0"/>
      </w:pPr>
    </w:p>
    <w:p w:rsidRDefault="000A3D2B" w:rsidP="000A3D2B" w:rsidR="000A3D2B">
      <w:pPr>
        <w:spacing w:after="0"/>
        <w:ind w:firstLine="720"/>
        <w:jc w:val="center"/>
        <w:outlineLvl w:val="0"/>
      </w:pPr>
    </w:p>
    <w:p w:rsidRDefault="000A3D2B" w:rsidP="000A3D2B" w:rsidR="000A3D2B">
      <w:pPr>
        <w:spacing w:after="0"/>
        <w:ind w:firstLine="720"/>
        <w:jc w:val="both"/>
        <w:outlineLvl w:val="0"/>
      </w:pPr>
      <w:r>
        <w:t xml:space="preserve">                                                                         </w:t>
      </w:r>
    </w:p>
    <w:p w:rsidRDefault="000A3D2B" w:rsidP="000A3D2B" w:rsidR="000A3D2B">
      <w:pPr>
        <w:spacing w:after="0"/>
        <w:jc w:val="both"/>
      </w:pPr>
      <w:r>
        <w:t>POUKA O PRAVNOM LIJEKU:</w:t>
      </w:r>
    </w:p>
    <w:p w:rsidRDefault="000A3D2B" w:rsidP="000A3D2B" w:rsidR="000A3D2B">
      <w:pPr>
        <w:spacing w:after="0"/>
        <w:jc w:val="both"/>
      </w:pPr>
    </w:p>
    <w:p w:rsidRDefault="000A3D2B" w:rsidP="000A3D2B" w:rsidR="000A3D2B">
      <w:pPr>
        <w:spacing w:after="0"/>
        <w:ind w:firstLine="708"/>
        <w:jc w:val="both"/>
      </w:pPr>
      <w:r>
        <w:t>Protiv ovoga zaključka žalba nije dopuštena (čl. 19. st. 7. SZ-a).</w:t>
      </w:r>
    </w:p>
    <w:p w:rsidRDefault="000A3D2B" w:rsidP="000A3D2B" w:rsidR="000A3D2B">
      <w:pPr>
        <w:spacing w:after="0"/>
        <w:jc w:val="both"/>
      </w:pPr>
    </w:p>
    <w:p w:rsidRDefault="000A3D2B" w:rsidP="000A3D2B" w:rsidR="000A3D2B">
      <w:pPr>
        <w:spacing w:after="0"/>
        <w:jc w:val="both"/>
      </w:pPr>
    </w:p>
    <w:p w:rsidRDefault="000A3D2B" w:rsidP="000A3D2B" w:rsidR="000A3D2B">
      <w:pPr>
        <w:spacing w:after="0"/>
        <w:jc w:val="both"/>
      </w:pPr>
      <w:r>
        <w:t>DNA: 1. Direktor dužnika Zoran Josić iz Varaždina, Trakošćanska 9</w:t>
      </w:r>
    </w:p>
    <w:p w:rsidRDefault="000A3D2B" w:rsidP="000A3D2B" w:rsidR="00DA0242">
      <w:pPr>
        <w:spacing w:after="0"/>
        <w:jc w:val="both"/>
      </w:pPr>
      <w:r>
        <w:t xml:space="preserve">           2. E-Oglasna ploča suda</w:t>
      </w:r>
      <w:r w:rsidR="0036649D">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649D" w:rsidP="00537B78" w:rsidR="0036649D">
      <w:r>
        <w:separator/>
      </w:r>
    </w:p>
  </w:endnote>
  <w:endnote w:id="0" w:type="continuationSeparator">
    <w:p w:rsidRDefault="0036649D" w:rsidP="00537B78" w:rsidR="003664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649D" w:rsidP="00537B78" w:rsidR="0036649D">
      <w:r>
        <w:separator/>
      </w:r>
    </w:p>
  </w:footnote>
  <w:footnote w:id="0" w:type="continuationSeparator">
    <w:p w:rsidRDefault="0036649D" w:rsidP="00537B78" w:rsidR="003664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4C"/>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2B"/>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6649D"/>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145363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St-622/2016-5</izvorni_sadrzaj>
    <derivirana_varijabla naziv="DomainObject.Oznaka_1">St-622/2016-5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622</izvorni_sadrzaj>
    <derivirana_varijabla naziv="DomainObject.Predmet.Broj_1">622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St-622/2016</izvorni_sadrzaj>
    <derivirana_varijabla naziv="DomainObject.Predmet.OznakaBroj_1">St-622/2016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PINTIUS društvo s ograničenom odgovornošću za promet nekretninama, zastupanje, trgovinu i usluge</izvorni_sadrzaj>
    <derivirana_varijabla naziv="DomainObject.Predmet.ProtustrankaFormated_1">  PINTIUS društvo s ograničenom odgovornošću za promet nekretninama, zastupanje, trgovinu i usluge</derivirana_varijabla>
  </DomainObject.Predmet.ProtustrankaFormated>
  <DomainObject.Predmet.ProtustrankaFormatedOIB>
    <izvorni_sadrzaj>  PINTIUS društvo s ograničenom odgovornošću za promet nekretninama, zastupanje, trgovinu i usluge, OIB 72568146620</izvorni_sadrzaj>
    <derivirana_varijabla naziv="DomainObject.Predmet.ProtustrankaFormatedOIB_1">  PINTIUS društvo s ograničenom odgovornošću za promet nekretninama, zastupanje, trgovinu i usluge, OIB 72568146620</derivirana_varijabla>
  </DomainObject.Predmet.ProtustrankaFormatedOIB>
  <DomainObject.Predmet.ProtustrankaFormatedWithAdress>
    <izvorni_sadrzaj> PINTIUS društvo s ograničenom odgovornošću za promet nekretninama, zastupanje, trgovinu i usluge, Trakošćanska 9, 42000 Varaždin</izvorni_sadrzaj>
    <derivirana_varijabla naziv="DomainObject.Predmet.ProtustrankaFormatedWithAdress_1"> PINTIUS društvo s ograničenom odgovornošću za promet nekretninama, zastupanje, trgovinu i usluge, Trakošćanska 9, 42000 Varaždin</derivirana_varijabla>
  </DomainObject.Predmet.ProtustrankaFormatedWithAdress>
  <DomainObject.Predmet.ProtustrankaFormatedWithAdressOIB>
    <izvorni_sadrzaj> PINTIUS društvo s ograničenom odgovornošću za promet nekretninama, zastupanje, trgovinu i usluge, OIB 72568146620, Trakošćanska 9, 42000 Varaždin</izvorni_sadrzaj>
    <derivirana_varijabla naziv="DomainObject.Predmet.ProtustrankaFormatedWithAdressOIB_1"> PINTIUS društvo s ograničenom odgovornošću za promet nekretninama, zastupanje, trgovinu i usluge, OIB 72568146620, Trakošćanska 9, 42000 Varaždin</derivirana_varijabla>
  </DomainObject.Predmet.ProtustrankaFormatedWithAdressOIB>
  <DomainObject.Predmet.ProtustrankaWithAdress>
    <izvorni_sadrzaj>PINTIUS društvo s ograničenom odgovornošću za promet nekretninama, zastupanje, trgovinu i usluge Trakošćanska 9, 42000 Varaždin</izvorni_sadrzaj>
    <derivirana_varijabla naziv="DomainObject.Predmet.ProtustrankaWithAdress_1">PINTIUS društvo s ograničenom odgovornošću za promet nekretninama, zastupanje, trgovinu i usluge Trakošćanska 9, 42000 Varaždin</derivirana_varijabla>
  </DomainObject.Predmet.ProtustrankaWithAdress>
  <DomainObject.Predmet.ProtustrankaWithAdressOIB>
    <izvorni_sadrzaj>PINTIUS društvo s ograničenom odgovornošću za promet nekretninama, zastupanje, trgovinu i usluge, OIB 72568146620, Trakošćanska 9, 42000 Varaždin</izvorni_sadrzaj>
    <derivirana_varijabla naziv="DomainObject.Predmet.ProtustrankaWithAdressOIB_1">PINTIUS društvo s ograničenom odgovornošću za promet nekretninama, zastupanje, trgovinu i usluge, OIB 72568146620, Trakošćanska 9, 42000 Varaždin</derivirana_varijabla>
  </DomainObject.Predmet.ProtustrankaWithAdressOIB>
  <DomainObject.Predmet.ProtustrankaNazivFormated>
    <izvorni_sadrzaj>PINTIUS društvo s ograničenom odgovornošću za promet nekretninama, zastupanje, trgovinu i usluge</izvorni_sadrzaj>
    <derivirana_varijabla naziv="DomainObject.Predmet.ProtustrankaNazivFormated_1">PINTIUS društvo s ograničenom odgovornošću za promet nekretninama, zastupanje, trgovinu i usluge</derivirana_varijabla>
  </DomainObject.Predmet.ProtustrankaNazivFormated>
  <DomainObject.Predmet.ProtustrankaNazivFormatedOIB>
    <izvorni_sadrzaj>PINTIUS društvo s ograničenom odgovornošću za promet nekretninama, zastupanje, trgovinu i usluge, OIB 72568146620</izvorni_sadrzaj>
    <derivirana_varijabla naziv="DomainObject.Predmet.ProtustrankaNazivFormatedOIB_1">PINTIUS društvo s ograničenom odgovornošću za promet nekretninama, zastupanje, trgovinu i usluge, OIB 72568146620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29283.71</izvorni_sadrzaj>
    <derivirana_varijabla naziv="DomainObject.Predmet.TrenutnaVrijednost_1">29283.71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PINTIUS društvo s ograničenom odgovornošću za promet nekretninama, zastupanje, trgovinu i usluge</item>
    </izvorni_sadrzaj>
    <derivirana_varijabla naziv="DomainObject.Predmet.ProtuStrankaListFormated_1">
      <item>PINTIUS društvo s ograničenom odgovornošću za promet nekretninama, zastupanje, trgovinu i usluge</item>
    </derivirana_varijabla>
  </DomainObject.Predmet.ProtuStrankaListFormated>
  <DomainObject.Predmet.ProtuStrankaListFormatedOIB>
    <izvorni_sadrzaj>
      <item>PINTIUS društvo s ograničenom odgovornošću za promet nekretninama, zastupanje, trgovinu i usluge, OIB 72568146620</item>
    </izvorni_sadrzaj>
    <derivirana_varijabla naziv="DomainObject.Predmet.ProtuStrankaListFormatedOIB_1">
      <item>PINTIUS društvo s ograničenom odgovornošću za promet nekretninama, zastupanje, trgovinu i usluge, OIB 72568146620</item>
    </derivirana_varijabla>
  </DomainObject.Predmet.ProtuStrankaListFormatedOIB>
  <DomainObject.Predmet.ProtuStrankaListFormatedWithAdress>
    <izvorni_sadrzaj>
      <item>PINTIUS društvo s ograničenom odgovornošću za promet nekretninama, zastupanje, trgovinu i usluge, Trakošćanska 9, 42000 Varaždin</item>
    </izvorni_sadrzaj>
    <derivirana_varijabla naziv="DomainObject.Predmet.ProtuStrankaListFormatedWithAdress_1">
      <item>PINTIUS društvo s ograničenom odgovornošću za promet nekretninama, zastupanje, trgovinu i usluge, Trakošćanska 9, 42000 Varaždin</item>
    </derivirana_varijabla>
  </DomainObject.Predmet.ProtuStrankaListFormatedWithAdress>
  <DomainObject.Predmet.ProtuStrankaListFormatedWithAdressOIB>
    <izvorni_sadrzaj>
      <item>PINTIUS društvo s ograničenom odgovornošću za promet nekretninama, zastupanje, trgovinu i usluge, OIB 72568146620, Trakošćanska 9, 42000 Varaždin</item>
    </izvorni_sadrzaj>
    <derivirana_varijabla naziv="DomainObject.Predmet.ProtuStrankaListFormatedWithAdressOIB_1">
      <item>PINTIUS društvo s ograničenom odgovornošću za promet nekretninama, zastupanje, trgovinu i usluge, OIB 72568146620, Trakošćanska 9, 42000 Varaždin</item>
    </derivirana_varijabla>
  </DomainObject.Predmet.ProtuStrankaListFormatedWithAdressOIB>
  <DomainObject.Predmet.ProtuStrankaListNazivFormated>
    <izvorni_sadrzaj>
      <item>PINTIUS društvo s ograničenom odgovornošću za promet nekretninama, zastupanje, trgovinu i usluge</item>
    </izvorni_sadrzaj>
    <derivirana_varijabla naziv="DomainObject.Predmet.ProtuStrankaListNazivFormated_1">
      <item>PINTIUS društvo s ograničenom odgovornošću za promet nekretninama, zastupanje, trgovinu i usluge</item>
    </derivirana_varijabla>
  </DomainObject.Predmet.ProtuStrankaListNazivFormated>
  <DomainObject.Predmet.ProtuStrankaListNazivFormatedOIB>
    <izvorni_sadrzaj>
      <item>PINTIUS društvo s ograničenom odgovornošću za promet nekretninama, zastupanje, trgovinu i usluge, OIB 72568146620</item>
    </izvorni_sadrzaj>
    <derivirana_varijabla naziv="DomainObject.Predmet.ProtuStrankaListNazivFormatedOIB_1">
      <item>PINTIUS društvo s ograničenom odgovornošću za promet nekretninama, zastupanje, trgovinu i usluge, OIB 72568146620</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St-622/2016-5</izvorni_sadrzaj>
    <derivirana_varijabla naziv="DomainObject.PoslovniBrojDokumenta_1">St-622/2016-5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PINTIUS društvo s ograničenom odgovornošću za promet nekretninama, zastupanje, trgovinu i usluge</izvorni_sadrzaj>
    <derivirana_varijabla naziv="DomainObject.Predmet.ProtustrankaIDrugi_1">PINTIUS društvo s ograničenom odgovornošću za promet nekretninama, zastupanje,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PINTIUS društvo s ograničenom odgovornošću za promet nekretninama, zastupanje, trgovinu i usluge, OIB 72568146620, Trakošćanska 9, 42000 Varaždin</izvorni_sadrzaj>
    <derivirana_varijabla naziv="DomainObject.Predmet.ProtustrankaIDrugiAdressOIB_1">PINTIUS društvo s ograničenom odgovornošću za promet nekretninama, zastupanje, trgovinu i usluge, OIB 72568146620, Trakošćanska 9,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PINTIUS društvo s ograničenom odgovornošću za promet nekretninama, zastupanje, trgovinu i usluge</item>
      <item>Sudski registar</item>
    </izvorni_sadrzaj>
    <derivirana_varijabla naziv="DomainObject.Predmet.SudioniciListNaziv_1">
      <item>Financijska agencija</item>
      <item>PINTIUS društvo s ograničenom odgovornošću za promet nekretninama, zastupanje, trgovinu i usluge</item>
      <item>Sudski registar</item>
    </derivirana_varijabla>
  </DomainObject.Predmet.SudioniciListNaziv>
  <DomainObject.Predmet.SudioniciListAdressOIB>
    <izvorni_sadrzaj>
      <item>Financijska agencija, OIB 85821130368</item>
      <item>PINTIUS društvo s ograničenom odgovornošću za promet nekretninama, zastupanje, trgovinu i usluge, OIB 72568146620, Trakošćanska 9,42000 Varaždin</item>
      <item>Sudski registar</item>
    </izvorni_sadrzaj>
    <derivirana_varijabla naziv="DomainObject.Predmet.SudioniciListAdressOIB_1">
      <item>Financijska agencija, OIB 85821130368</item>
      <item>PINTIUS društvo s ograničenom odgovornošću za promet nekretninama, zastupanje, trgovinu i usluge, OIB 72568146620, Trakošćanska 9,42000 Varaždin</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11BD69-E3A2-4FB1-8806-2B429958FC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647</properties:Words>
  <properties:Characters>3627</properties:Characters>
  <properties:Lines>92</properties:Lines>
  <properties:Paragraphs>31</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2016-05-06T10:08:00Z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St-622/2016-5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