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b1ca" w14:paraId="6d1b1ca" w:rsidRDefault="00222297" w:rsidP="001940FB" w:rsidR="0022229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222297" w:rsidR="001065A0" w:rsidRPr="00222297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452AA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22297" w:rsidP="00AA6BCF" w:rsidR="0022229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22297" w:rsidP="00222297" w:rsidR="0022229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22297" w:rsidP="00222297" w:rsidR="0022229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22229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2229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D1C84">
        <w:rPr>
          <w:rFonts w:cs="Calibri" w:eastAsia="Arial Unicode MS" w:hAnsi="Calibri" w:ascii="Calibri"/>
          <w:kern w:val="1"/>
          <w:lang w:eastAsia="ar-SA" w:val="hr-HR"/>
        </w:rPr>
        <w:t>MARIJA FLORIJAN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222297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="00222297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0D1C84">
        <w:rPr>
          <w:rFonts w:cs="Calibri" w:eastAsia="Arial Unicode MS" w:hAnsi="Calibri" w:ascii="Calibri"/>
          <w:color w:val="000000"/>
          <w:kern w:val="1"/>
          <w:lang w:eastAsia="ar-SA" w:val="hr-HR"/>
        </w:rPr>
        <w:t>11.669,10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D182A" w:rsidRPr="00105491">
        <w:rPr>
          <w:rFonts w:cs="Calibri" w:hAnsi="Calibri" w:ascii="Calibri"/>
          <w:color w:val="000000"/>
        </w:rPr>
        <w:t>1</w:t>
      </w:r>
      <w:r w:rsidR="000D1C84">
        <w:rPr>
          <w:rFonts w:cs="Calibri" w:hAnsi="Calibri" w:ascii="Calibri"/>
          <w:color w:val="000000"/>
        </w:rPr>
        <w:t>0.769,10</w:t>
      </w:r>
      <w:r w:rsidR="001D182A" w:rsidRPr="001D182A">
        <w:rPr>
          <w:rFonts w:cs="Calibri" w:hAnsi="Calibri" w:ascii="Calibri"/>
        </w:rPr>
        <w:t xml:space="preserve"> kn</w:t>
      </w:r>
      <w:r w:rsidR="00222297">
        <w:rPr>
          <w:rFonts w:cs="Calibri" w:eastAsia="Arial Unicode MS" w:hAnsi="Calibri" w:ascii="Calibri"/>
          <w:kern w:val="1"/>
          <w:lang w:eastAsia="ar-SA" w:val="hr-HR"/>
        </w:rPr>
        <w:t xml:space="preserve">,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0D1C84">
        <w:rPr>
          <w:rFonts w:cs="Calibri" w:eastAsia="Arial Unicode MS" w:hAnsi="Calibri" w:ascii="Calibri"/>
          <w:kern w:val="1"/>
          <w:lang w:eastAsia="ar-SA" w:val="hr-HR"/>
        </w:rPr>
        <w:t>9</w:t>
      </w:r>
      <w:r w:rsidR="001D182A" w:rsidRPr="00105491">
        <w:rPr>
          <w:rFonts w:cs="Calibri" w:hAnsi="Calibri" w:ascii="Calibri"/>
          <w:color w:val="000000"/>
        </w:rPr>
        <w:t>00,00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222297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2229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22297" w:rsidRPr="0022229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222297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222297" w:rsidP="001D182A" w:rsidR="0022229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222297" w:rsidP="001D182A" w:rsidR="0022229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D1C84" w:rsidP="000D1C84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MARIJA FLORIJAN</w:t>
            </w:r>
            <w:r w:rsidR="000A4152" w:rsidRPr="003B3AF4">
              <w:rPr>
                <w:rFonts w:cs="Calibri" w:hAnsi="Calibri" w:ascii="Calibri"/>
                <w:color w:val="000000"/>
              </w:rPr>
              <w:t xml:space="preserve">, </w:t>
            </w:r>
            <w:r>
              <w:rPr>
                <w:rFonts w:cs="Calibri" w:hAnsi="Calibri" w:ascii="Calibri"/>
                <w:color w:val="000000"/>
              </w:rPr>
              <w:t>Vinkovačka 18</w:t>
            </w:r>
            <w:r w:rsidR="001D182A" w:rsidRPr="003B3AF4">
              <w:rPr>
                <w:rFonts w:cs="Calibri" w:hAnsi="Calibri" w:ascii="Calibri"/>
                <w:color w:val="000000"/>
              </w:rPr>
              <w:t>, Split</w:t>
            </w:r>
            <w:r w:rsidR="000A4152" w:rsidRPr="003B3AF4">
              <w:rPr>
                <w:rFonts w:cs="Calibri" w:hAnsi="Calibri" w:ascii="Calibri"/>
                <w:color w:val="000000"/>
              </w:rPr>
              <w:t>,</w:t>
            </w:r>
            <w:r w:rsidR="003A5883" w:rsidRPr="003B3AF4">
              <w:rPr>
                <w:rFonts w:cs="Calibri" w:hAnsi="Calibri" w:ascii="Calibri"/>
                <w:color w:val="000000"/>
              </w:rPr>
              <w:t xml:space="preserve">OIB: </w:t>
            </w:r>
            <w:r>
              <w:rPr>
                <w:rFonts w:cs="Calibri" w:hAnsi="Calibri" w:ascii="Calibri"/>
                <w:color w:val="000000"/>
              </w:rPr>
              <w:t>75201077574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D1C84" w:rsidP="000D1C84" w:rsidR="000D1C84" w:rsidRPr="000D1C84">
            <w:pPr>
              <w:rPr>
                <w:rFonts w:cs="Calibri" w:hAnsi="Calibri" w:ascii="Calibri"/>
              </w:rPr>
            </w:pPr>
            <w:r w:rsidRPr="000D1C84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B3AF4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D1C84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11.669,10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D1C84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10.769,10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D1C84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9</w:t>
            </w:r>
            <w:r w:rsidR="001D182A" w:rsidRPr="003B3AF4">
              <w:rPr>
                <w:rFonts w:cs="Calibri" w:hAnsi="Calibri" w:ascii="Calibri"/>
                <w:color w:val="000000"/>
              </w:rPr>
              <w:t>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22297" w:rsidP="00222297" w:rsidR="0022229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B4BAE" w:rsidP="00C3701D" w:rsidR="00C3701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01D" w:rsidP="00C3701D" w:rsidR="00C3701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3701D" w:rsidP="00C3701D" w:rsidR="00C3701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3701D" w:rsidP="00C3701D" w:rsidR="00C3701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2AB" w:rsidR="007312AB">
      <w:pPr>
        <w:spacing w:after="0"/>
      </w:pPr>
      <w:r>
        <w:separator/>
      </w:r>
    </w:p>
  </w:endnote>
  <w:endnote w:id="0" w:type="continuationSeparator">
    <w:p w:rsidRDefault="007312AB" w:rsidR="007312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2B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2AB" w:rsidR="007312AB">
      <w:pPr>
        <w:spacing w:after="0"/>
      </w:pPr>
      <w:r>
        <w:separator/>
      </w:r>
    </w:p>
  </w:footnote>
  <w:footnote w:id="0" w:type="continuationSeparator">
    <w:p w:rsidRDefault="007312AB" w:rsidR="007312A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B97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2DCC07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BAE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C84"/>
    <w:rsid w:val="000D26DA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297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1AC2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2AAA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12AB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E7777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6D3C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875DE"/>
    <w:rsid w:val="00B93195"/>
    <w:rsid w:val="00B93DCB"/>
    <w:rsid w:val="00BA099C"/>
    <w:rsid w:val="00BA20C7"/>
    <w:rsid w:val="00BA2B97"/>
    <w:rsid w:val="00BA3CE0"/>
    <w:rsid w:val="00BA7F48"/>
    <w:rsid w:val="00BB1929"/>
    <w:rsid w:val="00BB396C"/>
    <w:rsid w:val="00BB5011"/>
    <w:rsid w:val="00BC0A8E"/>
    <w:rsid w:val="00BD0B6A"/>
    <w:rsid w:val="00BD2EE8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3701D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1FEF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A2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B9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B9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B9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B9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A2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B9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B9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B9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B9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106D4-D880-456E-B5A5-69BF2A09A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1438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St-651/2017-223 / Podnesak - Podnesak (-223.docx)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