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f5e7b" w14:paraId="3cf5e7b" w:rsidRDefault="00BD66B2" w:rsidP="00BD66B2" w:rsidR="00BD66B2">
      <w:pPr>
        <w15:collapsed w:val="false"/>
        <w:rPr>
          <w:rFonts w:eastAsia="Calibri"/>
          <w:lang w:eastAsia="en-US"/>
        </w:rPr>
      </w:pPr>
      <w:bookmarkStart w:name="_GoBack" w:id="0"/>
      <w:bookmarkEnd w:id="0"/>
      <w:r>
        <w:rPr>
          <w:rFonts w:eastAsia="Calibri"/>
          <w:noProof/>
        </w:rPr>
        <w:t xml:space="preserve">               </w:t>
      </w:r>
      <w:r>
        <w:rPr>
          <w:rFonts w:eastAsia="Calibri"/>
          <w:noProof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66B2" w:rsidP="00BD66B2" w:rsidR="00BD66B2">
      <w:pPr>
        <w:spacing w:before="12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Republika Hrvatska</w:t>
      </w:r>
    </w:p>
    <w:p w:rsidRDefault="00BD66B2" w:rsidP="00BD66B2" w:rsidR="00BD66B2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Trgovački sud u Varaždinu</w:t>
      </w:r>
    </w:p>
    <w:p w:rsidRDefault="00BD66B2" w:rsidP="00BD66B2" w:rsidR="00BD66B2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Varaždin, Braće Radić 2</w:t>
      </w:r>
    </w:p>
    <w:p w:rsidRDefault="00BD66B2" w:rsidP="00BD66B2" w:rsidR="00BD66B2">
      <w:pPr>
        <w:rPr>
          <w:bCs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Poslovni broj. 7 St-374/2016-21</w:t>
      </w:r>
    </w:p>
    <w:p w:rsidRDefault="00BD66B2" w:rsidP="00BD66B2" w:rsidR="00BD66B2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</w:t>
      </w:r>
    </w:p>
    <w:p w:rsidRDefault="00BD66B2" w:rsidP="00BD66B2" w:rsidR="00BD66B2">
      <w:pPr>
        <w:jc w:val="center"/>
      </w:pPr>
      <w:r>
        <w:t>REPUBLIKA HRVATSKA</w:t>
      </w:r>
    </w:p>
    <w:p w:rsidRDefault="00BD66B2" w:rsidP="00BD66B2" w:rsidR="00BD66B2">
      <w:pPr>
        <w:jc w:val="both"/>
      </w:pPr>
    </w:p>
    <w:p w:rsidRDefault="00BD66B2" w:rsidP="00BD66B2" w:rsidR="00BD66B2">
      <w:pPr>
        <w:jc w:val="center"/>
      </w:pPr>
      <w:r>
        <w:t>R J E Š E NJ E</w:t>
      </w:r>
    </w:p>
    <w:p w:rsidRDefault="00BD66B2" w:rsidP="00BD66B2" w:rsidR="00BD66B2">
      <w:pPr>
        <w:jc w:val="both"/>
      </w:pPr>
    </w:p>
    <w:p w:rsidRDefault="00BD66B2" w:rsidP="00BD66B2" w:rsidR="00BD66B2">
      <w:pPr>
        <w:jc w:val="both"/>
      </w:pPr>
      <w:r>
        <w:tab/>
        <w:t xml:space="preserve">Trgovački sud u Varaždinu, po sucu toga suda po sucu toga suda Mariji Levanić-Škerbić, u prethodnom stečajnom postupku nad dužnikom PILGO j.d.o.o. </w:t>
      </w:r>
      <w:proofErr w:type="spellStart"/>
      <w:r>
        <w:t>Priles</w:t>
      </w:r>
      <w:proofErr w:type="spellEnd"/>
      <w:r>
        <w:t xml:space="preserve"> 2A, </w:t>
      </w:r>
      <w:proofErr w:type="spellStart"/>
      <w:r>
        <w:t>Priles</w:t>
      </w:r>
      <w:proofErr w:type="spellEnd"/>
      <w:r>
        <w:t>, OIB: 10325841457, radi otvaranja stečajnog postupka, 26. veljače 2018.,</w:t>
      </w:r>
    </w:p>
    <w:p w:rsidRDefault="00BD66B2" w:rsidP="00BD66B2" w:rsidR="00BD66B2">
      <w:pPr>
        <w:jc w:val="both"/>
      </w:pPr>
    </w:p>
    <w:p w:rsidRDefault="00BD66B2" w:rsidP="00BD66B2" w:rsidR="00BD66B2">
      <w:pPr>
        <w:jc w:val="center"/>
      </w:pPr>
      <w:r>
        <w:t>r i j e š i o   j e</w:t>
      </w:r>
    </w:p>
    <w:p w:rsidRDefault="00BD66B2" w:rsidP="00BD66B2" w:rsidR="00BD66B2">
      <w:pPr>
        <w:jc w:val="both"/>
      </w:pPr>
      <w:r>
        <w:tab/>
      </w:r>
      <w:r>
        <w:tab/>
      </w:r>
      <w:r>
        <w:tab/>
      </w:r>
    </w:p>
    <w:p w:rsidRDefault="00BD66B2" w:rsidP="00BD66B2" w:rsidR="00BD66B2">
      <w:pPr>
        <w:ind w:hanging="705" w:left="1413"/>
        <w:jc w:val="both"/>
      </w:pPr>
      <w:r>
        <w:t>I</w:t>
      </w:r>
      <w:r>
        <w:tab/>
        <w:t xml:space="preserve">Pozivaju se osobe koje imaju pravni interes za provedbom stečajnog postupka nad dužnikom PILGO j.d.o.o. </w:t>
      </w:r>
      <w:proofErr w:type="spellStart"/>
      <w:r>
        <w:t>Priles</w:t>
      </w:r>
      <w:proofErr w:type="spellEnd"/>
      <w:r>
        <w:t xml:space="preserve"> 2A, </w:t>
      </w:r>
      <w:proofErr w:type="spellStart"/>
      <w:r>
        <w:t>Priles</w:t>
      </w:r>
      <w:proofErr w:type="spellEnd"/>
      <w:r>
        <w:t>, OIB: 10325841457, unatoč utvrđenoj činjenici nedostatnosti stečajne mase, da u roku od 15 dana od dana objave oglasa na mrežnoj stranici e-Oglasna ploča suda na žiro-račun ovog suda otvoren kod Hrvatske poštanske banke broj: HR6223900011300002746, poziv na broj odobrenja: 22037416, iznos od 11.300,00 kn na ime predujmljivanja troškova prethodnog i otvorenog stečajnog postupka.</w:t>
      </w:r>
    </w:p>
    <w:p w:rsidRDefault="00BD66B2" w:rsidP="00BD66B2" w:rsidR="00BD66B2">
      <w:pPr>
        <w:ind w:hanging="705" w:left="1413"/>
        <w:jc w:val="both"/>
      </w:pPr>
    </w:p>
    <w:p w:rsidRDefault="00BD66B2" w:rsidP="00BD66B2" w:rsidR="00BD66B2">
      <w:pPr>
        <w:ind w:hanging="705" w:left="1413"/>
        <w:jc w:val="both"/>
      </w:pPr>
      <w:r>
        <w:t>II</w:t>
      </w:r>
      <w:r>
        <w:tab/>
        <w:t>Ako osobe koje imaju pravni interes za provedbom stečajnog postupka nad dužnikom u zadanom roku ne uplate iznos predujma naveden u točki I ovog rješenja sud će donijeti rješenje o otvaranju i zaključenju stečajnog postupka.</w:t>
      </w:r>
    </w:p>
    <w:p w:rsidRDefault="00BD66B2" w:rsidP="00BD66B2" w:rsidR="00BD66B2">
      <w:pPr>
        <w:ind w:hanging="705" w:left="1413"/>
        <w:jc w:val="both"/>
      </w:pPr>
    </w:p>
    <w:p w:rsidRDefault="00BD66B2" w:rsidP="00BD66B2" w:rsidR="00BD66B2">
      <w:pPr>
        <w:jc w:val="center"/>
      </w:pPr>
      <w:r>
        <w:t>Obrazloženje</w:t>
      </w:r>
    </w:p>
    <w:p w:rsidRDefault="00BD66B2" w:rsidP="00BD66B2" w:rsidR="00BD66B2">
      <w:pPr>
        <w:jc w:val="center"/>
        <w:rPr>
          <w:b/>
        </w:rPr>
      </w:pPr>
    </w:p>
    <w:p w:rsidRDefault="00BD66B2" w:rsidP="00BD66B2" w:rsidR="00BD66B2">
      <w:pPr>
        <w:ind w:firstLine="708"/>
        <w:jc w:val="both"/>
      </w:pPr>
      <w:r>
        <w:t xml:space="preserve">Na temelju ovjerenog </w:t>
      </w:r>
      <w:proofErr w:type="spellStart"/>
      <w:r>
        <w:t>prokaznog</w:t>
      </w:r>
      <w:proofErr w:type="spellEnd"/>
      <w:r>
        <w:t xml:space="preserve"> popisa imovine, te saslušanjem direktorice dužnika na ročištu u prethodnom postupku dana 21. ožujka 2017. (list 13 spisa),  utvrđeno je da dužnik nema imovine za namirenje troškova postupka. </w:t>
      </w:r>
    </w:p>
    <w:p w:rsidRDefault="00BD66B2" w:rsidP="00BD66B2" w:rsidR="00BD66B2">
      <w:pPr>
        <w:jc w:val="both"/>
      </w:pPr>
      <w:r>
        <w:tab/>
        <w:t>S obzirom na navedeno ispunjeni su uvjeti iz odredbe čl. 132. Stečajnog zakona, ("Narodne novine" br. 71/15, dalje: SZ-a) kojom je propisano da ako prije otvaranja stečajnog postupka sud utvrdi da imovina dužnika koja bi ušla u stečajnu masu nije dovoljna ni za namirenje troškova toga postupka, ili je neznatne vrijednosti, sud će pozvati osobe koje imaju pravni interes za provedbom stečajnog postupka da u roku od 15 dana uplate predujam za namirenje troškova prethodnog i otvorenog stečajnog postupka.</w:t>
      </w:r>
    </w:p>
    <w:p w:rsidRDefault="00BD66B2" w:rsidP="00BD66B2" w:rsidR="00BD66B2">
      <w:pPr>
        <w:jc w:val="both"/>
      </w:pPr>
      <w:r>
        <w:tab/>
        <w:t>Slijedom iznijetog, sud je riješio kao u izreci, dok je prilikom određivanja iznosa predujma sud vodio računa o tome da se uplaćenim iznosom novčanih sredstava trebaju pokriti troškovi provedenog prethodnog postupka, kao i troškovi provedbe stečajnog postupka, koji bi se nakon uplate predujma trebao otvoriti.</w:t>
      </w:r>
    </w:p>
    <w:p w:rsidRDefault="00BD66B2" w:rsidP="00BD66B2" w:rsidR="00BD66B2">
      <w:pPr>
        <w:jc w:val="both"/>
      </w:pPr>
      <w:r>
        <w:tab/>
        <w:t xml:space="preserve">Određeni iznos predujma sastoji se od troškova izrade štambilja, koji iznosi oko 300,00 kn, troškovi otvaranja novog računa stečajnog dužnika i zatvaranja starog računa, </w:t>
      </w:r>
      <w:r>
        <w:lastRenderedPageBreak/>
        <w:t>iznos od oko 400,00 kn, troškovi ovjere potpisa stečajnog upravitelja i njegove registracije u sudskom registru, oko 100,00 kn, vođenje knjigovodstva stečajnog dužnika minimalno oko 500,00 kn, te preostali iznos na ime troškova koje bi mogao imati stečajni upravitelj, kao što su putni troškovi i ostali administrativni troškovi, kao i nagrada stečajnom upravitelju od 10.000,00 kn. Ovako utvrđeni troškovi iznose ukupno 11.300,00 kn.</w:t>
      </w:r>
    </w:p>
    <w:p w:rsidRDefault="00BD66B2" w:rsidP="00BD66B2" w:rsidR="00BD66B2">
      <w:pPr>
        <w:jc w:val="both"/>
      </w:pPr>
      <w:r>
        <w:tab/>
        <w:t>Temeljem svega navedenoga, riješeno je kao u izreci.</w:t>
      </w:r>
    </w:p>
    <w:p w:rsidRDefault="00BD66B2" w:rsidP="00BD66B2" w:rsidR="00BD66B2">
      <w:pPr>
        <w:jc w:val="both"/>
      </w:pPr>
      <w:r>
        <w:t xml:space="preserve">         </w:t>
      </w:r>
      <w:r>
        <w:tab/>
      </w:r>
    </w:p>
    <w:p w:rsidRDefault="00BD66B2" w:rsidP="00BD66B2" w:rsidR="00BD66B2">
      <w:pPr>
        <w:jc w:val="both"/>
      </w:pPr>
      <w:r>
        <w:tab/>
      </w:r>
      <w:r>
        <w:tab/>
      </w:r>
      <w:r>
        <w:rPr>
          <w:b/>
        </w:rPr>
        <w:tab/>
      </w:r>
      <w:r>
        <w:rPr>
          <w:b/>
        </w:rPr>
        <w:tab/>
      </w:r>
      <w:r>
        <w:tab/>
      </w:r>
      <w:r>
        <w:tab/>
      </w:r>
    </w:p>
    <w:p w:rsidRDefault="00BD66B2" w:rsidP="00BD66B2" w:rsidR="00BD66B2">
      <w:pPr>
        <w:jc w:val="center"/>
      </w:pPr>
      <w:r>
        <w:t xml:space="preserve">         U Varaždinu 26. veljače 2018. </w:t>
      </w:r>
    </w:p>
    <w:p w:rsidRDefault="00BD66B2" w:rsidP="00BD66B2" w:rsidR="00BD66B2">
      <w:pPr>
        <w:jc w:val="both"/>
      </w:pPr>
    </w:p>
    <w:p w:rsidRDefault="00BD66B2" w:rsidP="00BD66B2" w:rsidR="00BD66B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BD66B2" w:rsidP="00BD66B2" w:rsidR="00BD66B2">
      <w:pPr>
        <w:ind w:firstLine="708" w:left="4956"/>
        <w:jc w:val="both"/>
      </w:pPr>
      <w:r>
        <w:t xml:space="preserve">                      Sudac:</w:t>
      </w:r>
    </w:p>
    <w:p w:rsidRDefault="00BD66B2" w:rsidP="00BD66B2" w:rsidR="00BD66B2">
      <w:pPr>
        <w:ind w:firstLine="708" w:left="4956"/>
        <w:jc w:val="both"/>
      </w:pPr>
    </w:p>
    <w:p w:rsidRDefault="00BD66B2" w:rsidP="00BD66B2" w:rsidR="00BD66B2">
      <w:pPr>
        <w:jc w:val="both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Marija Levanić-Škerbić</w:t>
      </w:r>
      <w:r>
        <w:rPr>
          <w:b/>
          <w:u w:val="single"/>
        </w:rPr>
        <w:t xml:space="preserve"> </w:t>
      </w:r>
    </w:p>
    <w:p w:rsidRDefault="00BD66B2" w:rsidP="00BD66B2" w:rsidR="00BD66B2">
      <w:pPr>
        <w:jc w:val="both"/>
        <w:rPr>
          <w:b/>
          <w:u w:val="single"/>
        </w:rPr>
      </w:pPr>
    </w:p>
    <w:p w:rsidRDefault="00BD66B2" w:rsidP="00BD66B2" w:rsidR="00BD66B2">
      <w:pPr>
        <w:jc w:val="both"/>
      </w:pPr>
    </w:p>
    <w:p w:rsidRDefault="00BD66B2" w:rsidP="00BD66B2" w:rsidR="00BD66B2">
      <w:pPr>
        <w:jc w:val="both"/>
      </w:pPr>
      <w:r>
        <w:t>Pouka o pravnom lijeku:</w:t>
      </w:r>
    </w:p>
    <w:p w:rsidRDefault="00BD66B2" w:rsidP="00BD66B2" w:rsidR="00BD66B2">
      <w:pPr>
        <w:jc w:val="both"/>
      </w:pPr>
      <w:r>
        <w:tab/>
        <w:t>Protiv ovog rješenja, osobe koje imaju pravni interes mogu uložiti žalbu u roku od 8 dana, računajući od osmog dana od dana objave ovog rješenja na mrežnoj stranici e-Oglasna ploča sudova. Žalba se predaje putem ovog suda u 3 primjerka, s time da o žalbi odlučuje Visoki trgovački sud Republike Hrvatske u Zagrebu.</w:t>
      </w:r>
    </w:p>
    <w:p w:rsidRDefault="00BD66B2" w:rsidP="00BD66B2" w:rsidR="00BD66B2">
      <w:pPr>
        <w:jc w:val="both"/>
      </w:pPr>
    </w:p>
    <w:p w:rsidRDefault="00BD66B2" w:rsidP="00BD66B2" w:rsidR="00BD66B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BD66B2" w:rsidP="00BD66B2" w:rsidR="00BD66B2">
      <w:pPr>
        <w:jc w:val="both"/>
      </w:pPr>
      <w:r>
        <w:t>DNA :   e- oglasna ploča suda.</w:t>
      </w:r>
    </w:p>
    <w:p w:rsidRDefault="00BD66B2" w:rsidP="00BD66B2" w:rsidR="00BD66B2">
      <w:pPr>
        <w:jc w:val="both"/>
      </w:pPr>
      <w:r>
        <w:t xml:space="preserve">            </w:t>
      </w:r>
    </w:p>
    <w:p w:rsidRDefault="00BD66B2" w:rsidP="00BD66B2" w:rsidR="00BD66B2">
      <w:pPr>
        <w:jc w:val="both"/>
        <w:rPr>
          <w:b/>
          <w:u w:val="single"/>
        </w:rPr>
      </w:pPr>
    </w:p>
    <w:p w:rsidRDefault="00BD66B2" w:rsidP="00BD66B2" w:rsidR="00BD66B2">
      <w:pPr>
        <w:jc w:val="both"/>
        <w:rPr>
          <w:b/>
          <w:u w:val="single"/>
        </w:rPr>
      </w:pPr>
    </w:p>
    <w:p w:rsidRDefault="00BD66B2" w:rsidP="00BD66B2" w:rsidR="00BD66B2">
      <w:pPr>
        <w:jc w:val="both"/>
      </w:pPr>
      <w:r>
        <w:tab/>
      </w:r>
    </w:p>
    <w:p w:rsidRDefault="00BD66B2" w:rsidP="00BD66B2" w:rsidR="00BD66B2">
      <w:pPr>
        <w:jc w:val="both"/>
      </w:pPr>
    </w:p>
    <w:p w:rsidRDefault="00AE649C" w:rsidP="00BD66B2" w:rsidR="00AE649C" w:rsidRPr="00BD66B2"/>
    <w:sectPr w:rsidSect="0032366B" w:rsidR="00AE649C" w:rsidRPr="00BD66B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6B2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D66B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D66B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1959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St-374/2016-21</izvorni_sadrzaj>
    <derivirana_varijabla naziv="DomainObject.Oznaka_1">St-374/2016-21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St-374/2016</izvorni_sadrzaj>
    <derivirana_varijabla naziv="DomainObject.Predmet.OznakaBroj_1">St-374/2016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PILGO jednostavno društvo s ograničenom odgovornošću za proizvodnju, trgovinu i usluge</izvorni_sadrzaj>
    <derivirana_varijabla naziv="DomainObject.Predmet.ProtustrankaFormated_1">  PILGO jednostavno društvo s ograničenom odgovornošću za proizvodnju, trgovinu i usluge</derivirana_varijabla>
  </DomainObject.Predmet.ProtustrankaFormated>
  <DomainObject.Predmet.ProtustrankaFormatedOIB>
    <izvorni_sadrzaj>  PILGO jednostavno društvo s ograničenom odgovornošću za proizvodnju, trgovinu i usluge, OIB 10325841457</izvorni_sadrzaj>
    <derivirana_varijabla naziv="DomainObject.Predmet.ProtustrankaFormatedOIB_1">  PILGO jednostavno društvo s ograničenom odgovornošću za proizvodnju, trgovinu i usluge, OIB 10325841457</derivirana_varijabla>
  </DomainObject.Predmet.ProtustrankaFormatedOIB>
  <DomainObject.Predmet.ProtustrankaFormatedWithAdress>
    <izvorni_sadrzaj> PILGO jednostavno društvo s ograničenom odgovornošću za proizvodnju, trgovinu i usluge, Priles, Priles br. 2/A, 42230 Ludbreg</izvorni_sadrzaj>
    <derivirana_varijabla naziv="DomainObject.Predmet.ProtustrankaFormatedWithAdress_1"> PILGO jednostavno društvo s ograničenom odgovornošću za proizvodnju, trgovinu i usluge, Priles, Priles br. 2/A, 42230 Ludbreg</derivirana_varijabla>
  </DomainObject.Predmet.ProtustrankaFormatedWithAdress>
  <DomainObject.Predmet.ProtustrankaFormatedWithAdressOIB>
    <izvorni_sadrzaj> PILGO jednostavno društvo s ograničenom odgovornošću za proizvodnju, trgovinu i usluge, OIB 10325841457, Priles, Priles br. 2/A, 42230 Ludbreg</izvorni_sadrzaj>
    <derivirana_varijabla naziv="DomainObject.Predmet.ProtustrankaFormatedWithAdressOIB_1"> PILGO jednostavno društvo s ograničenom odgovornošću za proizvodnju, trgovinu i usluge, OIB 10325841457, Priles, Priles br. 2/A, 42230 Ludbreg</derivirana_varijabla>
  </DomainObject.Predmet.ProtustrankaFormatedWithAdressOIB>
  <DomainObject.Predmet.ProtustrankaWithAdress>
    <izvorni_sadrzaj>PILGO jednostavno društvo s ograničenom odgovornošću za proizvodnju, trgovinu i usluge Priles, Priles br. 2/A, 42230 Ludbreg</izvorni_sadrzaj>
    <derivirana_varijabla naziv="DomainObject.Predmet.ProtustrankaWithAdress_1">PILGO jednostavno društvo s ograničenom odgovornošću za proizvodnju, trgovinu i usluge Priles, Priles br. 2/A, 42230 Ludbreg</derivirana_varijabla>
  </DomainObject.Predmet.ProtustrankaWithAdress>
  <DomainObject.Predmet.ProtustrankaWithAdressOIB>
    <izvorni_sadrzaj>PILGO jednostavno društvo s ograničenom odgovornošću za proizvodnju, trgovinu i usluge, OIB 10325841457, Priles, Priles br. 2/A, 42230 Ludbreg</izvorni_sadrzaj>
    <derivirana_varijabla naziv="DomainObject.Predmet.ProtustrankaWithAdressOIB_1">PILGO jednostavno društvo s ograničenom odgovornošću za proizvodnju, trgovinu i usluge, OIB 10325841457, Priles, Priles br. 2/A, 42230 Ludbreg</derivirana_varijabla>
  </DomainObject.Predmet.ProtustrankaWithAdressOIB>
  <DomainObject.Predmet.ProtustrankaNazivFormated>
    <izvorni_sadrzaj>PILGO jednostavno društvo s ograničenom odgovornošću za proizvodnju, trgovinu i usluge</izvorni_sadrzaj>
    <derivirana_varijabla naziv="DomainObject.Predmet.ProtustrankaNazivFormated_1">PILGO jednostavno društvo s ograničenom odgovornošću za proizvodnju, trgovinu i usluge</derivirana_varijabla>
  </DomainObject.Predmet.ProtustrankaNazivFormated>
  <DomainObject.Predmet.ProtustrankaNazivFormatedOIB>
    <izvorni_sadrzaj>PILGO jednostavno društvo s ograničenom odgovornošću za proizvodnju, trgovinu i usluge, OIB 10325841457</izvorni_sadrzaj>
    <derivirana_varijabla naziv="DomainObject.Predmet.ProtustrankaNazivFormatedOIB_1">PILGO jednostavno društvo s ograničenom odgovornošću za proizvodnju, trgovinu i usluge, OIB 10325841457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21046.03</izvorni_sadrzaj>
    <derivirana_varijabla naziv="DomainObject.Predmet.TrenutnaVrijednost_1">21046.03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PILGO jednostavno društvo s ograničenom odgovornošću za proizvodnju, trgovinu i usluge</item>
    </izvorni_sadrzaj>
    <derivirana_varijabla naziv="DomainObject.Predmet.ProtuStrankaListFormated_1">
      <item>PILGO jednostavno društvo s ograničenom odgovornošću za proizvodnju, trgovinu i usluge</item>
    </derivirana_varijabla>
  </DomainObject.Predmet.ProtuStrankaListFormated>
  <DomainObject.Predmet.ProtuStrankaListFormatedOIB>
    <izvorni_sadrzaj>
      <item>PILGO jednostavno društvo s ograničenom odgovornošću za proizvodnju, trgovinu i usluge, OIB 10325841457</item>
    </izvorni_sadrzaj>
    <derivirana_varijabla naziv="DomainObject.Predmet.ProtuStrankaListFormatedOIB_1">
      <item>PILGO jednostavno društvo s ograničenom odgovornošću za proizvodnju, trgovinu i usluge, OIB 10325841457</item>
    </derivirana_varijabla>
  </DomainObject.Predmet.ProtuStrankaListFormatedOIB>
  <DomainObject.Predmet.ProtuStrankaListFormatedWithAdress>
    <izvorni_sadrzaj>
      <item>PILGO jednostavno društvo s ograničenom odgovornošću za proizvodnju, trgovinu i usluge, Priles, Priles br. 2/A, 42230 Ludbreg</item>
    </izvorni_sadrzaj>
    <derivirana_varijabla naziv="DomainObject.Predmet.ProtuStrankaListFormatedWithAdress_1">
      <item>PILGO jednostavno društvo s ograničenom odgovornošću za proizvodnju, trgovinu i usluge, Priles, Priles br. 2/A, 42230 Ludbreg</item>
    </derivirana_varijabla>
  </DomainObject.Predmet.ProtuStrankaListFormatedWithAdress>
  <DomainObject.Predmet.ProtuStrankaListFormatedWithAdressOIB>
    <izvorni_sadrzaj>
      <item>PILGO jednostavno društvo s ograničenom odgovornošću za proizvodnju, trgovinu i usluge, OIB 10325841457, Priles, Priles br. 2/A, 42230 Ludbreg</item>
    </izvorni_sadrzaj>
    <derivirana_varijabla naziv="DomainObject.Predmet.ProtuStrankaListFormatedWithAdressOIB_1">
      <item>PILGO jednostavno društvo s ograničenom odgovornošću za proizvodnju, trgovinu i usluge, OIB 10325841457, Priles, Priles br. 2/A, 42230 Ludbreg</item>
    </derivirana_varijabla>
  </DomainObject.Predmet.ProtuStrankaListFormatedWithAdressOIB>
  <DomainObject.Predmet.ProtuStrankaListNazivFormated>
    <izvorni_sadrzaj>
      <item>PILGO jednostavno društvo s ograničenom odgovornošću za proizvodnju, trgovinu i usluge</item>
    </izvorni_sadrzaj>
    <derivirana_varijabla naziv="DomainObject.Predmet.ProtuStrankaListNazivFormated_1">
      <item>PILGO jednostavno društvo s ograničenom odgovornošću za proizvodnju, trgovinu i usluge</item>
    </derivirana_varijabla>
  </DomainObject.Predmet.ProtuStrankaListNazivFormated>
  <DomainObject.Predmet.ProtuStrankaListNazivFormatedOIB>
    <izvorni_sadrzaj>
      <item>PILGO jednostavno društvo s ograničenom odgovornošću za proizvodnju, trgovinu i usluge, OIB 10325841457</item>
    </izvorni_sadrzaj>
    <derivirana_varijabla naziv="DomainObject.Predmet.ProtuStrankaListNazivFormatedOIB_1">
      <item>PILGO jednostavno društvo s ograničenom odgovornošću za proizvodnju, trgovinu i usluge, OIB 10325841457</item>
    </derivirana_varijabla>
  </DomainObject.Predmet.ProtuStrankaListNazivFormatedOIB>
  <DomainObject.Predmet.OstaliListFormated>
    <izvorni_sadrzaj>
      <item>Sudski registar</item>
      <item>Mirjana Bernardić</item>
    </izvorni_sadrzaj>
    <derivirana_varijabla naziv="DomainObject.Predmet.OstaliListFormated_1">
      <item>Sudski registar</item>
      <item>Mirjana Bernardić</item>
    </derivirana_varijabla>
  </DomainObject.Predmet.OstaliListFormated>
  <DomainObject.Predmet.OstaliListFormatedOIB>
    <izvorni_sadrzaj>
      <item>Sudski registar</item>
      <item>Mirjana Bernardić, OIB 68114972928</item>
    </izvorni_sadrzaj>
    <derivirana_varijabla naziv="DomainObject.Predmet.OstaliListFormatedOIB_1">
      <item>Sudski registar</item>
      <item>Mirjana Bernardić, OIB 68114972928</item>
    </derivirana_varijabla>
  </DomainObject.Predmet.OstaliListFormatedOIB>
  <DomainObject.Predmet.OstaliListFormatedWithAdress>
    <izvorni_sadrzaj>
      <item>Sudski registar</item>
      <item>Mirjana Bernardić, Priles 2a, 42230 Priles</item>
    </izvorni_sadrzaj>
    <derivirana_varijabla naziv="DomainObject.Predmet.OstaliListFormatedWithAdress_1">
      <item>Sudski registar</item>
      <item>Mirjana Bernardić, Priles 2a, 42230 Priles</item>
    </derivirana_varijabla>
  </DomainObject.Predmet.OstaliListFormatedWithAdress>
  <DomainObject.Predmet.OstaliListFormatedWithAdressOIB>
    <izvorni_sadrzaj>
      <item>Sudski registar</item>
      <item>Mirjana Bernardić, OIB 68114972928, Priles 2a, 42230 Priles</item>
    </izvorni_sadrzaj>
    <derivirana_varijabla naziv="DomainObject.Predmet.OstaliListFormatedWithAdressOIB_1">
      <item>Sudski registar</item>
      <item>Mirjana Bernardić, OIB 68114972928, Priles 2a, 42230 Priles</item>
    </derivirana_varijabla>
  </DomainObject.Predmet.OstaliListFormatedWithAdressOIB>
  <DomainObject.Predmet.OstaliListNazivFormated>
    <izvorni_sadrzaj>
      <item>Sudski registar</item>
      <item>Mirjana Bernardić</item>
    </izvorni_sadrzaj>
    <derivirana_varijabla naziv="DomainObject.Predmet.OstaliListNazivFormated_1">
      <item>Sudski registar</item>
      <item>Mirjana Bernardić</item>
    </derivirana_varijabla>
  </DomainObject.Predmet.OstaliListNazivFormated>
  <DomainObject.Predmet.OstaliListNazivFormatedOIB>
    <izvorni_sadrzaj>
      <item>Sudski registar</item>
      <item>Mirjana Bernardić, OIB 68114972928</item>
    </izvorni_sadrzaj>
    <derivirana_varijabla naziv="DomainObject.Predmet.OstaliListNazivFormatedOIB_1">
      <item>Sudski registar</item>
      <item>Mirjana Bernardić, OIB 68114972928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>St-374/2016-21</izvorni_sadrzaj>
    <derivirana_varijabla naziv="DomainObject.PoslovniBrojDokumenta_1">St-374/2016-21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PILGO jednostavno društvo s ograničenom odgovornošću za proizvodnju, trgovinu i usluge</izvorni_sadrzaj>
    <derivirana_varijabla naziv="DomainObject.Predmet.ProtustrankaIDrugi_1">PILGO jednostavno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PILGO jednostavno društvo s ograničenom odgovornošću za proizvodnju, trgovinu i usluge, OIB 10325841457, Priles, Priles br. 2/A, 42230 Ludbreg</izvorni_sadrzaj>
    <derivirana_varijabla naziv="DomainObject.Predmet.ProtustrankaIDrugiAdressOIB_1">PILGO jednostavno društvo s ograničenom odgovornošću za proizvodnju, trgovinu i usluge, OIB 10325841457, Priles, Priles br. 2/A,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PILGO jednostavno društvo s ograničenom odgovornošću za proizvodnju, trgovinu i usluge</item>
      <item>Sudski registar</item>
      <item>Mirjana Bernardić</item>
    </izvorni_sadrzaj>
    <derivirana_varijabla naziv="DomainObject.Predmet.SudioniciListNaziv_1">
      <item>Financijska agencija</item>
      <item>PILGO jednostavno društvo s ograničenom odgovornošću za proizvodnju, trgovinu i usluge</item>
      <item>Sudski registar</item>
      <item>Mirjana Bernardić</item>
    </derivirana_varijabla>
  </DomainObject.Predmet.SudioniciListNaziv>
  <DomainObject.Predmet.SudioniciListAdressOIB>
    <izvorni_sadrzaj>
      <item>Financijska agencija, OIB 85821130368, A. Cesarca 2,42000 Varaždin</item>
      <item>PILGO jednostavno društvo s ograničenom odgovornošću za proizvodnju, trgovinu i usluge, OIB 10325841457, Priles, Priles br. 2/A,42230 Ludbreg</item>
      <item>Sudski registar</item>
      <item>Mirjana Bernardić, OIB 68114972928, Priles 2a,42230 Priles</item>
    </izvorni_sadrzaj>
    <derivirana_varijabla naziv="DomainObject.Predmet.SudioniciListAdressOIB_1">
      <item>Financijska agencija, OIB 85821130368, A. Cesarca 2,42000 Varaždin</item>
      <item>PILGO jednostavno društvo s ograničenom odgovornošću za proizvodnju, trgovinu i usluge, OIB 10325841457, Priles, Priles br. 2/A,42230 Ludbreg</item>
      <item>Sudski registar</item>
      <item>Mirjana Bernardić, OIB 68114972928, Priles 2a,42230 Priles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1910BC-E544-4037-9D20-3A397482E7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2763</properties:Characters>
  <properties:Lines>75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2018-02-26T11:07:00Z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St-374/2016-21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