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a6cc" w14:paraId="faca6cc" w:rsidRDefault="00A03048" w:rsidP="00A03048" w:rsidR="00A0304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3048" w:rsidP="00A03048" w:rsidR="00A0304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03048" w:rsidP="00A03048" w:rsidR="00A030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03048" w:rsidP="00A03048" w:rsidR="00A030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03048" w:rsidP="00A03048" w:rsidR="00A0304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03048" w:rsidP="00A03048" w:rsidR="00A0304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03048" w:rsidP="00A03048" w:rsidR="00A03048" w:rsidRPr="005D578C">
      <w:pPr>
        <w:jc w:val="center"/>
        <w:rPr>
          <w:rFonts w:cs="Times New Roman" w:eastAsia="Times New Roman"/>
          <w:szCs w:val="24"/>
        </w:rPr>
      </w:pPr>
    </w:p>
    <w:p w:rsidRDefault="00A03048" w:rsidP="00A03048" w:rsidR="00A030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03048" w:rsidP="00A03048" w:rsidR="00A03048" w:rsidRPr="005D578C">
      <w:pPr>
        <w:rPr>
          <w:rFonts w:cs="Times New Roman" w:eastAsia="Times New Roman"/>
          <w:szCs w:val="24"/>
        </w:rPr>
      </w:pPr>
    </w:p>
    <w:p w:rsidRDefault="00A03048" w:rsidP="00A03048" w:rsidR="00A0304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MOTOR – TURIST d. o. o. Rovinj, Žminjska 3, OIB </w:t>
      </w:r>
      <w:r w:rsidRPr="00A03048">
        <w:rPr>
          <w:rFonts w:cs="Times New Roman" w:eastAsia="Times New Roman"/>
        </w:rPr>
        <w:t>46769380204</w:t>
      </w:r>
      <w:r>
        <w:rPr>
          <w:rFonts w:cs="Times New Roman" w:eastAsia="Times New Roman"/>
        </w:rPr>
        <w:t xml:space="preserve">, MBS </w:t>
      </w:r>
      <w:r w:rsidRPr="00A03048">
        <w:rPr>
          <w:rFonts w:cs="Times New Roman" w:eastAsia="Times New Roman"/>
        </w:rPr>
        <w:t>040277558</w:t>
      </w:r>
      <w:r>
        <w:rPr>
          <w:rFonts w:cs="Times New Roman" w:eastAsia="Times New Roman"/>
          <w:szCs w:val="24"/>
        </w:rPr>
        <w:t xml:space="preserve">, </w:t>
      </w:r>
      <w:r w:rsidR="001A1D3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siječnja 2018.</w:t>
      </w:r>
    </w:p>
    <w:p w:rsidRDefault="00A03048" w:rsidP="00A03048" w:rsidR="00A03048" w:rsidRPr="005D578C">
      <w:pPr>
        <w:rPr>
          <w:rFonts w:cs="Times New Roman" w:eastAsia="Times New Roman"/>
          <w:szCs w:val="24"/>
        </w:rPr>
      </w:pPr>
    </w:p>
    <w:p w:rsidRDefault="00A03048" w:rsidP="00A03048" w:rsidR="00A030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03048" w:rsidP="00A03048" w:rsidR="00A03048" w:rsidRPr="005D578C">
      <w:pPr>
        <w:rPr>
          <w:rFonts w:cs="Times New Roman" w:eastAsia="Times New Roman"/>
          <w:szCs w:val="24"/>
        </w:rPr>
      </w:pPr>
    </w:p>
    <w:p w:rsidRDefault="00A03048" w:rsidP="00A03048" w:rsidR="00A0304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MOTOR – TURIST d. o. o. Rovinj, Žminjska 3, OIB </w:t>
      </w:r>
      <w:r w:rsidRPr="00A03048">
        <w:rPr>
          <w:rFonts w:cs="Times New Roman" w:eastAsia="Times New Roman"/>
        </w:rPr>
        <w:t>46769380204</w:t>
      </w:r>
      <w:r>
        <w:rPr>
          <w:rFonts w:cs="Times New Roman" w:eastAsia="Times New Roman"/>
        </w:rPr>
        <w:t xml:space="preserve">, MBS </w:t>
      </w:r>
      <w:r w:rsidRPr="00A03048">
        <w:rPr>
          <w:rFonts w:cs="Times New Roman" w:eastAsia="Times New Roman"/>
        </w:rPr>
        <w:t>040277558</w:t>
      </w:r>
      <w:r>
        <w:rPr>
          <w:rFonts w:cs="Times New Roman" w:eastAsia="Times New Roman"/>
          <w:szCs w:val="24"/>
        </w:rPr>
        <w:t>.</w:t>
      </w:r>
    </w:p>
    <w:p w:rsidRDefault="00A03048" w:rsidP="00A03048" w:rsidR="00A03048" w:rsidRPr="005D578C">
      <w:pPr>
        <w:rPr>
          <w:rFonts w:cs="Times New Roman" w:eastAsia="Times New Roman"/>
          <w:szCs w:val="24"/>
        </w:rPr>
      </w:pPr>
    </w:p>
    <w:p w:rsidRDefault="00A03048" w:rsidP="00A03048" w:rsidR="00A03048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C165A1">
        <w:t xml:space="preserve">Slaven Gavrić iz Rijeke, Zagrebačka 18, OIB </w:t>
      </w:r>
      <w:r w:rsidR="00C165A1" w:rsidRPr="00C165A1">
        <w:t>20372135016</w:t>
      </w:r>
      <w:r w:rsidRPr="00C165A1">
        <w:rPr>
          <w:rFonts w:cs="Times New Roman" w:eastAsia="Times New Roman"/>
          <w:szCs w:val="20"/>
        </w:rPr>
        <w:t>.</w:t>
      </w:r>
    </w:p>
    <w:p w:rsidRDefault="00A03048" w:rsidP="00A03048" w:rsidR="00A03048">
      <w:pPr>
        <w:rPr>
          <w:rFonts w:cs="Times New Roman" w:eastAsia="Times New Roman"/>
          <w:szCs w:val="20"/>
        </w:rPr>
      </w:pPr>
    </w:p>
    <w:p w:rsidRDefault="00A03048" w:rsidP="00A03048" w:rsidR="00A030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MOTOR – TURIST d. o. o. Rovinj, Žminjska 3, OIB </w:t>
      </w:r>
      <w:r w:rsidRPr="00A03048">
        <w:rPr>
          <w:rFonts w:cs="Times New Roman" w:eastAsia="Times New Roman"/>
        </w:rPr>
        <w:t>46769380204</w:t>
      </w:r>
      <w:r>
        <w:rPr>
          <w:rFonts w:cs="Times New Roman" w:eastAsia="Times New Roman"/>
        </w:rPr>
        <w:t xml:space="preserve">, MBS </w:t>
      </w:r>
      <w:r w:rsidRPr="00A03048">
        <w:rPr>
          <w:rFonts w:cs="Times New Roman" w:eastAsia="Times New Roman"/>
        </w:rPr>
        <w:t>040277558</w:t>
      </w:r>
      <w:r>
        <w:rPr>
          <w:rFonts w:cs="Times New Roman" w:eastAsia="Times New Roman"/>
          <w:szCs w:val="24"/>
        </w:rPr>
        <w:t>.</w:t>
      </w:r>
    </w:p>
    <w:p w:rsidRDefault="00A03048" w:rsidP="00A03048" w:rsidR="00A03048">
      <w:pPr>
        <w:ind w:firstLine="709"/>
        <w:rPr>
          <w:rFonts w:cs="Times New Roman" w:eastAsia="Times New Roman"/>
          <w:szCs w:val="24"/>
        </w:rPr>
      </w:pPr>
    </w:p>
    <w:p w:rsidRDefault="00A03048" w:rsidP="00A03048" w:rsidR="00A03048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MOTOR – TURIST d. o. o. Rovinj, Žminjska 3, OIB </w:t>
      </w:r>
      <w:r w:rsidRPr="00A03048">
        <w:rPr>
          <w:rFonts w:cs="Times New Roman" w:eastAsia="Times New Roman"/>
        </w:rPr>
        <w:t>46769380204</w:t>
      </w:r>
      <w:r>
        <w:rPr>
          <w:rFonts w:cs="Times New Roman" w:eastAsia="Times New Roman"/>
        </w:rPr>
        <w:t xml:space="preserve">, MBS </w:t>
      </w:r>
      <w:r w:rsidRPr="00A03048">
        <w:rPr>
          <w:rFonts w:cs="Times New Roman" w:eastAsia="Times New Roman"/>
        </w:rPr>
        <w:t>040277558</w:t>
      </w:r>
      <w:r>
        <w:rPr>
          <w:rFonts w:cs="Times New Roman" w:eastAsia="Times New Roman"/>
        </w:rPr>
        <w:t>.</w:t>
      </w:r>
    </w:p>
    <w:p w:rsidRDefault="00A03048" w:rsidP="00A03048" w:rsidR="00A03048" w:rsidRPr="005D578C">
      <w:pPr>
        <w:ind w:firstLine="709"/>
        <w:rPr>
          <w:rFonts w:cs="Times New Roman" w:eastAsia="Times New Roman"/>
          <w:szCs w:val="24"/>
        </w:rPr>
      </w:pPr>
    </w:p>
    <w:p w:rsidRDefault="00A03048" w:rsidP="00A03048" w:rsidR="00A0304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03048" w:rsidP="00A03048" w:rsidR="00A03048">
      <w:pPr>
        <w:ind w:firstLine="708"/>
        <w:rPr>
          <w:rFonts w:cs="Times New Roman" w:eastAsia="Times New Roman"/>
          <w:szCs w:val="24"/>
        </w:rPr>
      </w:pPr>
    </w:p>
    <w:p w:rsidRDefault="00A03048" w:rsidP="00A03048" w:rsidR="00A030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3. listopada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MOTOR – TURIST d. o. o. Rovinj</w:t>
      </w:r>
      <w:r>
        <w:rPr>
          <w:rFonts w:cs="Times New Roman" w:eastAsia="Times New Roman"/>
          <w:szCs w:val="24"/>
        </w:rPr>
        <w:t>.</w:t>
      </w:r>
    </w:p>
    <w:p w:rsidRDefault="00A03048" w:rsidP="00A03048" w:rsidR="00A0304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29. rujna 2017. imao neizvršene osnove za plaćanje u neprekinutom razdoblju od 120 dana u ukupnom iznosu 7.264,29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5.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St-550/2017-3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03048" w:rsidP="00A03048" w:rsidR="00A030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03048" w:rsidP="00A03048" w:rsidR="00A0304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03048" w:rsidP="00A03048" w:rsidR="00A03048" w:rsidRPr="005D578C">
      <w:pPr>
        <w:rPr>
          <w:rFonts w:cs="Times New Roman" w:eastAsia="Times New Roman"/>
          <w:szCs w:val="24"/>
        </w:rPr>
      </w:pPr>
    </w:p>
    <w:p w:rsidRDefault="00A03048" w:rsidP="00A03048" w:rsidR="00A030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A1D3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siječnja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03048" w:rsidP="00A03048" w:rsidR="00A03048">
      <w:pPr>
        <w:rPr>
          <w:rFonts w:cs="Times New Roman" w:eastAsia="Times New Roman"/>
          <w:szCs w:val="24"/>
        </w:rPr>
      </w:pPr>
    </w:p>
    <w:p w:rsidRDefault="00A03048" w:rsidP="00A03048" w:rsidR="00A030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03048" w:rsidP="00A03048" w:rsidR="00A030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D20E1">
        <w:rPr>
          <w:rFonts w:cs="Times New Roman" w:eastAsia="Times New Roman"/>
          <w:szCs w:val="24"/>
        </w:rPr>
        <w:t xml:space="preserve">, v. r. </w:t>
      </w:r>
    </w:p>
    <w:p w:rsidRDefault="00A03048" w:rsidP="00A03048" w:rsidR="00A03048">
      <w:pPr>
        <w:jc w:val="left"/>
        <w:rPr>
          <w:rFonts w:cs="Times New Roman" w:eastAsia="Times New Roman"/>
          <w:szCs w:val="24"/>
        </w:rPr>
      </w:pPr>
    </w:p>
    <w:p w:rsidRDefault="00A03048" w:rsidP="00A03048" w:rsidR="00A03048" w:rsidRPr="005D578C">
      <w:pPr>
        <w:jc w:val="left"/>
        <w:rPr>
          <w:rFonts w:cs="Times New Roman" w:eastAsia="Times New Roman"/>
          <w:szCs w:val="24"/>
        </w:rPr>
      </w:pPr>
    </w:p>
    <w:p w:rsidRDefault="00A03048" w:rsidP="00A03048" w:rsidR="00A0304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03048" w:rsidP="00A03048" w:rsidR="00A0304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03048" w:rsidP="00A03048" w:rsidR="00A030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03048" w:rsidP="00A03048" w:rsidR="00A03048">
      <w:pPr>
        <w:rPr>
          <w:rFonts w:cs="Times New Roman" w:eastAsia="Times New Roman"/>
          <w:szCs w:val="24"/>
        </w:rPr>
      </w:pPr>
    </w:p>
    <w:p w:rsidRDefault="00A03048" w:rsidP="00A03048" w:rsidR="00A03048" w:rsidRPr="005D578C">
      <w:pPr>
        <w:rPr>
          <w:rFonts w:cs="Times New Roman" w:eastAsia="Times New Roman"/>
          <w:szCs w:val="24"/>
        </w:rPr>
      </w:pPr>
    </w:p>
    <w:p w:rsidRDefault="00A03048" w:rsidP="00A03048" w:rsidR="00A0304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03048" w:rsidP="00A03048" w:rsidR="00A030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03048" w:rsidP="00A03048" w:rsidR="00A030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MOTOR – TURIST d. o. o. Rovinj, Žminjska 3,</w:t>
      </w:r>
    </w:p>
    <w:p w:rsidRDefault="00A03048" w:rsidP="00A03048" w:rsidR="00A0304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03048" w:rsidP="00A03048" w:rsidR="00A030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03048" w:rsidP="00A03048" w:rsidR="00A03048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C165A1">
        <w:t xml:space="preserve">Slaven Gavrić, Rijeka, Zagrebačka 18, </w:t>
      </w:r>
    </w:p>
    <w:p w:rsidRDefault="00A03048" w:rsidP="00A03048" w:rsidR="00A0304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03048" w:rsidP="00A03048" w:rsidR="00A030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03048" w:rsidP="00A03048" w:rsidR="00A030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03048" w:rsidP="00A03048" w:rsidR="00A03048"/>
    <w:p w:rsidRDefault="00A03048" w:rsidP="00A03048" w:rsidR="00A03048"/>
    <w:p w:rsidRDefault="00A03048" w:rsidP="00A03048" w:rsidR="00A03048"/>
    <w:p w:rsidRDefault="00A03048" w:rsidP="00A03048" w:rsidR="00A03048"/>
    <w:sectPr w:rsidSect="00C011A6" w:rsidR="00A0304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048" w:rsidP="00A03048" w:rsidR="00A03048">
      <w:r>
        <w:separator/>
      </w:r>
    </w:p>
  </w:endnote>
  <w:endnote w:id="0" w:type="continuationSeparator">
    <w:p w:rsidRDefault="00A03048" w:rsidP="00A03048" w:rsidR="00A03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048" w:rsidP="00A03048" w:rsidR="00A03048">
      <w:r>
        <w:separator/>
      </w:r>
    </w:p>
  </w:footnote>
  <w:footnote w:id="0" w:type="continuationSeparator">
    <w:p w:rsidRDefault="00A03048" w:rsidP="00A03048" w:rsidR="00A03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5A1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D20E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A03048">
      <w:rPr>
        <w:szCs w:val="24"/>
      </w:rPr>
      <w:t>550</w:t>
    </w:r>
    <w:r>
      <w:rPr>
        <w:szCs w:val="24"/>
      </w:rPr>
      <w:t>/2017-4</w:t>
    </w:r>
  </w:p>
  <w:p w:rsidRDefault="007D20E1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5A1" w:rsidP="00C011A6" w:rsidR="00C011A6" w:rsidRPr="00970AE0">
    <w:pPr>
      <w:pStyle w:val="Zaglavlje"/>
      <w:jc w:val="right"/>
    </w:pPr>
    <w:r>
      <w:rPr>
        <w:szCs w:val="24"/>
      </w:rPr>
      <w:t>11 St-</w:t>
    </w:r>
    <w:r w:rsidR="00A03048">
      <w:rPr>
        <w:szCs w:val="24"/>
      </w:rPr>
      <w:t>550</w:t>
    </w:r>
    <w:r>
      <w:rPr>
        <w:szCs w:val="24"/>
      </w:rP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16AF"/>
    <w:rsid w:val="001A1D3C"/>
    <w:rsid w:val="0047136B"/>
    <w:rsid w:val="00561B59"/>
    <w:rsid w:val="007D20E1"/>
    <w:rsid w:val="009F16AF"/>
    <w:rsid w:val="00A03048"/>
    <w:rsid w:val="00C1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304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30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0304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30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304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30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304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0E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20E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20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20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304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30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030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30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304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30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304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0E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20E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20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20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St-550/2017</izvorni_sadrzaj>
    <derivirana_varijabla naziv="DomainObject.Predmet.OznakaBroj_1">St-550/2017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 - TURIST d.o.o. ROVINJ</izvorni_sadrzaj>
    <derivirana_varijabla naziv="DomainObject.Predmet.ProtustrankaFormated_1">  MOTOR - TURIST d.o.o. ROVINJ</derivirana_varijabla>
  </DomainObject.Predmet.ProtustrankaFormated>
  <DomainObject.Predmet.ProtustrankaFormatedOIB>
    <izvorni_sadrzaj>  MOTOR - TURIST d.o.o. ROVINJ, OIB 46769380204</izvorni_sadrzaj>
    <derivirana_varijabla naziv="DomainObject.Predmet.ProtustrankaFormatedOIB_1">  MOTOR - TURIST d.o.o. ROVINJ, OIB 46769380204</derivirana_varijabla>
  </DomainObject.Predmet.ProtustrankaFormatedOIB>
  <DomainObject.Predmet.ProtustrankaFormatedWithAdress>
    <izvorni_sadrzaj> MOTOR - TURIST d.o.o. ROVINJ, Žminjska 3, 52210 Rovinj</izvorni_sadrzaj>
    <derivirana_varijabla naziv="DomainObject.Predmet.ProtustrankaFormatedWithAdress_1"> MOTOR - TURIST d.o.o. ROVINJ, Žminjska 3, 52210 Rovinj</derivirana_varijabla>
  </DomainObject.Predmet.ProtustrankaFormatedWithAdress>
  <DomainObject.Predmet.ProtustrankaFormatedWithAdressOIB>
    <izvorni_sadrzaj> MOTOR - TURIST d.o.o. ROVINJ, OIB 46769380204, Žminjska 3, 52210 Rovinj</izvorni_sadrzaj>
    <derivirana_varijabla naziv="DomainObject.Predmet.ProtustrankaFormatedWithAdressOIB_1"> MOTOR - TURIST d.o.o. ROVINJ, OIB 46769380204, Žminjska 3, 52210 Rovinj</derivirana_varijabla>
  </DomainObject.Predmet.ProtustrankaFormatedWithAdressOIB>
  <DomainObject.Predmet.ProtustrankaWithAdress>
    <izvorni_sadrzaj>MOTOR - TURIST d.o.o. ROVINJ Žminjska 3, 52210 Rovinj</izvorni_sadrzaj>
    <derivirana_varijabla naziv="DomainObject.Predmet.ProtustrankaWithAdress_1">MOTOR - TURIST d.o.o. ROVINJ Žminjska 3, 52210 Rovinj</derivirana_varijabla>
  </DomainObject.Predmet.ProtustrankaWithAdress>
  <DomainObject.Predmet.ProtustrankaWithAdressOIB>
    <izvorni_sadrzaj>MOTOR - TURIST d.o.o. ROVINJ, OIB 46769380204, Žminjska 3, 52210 Rovinj</izvorni_sadrzaj>
    <derivirana_varijabla naziv="DomainObject.Predmet.ProtustrankaWithAdressOIB_1">MOTOR - TURIST d.o.o. ROVINJ, OIB 46769380204, Žminjska 3, 52210 Rovinj</derivirana_varijabla>
  </DomainObject.Predmet.ProtustrankaWithAdressOIB>
  <DomainObject.Predmet.ProtustrankaNazivFormated>
    <izvorni_sadrzaj>MOTOR - TURIST d.o.o. ROVINJ</izvorni_sadrzaj>
    <derivirana_varijabla naziv="DomainObject.Predmet.ProtustrankaNazivFormated_1">MOTOR - TURIST d.o.o. ROVINJ</derivirana_varijabla>
  </DomainObject.Predmet.ProtustrankaNazivFormated>
  <DomainObject.Predmet.ProtustrankaNazivFormatedOIB>
    <izvorni_sadrzaj>MOTOR - TURIST d.o.o. ROVINJ, OIB 46769380204</izvorni_sadrzaj>
    <derivirana_varijabla naziv="DomainObject.Predmet.ProtustrankaNazivFormatedOIB_1">MOTOR - TURIST d.o.o. ROVINJ, OIB 46769380204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7264.29</izvorni_sadrzaj>
    <derivirana_varijabla naziv="DomainObject.Predmet.TrenutnaVrijednost_1">7264.29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MOTOR - TURIST d.o.o. ROVINJ</item>
    </izvorni_sadrzaj>
    <derivirana_varijabla naziv="DomainObject.Predmet.ProtuStrankaListFormated_1">
      <item>MOTOR - TURIST d.o.o. ROVINJ</item>
    </derivirana_varijabla>
  </DomainObject.Predmet.ProtuStrankaListFormated>
  <DomainObject.Predmet.ProtuStrankaListFormatedOIB>
    <izvorni_sadrzaj>
      <item>MOTOR - TURIST d.o.o. ROVINJ, OIB 46769380204</item>
    </izvorni_sadrzaj>
    <derivirana_varijabla naziv="DomainObject.Predmet.ProtuStrankaListFormatedOIB_1">
      <item>MOTOR - TURIST d.o.o. ROVINJ, OIB 46769380204</item>
    </derivirana_varijabla>
  </DomainObject.Predmet.ProtuStrankaListFormatedOIB>
  <DomainObject.Predmet.ProtuStrankaListFormatedWithAdress>
    <izvorni_sadrzaj>
      <item>MOTOR - TURIST d.o.o. ROVINJ, Žminjska 3, 52210 Rovinj</item>
    </izvorni_sadrzaj>
    <derivirana_varijabla naziv="DomainObject.Predmet.ProtuStrankaListFormatedWithAdress_1">
      <item>MOTOR - TURIST d.o.o. ROVINJ, Žminjska 3, 52210 Rovinj</item>
    </derivirana_varijabla>
  </DomainObject.Predmet.ProtuStrankaListFormatedWithAdress>
  <DomainObject.Predmet.ProtuStrankaListFormatedWithAdressOIB>
    <izvorni_sadrzaj>
      <item>MOTOR - TURIST d.o.o. ROVINJ, OIB 46769380204, Žminjska 3, 52210 Rovinj</item>
    </izvorni_sadrzaj>
    <derivirana_varijabla naziv="DomainObject.Predmet.ProtuStrankaListFormatedWithAdressOIB_1">
      <item>MOTOR - TURIST d.o.o. ROVINJ, OIB 46769380204, Žminjska 3, 52210 Rovinj</item>
    </derivirana_varijabla>
  </DomainObject.Predmet.ProtuStrankaListFormatedWithAdressOIB>
  <DomainObject.Predmet.ProtuStrankaListNazivFormated>
    <izvorni_sadrzaj>
      <item>MOTOR - TURIST d.o.o. ROVINJ</item>
    </izvorni_sadrzaj>
    <derivirana_varijabla naziv="DomainObject.Predmet.ProtuStrankaListNazivFormated_1">
      <item>MOTOR - TURIST d.o.o. ROVINJ</item>
    </derivirana_varijabla>
  </DomainObject.Predmet.ProtuStrankaListNazivFormated>
  <DomainObject.Predmet.ProtuStrankaListNazivFormatedOIB>
    <izvorni_sadrzaj>
      <item>MOTOR - TURIST d.o.o. ROVINJ, OIB 46769380204</item>
    </izvorni_sadrzaj>
    <derivirana_varijabla naziv="DomainObject.Predmet.ProtuStrankaListNazivFormatedOIB_1">
      <item>MOTOR - TURIST d.o.o. ROVINJ, OIB 46769380204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MOTOR - TURIST d.o.o. ROVINJ</izvorni_sadrzaj>
    <derivirana_varijabla naziv="DomainObject.Predmet.ProtustrankaIDrugi_1">MOTOR - TURIST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MOTOR - TURIST d.o.o. ROVINJ, OIB 46769380204, Žminjska 3, 52210 Rovinj</izvorni_sadrzaj>
    <derivirana_varijabla naziv="DomainObject.Predmet.ProtustrankaIDrugiAdressOIB_1">MOTOR - TURIST d.o.o. ROVINJ, OIB 46769380204, Žminjska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MOTOR - TURIST d.o.o. ROVINJ</item>
    </izvorni_sadrzaj>
    <derivirana_varijabla naziv="DomainObject.Predmet.SudioniciListNaziv_1">
      <item>FINANCIJSKA AGENCIJA, RC RIJEKA, PODRUŽNICA PULA, PULA</item>
      <item>MOTOR - TURIST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MOTOR - TURIST d.o.o. ROVINJ, OIB 46769380204, Žminjska 3,52210 Rovinj</item>
    </izvorni_sadrzaj>
    <derivirana_varijabla naziv="DomainObject.Predmet.SudioniciListAdressOIB_1">
      <item>FINANCIJSKA AGENCIJA, RC RIJEKA, PODRUŽNICA PULA, PULA, OIB 85821130368, Giardini 5,52100 Pula</item>
      <item>MOTOR - TURIST d.o.o. ROVINJ, OIB 46769380204, Žminjska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46769380204</item>
    </izvorni_sadrzaj>
    <derivirana_varijabla naziv="DomainObject.Predmet.SudioniciListNazivOIB_1">
      <item>, OIB 85821130368</item>
      <item>, OIB 46769380204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3628</properties:Characters>
  <properties:Lines>87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2018-01-05T07:35:00Z</dcterms:created>
  <dc:creator>Morena Brajuha</dc:creator>
  <dc:description/>
  <cp:keywords/>
  <cp:lastModifiedBy>Morena Brajuha</cp:lastModifiedBy>
  <cp:lastPrinted>2018-01-23T11:21:00Z</cp:lastPrinted>
  <dcterms:modified xmlns:xsi="http://www.w3.org/2001/XMLSchema-instance" xsi:type="dcterms:W3CDTF">2018-01-23T11:21:00Z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