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53a94a5" w14:paraId="53a94a5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CF7B33" w:rsidR="00CF7B33" w:rsidRPr="00CF7B33">
            <w:pPr>
              <w:jc w:val="right"/>
            </w:pPr>
            <w:r w:rsidRPr="00CF7B33">
              <w:t>Poslovni broj: 5 St-</w:t>
            </w:r>
            <w:r>
              <w:t>652/17-3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637444" w:rsidR="00637444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</w:t>
      </w:r>
      <w:r w:rsidR="00CF7B33">
        <w:t>DUPING d.o.o., Varaždin, Zagrebačka ulica 10, OIB: 78682259567</w:t>
      </w:r>
      <w:r w:rsidR="00665A9B">
        <w:t xml:space="preserve">, </w:t>
      </w:r>
      <w:r w:rsidR="00CF7B33">
        <w:t>9. siječnja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F7B33">
        <w:t xml:space="preserve"> DUPING d.o.o., Varaždin, Zagrebačka ulica 10, OIB: 78682259567</w:t>
      </w:r>
      <w:r w:rsidR="00740000">
        <w:t xml:space="preserve">, </w:t>
      </w:r>
      <w:r w:rsidR="00CB6C18">
        <w:t xml:space="preserve">iznosi </w:t>
      </w:r>
      <w:r w:rsidR="00CF7B33">
        <w:t>826.209,66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CF7B33">
        <w:t>ju se direktori dužnika</w:t>
      </w:r>
      <w:r w:rsidR="004E68E4">
        <w:t xml:space="preserve"> </w:t>
      </w:r>
      <w:r w:rsidR="00CF7B33">
        <w:t>DUPING ZHUANG, 1194 Budimpešta, Szatmar, Utca 33, Mađarska, OIB: 80923575211</w:t>
      </w:r>
      <w:r w:rsidR="00462410">
        <w:t xml:space="preserve">, </w:t>
      </w:r>
      <w:r w:rsidR="00CF7B33">
        <w:t xml:space="preserve">i BIAO HUANG, 1108 Budimpešta, Para utca 4, Mađarska, OIB: 99973351948,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1F5BF6">
        <w:t xml:space="preserve"> podnesu</w:t>
      </w:r>
      <w:r w:rsidR="00D60907">
        <w:t xml:space="preserve">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</w:t>
      </w:r>
      <w:r w:rsidR="00CF7B33">
        <w:t>ju</w:t>
      </w:r>
      <w:r w:rsidR="00CB6C18">
        <w:t xml:space="preserve"> se </w:t>
      </w:r>
      <w:r w:rsidR="00C34073">
        <w:t>direktor</w:t>
      </w:r>
      <w:r w:rsidR="00CF7B33">
        <w:t>i</w:t>
      </w:r>
      <w:r w:rsidR="00C34073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1F5BF6">
        <w:t xml:space="preserve"> ne podnesu</w:t>
      </w:r>
      <w:r>
        <w:t xml:space="preserve">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F5BF6" w:rsidP="0081351D" w:rsidR="001F5BF6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1F5BF6">
        <w:t>9. siječnja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F949CB" w:rsidP="001F5BF6" w:rsidR="00F949CB" w:rsidRPr="006F44C4">
      <w:pPr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7E" w:rsidR="00113E7E">
      <w:r>
        <w:separator/>
      </w:r>
    </w:p>
  </w:endnote>
  <w:endnote w:id="0" w:type="continuationSeparator">
    <w:p w:rsidRDefault="00113E7E" w:rsidR="00113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7E" w:rsidR="00113E7E">
      <w:r>
        <w:separator/>
      </w:r>
    </w:p>
  </w:footnote>
  <w:footnote w:id="0" w:type="continuationSeparator">
    <w:p w:rsidRDefault="00113E7E" w:rsidR="00113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2690E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0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690E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690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690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0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690E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690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690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</izvorni_sadrzaj>
    <derivirana_varijabla naziv="DomainObject.Predmet.ProtustrankaFormated_1">  DUPING društvo s ograničenom odgovornošću za trgovinu i usluge zastupanog po punomoćniku Duping Zhuang; Biao Huang</derivirana_varijabla>
  </DomainObject.Predmet.ProtustrankaFormated>
  <DomainObject.Predmet.ProtustrankaFormatedOIB>
    <izvorni_sadrzaj>  DUPING društvo s ograničenom odgovornošću za trgovinu i usluge, OIB 78682259567 zastupanog po punomoćniku Duping Zhuang; Biao Huang</izvorni_sadrzaj>
    <derivirana_varijabla naziv="DomainObject.Predmet.ProtustrankaFormatedOIB_1">  DUPING društvo s ograničenom odgovornošću za trgovinu i usluge, OIB 78682259567 zastupanog po punomoćniku Duping Zhuang; Biao Huang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</izvorni_sadrzaj>
    <derivirana_varijabla naziv="DomainObject.Predmet.ProtustrankaFormatedWithAdress_1"> DUPING društvo s ograničenom odgovornošću za trgovinu i usluge, Zagrebačka ulica 10, 42000 Varaždin zastupanog po punomoćniku Duping Zhuang; Biao Huang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</item>
    </izvorni_sadrzaj>
    <derivirana_varijabla naziv="DomainObject.Predmet.ProtuStrankaListFormated_1">
      <item>DUPING društvo s ograničenom odgovornošću za trgovinu i usluge zastupanog po punomoćniku Duping Zhuang; Biao Huang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</item>
    </izvorni_sadrzaj>
    <derivirana_varijabla naziv="DomainObject.Predmet.ProtuStrankaListFormatedOIB_1">
      <item>DUPING društvo s ograničenom odgovornošću za trgovinu i usluge, OIB 78682259567 zastupanog po punomoćniku Duping Zhuang; Biao Huang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Sudski registar</item>
      <item>Duping Zhuang</item>
      <item>Biao Huang</item>
    </izvorni_sadrzaj>
    <derivirana_varijabla naziv="DomainObject.Predmet.OstaliListNazivFormated_1">
      <item>Sudski registar</item>
      <item>Duping Zhuang</item>
      <item>Biao Huang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</izvorni_sadrzaj>
    <derivirana_varijabla naziv="DomainObject.Predmet.OstaliListNazivFormatedOIB_1">
      <item>Sudski registar</item>
      <item>Duping Zhuang, OIB 80923575211</item>
      <item>Biao Huang, OIB 99973351948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16FED-D8E4-442D-AB9A-976D2A373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1969</properties:Characters>
  <properties:Lines>51</properties:Lines>
  <properties:Paragraphs>15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2018-01-09T12:33:00Z</cp:lastPrinted>
  <dcterms:modified xmlns:xsi="http://www.w3.org/2001/XMLSchema-instance" xsi:type="dcterms:W3CDTF">2018-01-09T12:34:00Z</dcterms:modified>
  <cp:revision>126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