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d50c" w14:paraId="6a4d50c" w:rsidRDefault="00710D88" w:rsidP="00710D88" w:rsidR="00710D88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D88" w:rsidP="00710D88" w:rsidR="00710D88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10D88" w:rsidP="00710D88" w:rsidR="00710D88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10D88" w:rsidP="00710D88" w:rsidR="00710D88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10D88" w:rsidP="00710D88" w:rsidR="00710D88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10D88" w:rsidP="00710D88" w:rsidR="00710D88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710D88" w:rsidP="00710D88" w:rsidR="00710D88" w:rsidRPr="007912E1">
      <w:pPr>
        <w:jc w:val="center"/>
        <w:rPr>
          <w:rFonts w:cs="Times New Roman" w:eastAsia="Times New Roman"/>
          <w:szCs w:val="24"/>
        </w:rPr>
      </w:pPr>
    </w:p>
    <w:p w:rsidRDefault="00710D88" w:rsidP="00710D88" w:rsidR="00710D88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710D88" w:rsidP="00710D88" w:rsidR="00710D88" w:rsidRPr="007912E1">
      <w:pPr>
        <w:rPr>
          <w:rFonts w:cs="Times New Roman" w:eastAsia="Times New Roman"/>
          <w:szCs w:val="24"/>
        </w:rPr>
      </w:pPr>
    </w:p>
    <w:p w:rsidRDefault="00710D88" w:rsidP="00710D88" w:rsidR="00710D88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15480 od 1.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LIBENTIA d. o. o. Umag, Šetalište V. Gortana 38, OIB 57690200123, MBS 040211989, 13</w:t>
      </w:r>
      <w:r w:rsidRPr="007912E1">
        <w:rPr>
          <w:rFonts w:eastAsiaTheme="minorHAnsi"/>
          <w:lang w:eastAsia="en-US"/>
        </w:rPr>
        <w:t>. siječnja 2016.</w:t>
      </w:r>
    </w:p>
    <w:p w:rsidRDefault="00710D88" w:rsidP="00710D88" w:rsidR="00710D88" w:rsidRPr="005C6FF9">
      <w:pPr>
        <w:ind w:firstLine="708"/>
        <w:rPr>
          <w:rFonts w:eastAsiaTheme="minorHAnsi"/>
          <w:lang w:eastAsia="en-US"/>
        </w:rPr>
      </w:pPr>
    </w:p>
    <w:p w:rsidRDefault="00710D88" w:rsidP="00710D88" w:rsidR="00710D88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710D88" w:rsidP="00710D88" w:rsidR="00710D88" w:rsidRPr="007912E1">
      <w:pPr>
        <w:rPr>
          <w:rFonts w:cs="Times New Roman" w:eastAsia="Times New Roman"/>
          <w:szCs w:val="24"/>
        </w:rPr>
      </w:pPr>
    </w:p>
    <w:p w:rsidRDefault="00710D88" w:rsidP="00710D88" w:rsidR="00710D88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LIBENTIA d. o. o. Umag, Šetalište V. Gortana 38, OIB 57690200123, MBS 040211989.</w:t>
      </w:r>
    </w:p>
    <w:p w:rsidRDefault="00710D88" w:rsidP="00710D88" w:rsidR="00710D88">
      <w:pPr>
        <w:ind w:firstLine="708"/>
        <w:rPr>
          <w:rFonts w:eastAsiaTheme="minorHAnsi"/>
          <w:lang w:eastAsia="en-US"/>
        </w:rPr>
      </w:pPr>
    </w:p>
    <w:p w:rsidRDefault="00710D88" w:rsidP="00710D88" w:rsidR="00710D88">
      <w:pPr>
        <w:ind w:firstLine="708"/>
        <w:rPr>
          <w:rFonts w:eastAsiaTheme="minorHAnsi"/>
          <w:lang w:eastAsia="en-US"/>
        </w:rPr>
      </w:pPr>
    </w:p>
    <w:p w:rsidRDefault="00710D88" w:rsidP="00710D88" w:rsidR="00710D88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710D88" w:rsidP="00710D88" w:rsidR="00710D88" w:rsidRPr="007912E1">
      <w:pPr>
        <w:ind w:firstLine="708"/>
        <w:rPr>
          <w:rFonts w:cs="Times New Roman" w:eastAsia="Times New Roman"/>
          <w:szCs w:val="24"/>
        </w:rPr>
      </w:pPr>
    </w:p>
    <w:p w:rsidRDefault="00710D88" w:rsidP="00710D88" w:rsidR="00710D88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LIBENTIA d. o. o. Umag.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546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1.109,48 </w:t>
      </w:r>
      <w:r w:rsidRPr="007912E1">
        <w:rPr>
          <w:rFonts w:cs="Times New Roman" w:eastAsia="Times New Roman"/>
          <w:szCs w:val="24"/>
        </w:rPr>
        <w:t>kuna.</w:t>
      </w:r>
    </w:p>
    <w:p w:rsidRDefault="00710D88" w:rsidP="00710D88" w:rsidR="00710D88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10D88" w:rsidP="00710D88" w:rsidR="00710D88" w:rsidRPr="007912E1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Tt-15/6873-1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710D88" w:rsidP="00710D88" w:rsidR="00710D88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710D88" w:rsidP="00710D88" w:rsidR="00710D88" w:rsidRPr="007912E1">
      <w:pPr>
        <w:ind w:firstLine="708"/>
        <w:rPr>
          <w:rFonts w:cs="Times New Roman" w:eastAsia="Times New Roman"/>
          <w:szCs w:val="24"/>
        </w:rPr>
      </w:pPr>
    </w:p>
    <w:p w:rsidRDefault="00710D88" w:rsidP="00710D88" w:rsidR="00710D8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13. siječnja 2016.</w:t>
      </w:r>
    </w:p>
    <w:p w:rsidRDefault="00710D88" w:rsidP="00710D88" w:rsidR="00710D88" w:rsidRPr="007912E1">
      <w:pPr>
        <w:jc w:val="center"/>
        <w:rPr>
          <w:rFonts w:cs="Times New Roman" w:eastAsia="Times New Roman"/>
          <w:szCs w:val="24"/>
        </w:rPr>
      </w:pPr>
    </w:p>
    <w:p w:rsidRDefault="00710D88" w:rsidP="00710D88" w:rsidR="00710D88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710D88" w:rsidP="00710D88" w:rsidR="00710D88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E637FA">
        <w:rPr>
          <w:rFonts w:cs="Times New Roman" w:eastAsia="Times New Roman"/>
          <w:szCs w:val="24"/>
        </w:rPr>
        <w:t>, v. r.</w:t>
      </w:r>
    </w:p>
    <w:p w:rsidRDefault="00710D88" w:rsidP="00710D88" w:rsidR="00710D88">
      <w:pPr>
        <w:jc w:val="left"/>
        <w:rPr>
          <w:rFonts w:cs="Times New Roman" w:eastAsia="Times New Roman"/>
          <w:szCs w:val="24"/>
        </w:rPr>
      </w:pPr>
    </w:p>
    <w:p w:rsidRDefault="00710D88" w:rsidP="00710D88" w:rsidR="00710D88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710D88" w:rsidP="00710D88" w:rsidR="00710D88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10D88" w:rsidP="00710D88" w:rsidR="00710D88">
      <w:pPr>
        <w:jc w:val="left"/>
        <w:rPr>
          <w:rFonts w:cs="Times New Roman" w:eastAsia="Times New Roman"/>
          <w:szCs w:val="24"/>
        </w:rPr>
      </w:pPr>
    </w:p>
    <w:p w:rsidRDefault="00710D88" w:rsidP="00710D88" w:rsidR="00710D88">
      <w:pPr>
        <w:jc w:val="left"/>
        <w:rPr>
          <w:rFonts w:cs="Times New Roman" w:eastAsia="Times New Roman"/>
          <w:szCs w:val="24"/>
        </w:rPr>
      </w:pPr>
    </w:p>
    <w:p w:rsidRDefault="00710D88" w:rsidP="00710D88" w:rsidR="00710D88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710D88" w:rsidP="00710D88" w:rsidR="00710D88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710D88" w:rsidP="00710D88" w:rsidR="00710D88" w:rsidRPr="007912E1">
      <w:pPr>
        <w:rPr>
          <w:rFonts w:eastAsiaTheme="minorHAnsi"/>
          <w:lang w:eastAsia="en-US"/>
        </w:rPr>
      </w:pPr>
    </w:p>
    <w:p w:rsidRDefault="00710D88" w:rsidP="00710D88" w:rsidR="00710D88" w:rsidRPr="007912E1">
      <w:pPr>
        <w:rPr>
          <w:rFonts w:eastAsiaTheme="minorHAnsi"/>
          <w:lang w:eastAsia="en-US"/>
        </w:rPr>
      </w:pPr>
    </w:p>
    <w:p w:rsidRDefault="00710D88" w:rsidP="00710D88" w:rsidR="00710D88" w:rsidRPr="007912E1">
      <w:pPr>
        <w:rPr>
          <w:rFonts w:eastAsiaTheme="minorHAnsi"/>
          <w:lang w:eastAsia="en-US"/>
        </w:rPr>
      </w:pPr>
    </w:p>
    <w:p w:rsidRDefault="00710D88" w:rsidP="00710D88" w:rsidR="00710D88" w:rsidRPr="007912E1">
      <w:pPr>
        <w:rPr>
          <w:rFonts w:eastAsiaTheme="minorHAnsi"/>
          <w:lang w:eastAsia="en-US"/>
        </w:rPr>
      </w:pPr>
    </w:p>
    <w:p w:rsidRDefault="00710D88" w:rsidP="00710D88" w:rsidR="00710D88" w:rsidRPr="007912E1">
      <w:pPr>
        <w:rPr>
          <w:rFonts w:eastAsiaTheme="minorHAnsi"/>
          <w:lang w:eastAsia="en-US"/>
        </w:rPr>
      </w:pPr>
    </w:p>
    <w:p w:rsidRDefault="00710D88" w:rsidP="00710D88" w:rsidR="00710D88" w:rsidRPr="007912E1">
      <w:pPr>
        <w:rPr>
          <w:rFonts w:eastAsiaTheme="minorHAnsi"/>
          <w:lang w:eastAsia="en-US"/>
        </w:rPr>
      </w:pPr>
    </w:p>
    <w:p w:rsidRDefault="00710D88" w:rsidP="00710D88" w:rsidR="00710D88" w:rsidRPr="007912E1"/>
    <w:p w:rsidRDefault="00710D88" w:rsidP="00710D88" w:rsidR="00710D88" w:rsidRPr="007912E1"/>
    <w:p w:rsidRDefault="00710D88" w:rsidP="00710D88" w:rsidR="00710D88" w:rsidRPr="007912E1"/>
    <w:p w:rsidRDefault="00710D88" w:rsidP="00710D88" w:rsidR="00710D88" w:rsidRPr="007912E1"/>
    <w:p w:rsidRDefault="00710D88" w:rsidP="00710D88" w:rsidR="00710D88" w:rsidRPr="007912E1"/>
    <w:p w:rsidRDefault="00710D88" w:rsidP="00710D88" w:rsidR="00710D88" w:rsidRPr="007912E1"/>
    <w:p w:rsidRDefault="00710D88" w:rsidP="00710D88" w:rsidR="00710D88" w:rsidRPr="007912E1"/>
    <w:p w:rsidRDefault="00710D88" w:rsidP="00710D88" w:rsidR="00710D88" w:rsidRPr="007912E1"/>
    <w:p w:rsidRDefault="00710D88" w:rsidP="00710D88" w:rsidR="00710D88" w:rsidRPr="007912E1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710D88" w:rsidP="00710D88" w:rsidR="00710D88"/>
    <w:p w:rsidRDefault="00070398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04B" w:rsidP="00710D88" w:rsidR="0075604B">
      <w:r>
        <w:separator/>
      </w:r>
    </w:p>
  </w:endnote>
  <w:endnote w:id="0" w:type="continuationSeparator">
    <w:p w:rsidRDefault="0075604B" w:rsidP="00710D88" w:rsidR="00756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04B" w:rsidP="00710D88" w:rsidR="0075604B">
      <w:r>
        <w:separator/>
      </w:r>
    </w:p>
  </w:footnote>
  <w:footnote w:id="0" w:type="continuationSeparator">
    <w:p w:rsidRDefault="0075604B" w:rsidP="00710D88" w:rsidR="00756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04B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7039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</w:t>
    </w:r>
    <w:r w:rsidR="00710D88">
      <w:rPr>
        <w:szCs w:val="24"/>
      </w:rPr>
      <w:t>83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04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St-10</w:t>
    </w:r>
    <w:r w:rsidR="00710D88">
      <w:rPr>
        <w:szCs w:val="24"/>
      </w:rPr>
      <w:t>83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24ED"/>
    <w:rsid w:val="00001112"/>
    <w:rsid w:val="000065A0"/>
    <w:rsid w:val="00014669"/>
    <w:rsid w:val="00020CD8"/>
    <w:rsid w:val="00035007"/>
    <w:rsid w:val="00043999"/>
    <w:rsid w:val="00057AD1"/>
    <w:rsid w:val="00070398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0D88"/>
    <w:rsid w:val="00715261"/>
    <w:rsid w:val="00722935"/>
    <w:rsid w:val="00731C13"/>
    <w:rsid w:val="0073518D"/>
    <w:rsid w:val="00737524"/>
    <w:rsid w:val="0075604B"/>
    <w:rsid w:val="007579BC"/>
    <w:rsid w:val="007A1751"/>
    <w:rsid w:val="007A62D2"/>
    <w:rsid w:val="007D27AF"/>
    <w:rsid w:val="007F4F77"/>
    <w:rsid w:val="007F6134"/>
    <w:rsid w:val="008024B7"/>
    <w:rsid w:val="00803E0A"/>
    <w:rsid w:val="00807468"/>
    <w:rsid w:val="00810972"/>
    <w:rsid w:val="00836659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37FA"/>
    <w:rsid w:val="00E645FB"/>
    <w:rsid w:val="00E777F5"/>
    <w:rsid w:val="00EA31F5"/>
    <w:rsid w:val="00EB47F5"/>
    <w:rsid w:val="00EC1778"/>
    <w:rsid w:val="00ED24ED"/>
    <w:rsid w:val="00EF35D9"/>
    <w:rsid w:val="00F029EA"/>
    <w:rsid w:val="00F05762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0D8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0D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0D8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D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0D8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0D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0D8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39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039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03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03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0D8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0D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0D8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D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0D8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0D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0D8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39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039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03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03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St-1083/2015</izvorni_sadrzaj>
    <derivirana_varijabla naziv="DomainObject.Predmet.OznakaBroj_1">St-1083/2015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LIBENTIA d.o.o. UMAG</izvorni_sadrzaj>
    <derivirana_varijabla naziv="DomainObject.Predmet.ProtustrankaFormated_1">  LIBENTIA d.o.o. UMAG</derivirana_varijabla>
  </DomainObject.Predmet.ProtustrankaFormated>
  <DomainObject.Predmet.ProtustrankaFormatedOIB>
    <izvorni_sadrzaj>  LIBENTIA d.o.o. UMAG, OIB 57690200123</izvorni_sadrzaj>
    <derivirana_varijabla naziv="DomainObject.Predmet.ProtustrankaFormatedOIB_1">  LIBENTIA d.o.o. UMAG, OIB 57690200123</derivirana_varijabla>
  </DomainObject.Predmet.ProtustrankaFormatedOIB>
  <DomainObject.Predmet.ProtustrankaFormatedWithAdress>
    <izvorni_sadrzaj> LIBENTIA d.o.o. UMAG, Šetalište V. Gortana 38, 52470 Umag</izvorni_sadrzaj>
    <derivirana_varijabla naziv="DomainObject.Predmet.ProtustrankaFormatedWithAdress_1"> LIBENTIA d.o.o. UMAG, Šetalište V. Gortana 38, 52470 Umag</derivirana_varijabla>
  </DomainObject.Predmet.ProtustrankaFormatedWithAdress>
  <DomainObject.Predmet.ProtustrankaFormatedWithAdressOIB>
    <izvorni_sadrzaj> LIBENTIA d.o.o. UMAG, OIB 57690200123, Šetalište V. Gortana 38, 52470 Umag</izvorni_sadrzaj>
    <derivirana_varijabla naziv="DomainObject.Predmet.ProtustrankaFormatedWithAdressOIB_1"> LIBENTIA d.o.o. UMAG, OIB 57690200123, Šetalište V. Gortana 38, 52470 Umag</derivirana_varijabla>
  </DomainObject.Predmet.ProtustrankaFormatedWithAdressOIB>
  <DomainObject.Predmet.ProtustrankaWithAdress>
    <izvorni_sadrzaj>LIBENTIA d.o.o. UMAG Šetalište V. Gortana 38, 52470 Umag</izvorni_sadrzaj>
    <derivirana_varijabla naziv="DomainObject.Predmet.ProtustrankaWithAdress_1">LIBENTIA d.o.o. UMAG Šetalište V. Gortana 38, 52470 Umag</derivirana_varijabla>
  </DomainObject.Predmet.ProtustrankaWithAdress>
  <DomainObject.Predmet.ProtustrankaWithAdressOIB>
    <izvorni_sadrzaj>LIBENTIA d.o.o. UMAG, OIB 57690200123, Šetalište V. Gortana 38, 52470 Umag</izvorni_sadrzaj>
    <derivirana_varijabla naziv="DomainObject.Predmet.ProtustrankaWithAdressOIB_1">LIBENTIA d.o.o. UMAG, OIB 57690200123, Šetalište V. Gortana 38, 52470 Umag</derivirana_varijabla>
  </DomainObject.Predmet.ProtustrankaWithAdressOIB>
  <DomainObject.Predmet.ProtustrankaNazivFormated>
    <izvorni_sadrzaj>LIBENTIA d.o.o. UMAG</izvorni_sadrzaj>
    <derivirana_varijabla naziv="DomainObject.Predmet.ProtustrankaNazivFormated_1">LIBENTIA d.o.o. UMAG</derivirana_varijabla>
  </DomainObject.Predmet.ProtustrankaNazivFormated>
  <DomainObject.Predmet.ProtustrankaNazivFormatedOIB>
    <izvorni_sadrzaj>LIBENTIA d.o.o. UMAG, OIB 57690200123</izvorni_sadrzaj>
    <derivirana_varijabla naziv="DomainObject.Predmet.ProtustrankaNazivFormatedOIB_1">LIBENTIA d.o.o. UMAG, OIB 57690200123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1109.48</izvorni_sadrzaj>
    <derivirana_varijabla naziv="DomainObject.Predmet.TrenutnaVrijednost_1">1109.48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LIBENTIA d.o.o. UMAG</item>
    </izvorni_sadrzaj>
    <derivirana_varijabla naziv="DomainObject.Predmet.ProtuStrankaListFormated_1">
      <item>LIBENTIA d.o.o. UMAG</item>
    </derivirana_varijabla>
  </DomainObject.Predmet.ProtuStrankaListFormated>
  <DomainObject.Predmet.ProtuStrankaListFormatedOIB>
    <izvorni_sadrzaj>
      <item>LIBENTIA d.o.o. UMAG, OIB 57690200123</item>
    </izvorni_sadrzaj>
    <derivirana_varijabla naziv="DomainObject.Predmet.ProtuStrankaListFormatedOIB_1">
      <item>LIBENTIA d.o.o. UMAG, OIB 57690200123</item>
    </derivirana_varijabla>
  </DomainObject.Predmet.ProtuStrankaListFormatedOIB>
  <DomainObject.Predmet.ProtuStrankaListFormatedWithAdress>
    <izvorni_sadrzaj>
      <item>LIBENTIA d.o.o. UMAG, Šetalište V. Gortana 38, 52470 Umag</item>
    </izvorni_sadrzaj>
    <derivirana_varijabla naziv="DomainObject.Predmet.ProtuStrankaListFormatedWithAdress_1">
      <item>LIBENTIA d.o.o. UMAG, Šetalište V. Gortana 38, 52470 Umag</item>
    </derivirana_varijabla>
  </DomainObject.Predmet.ProtuStrankaListFormatedWithAdress>
  <DomainObject.Predmet.ProtuStrankaListFormatedWithAdressOIB>
    <izvorni_sadrzaj>
      <item>LIBENTIA d.o.o. UMAG, OIB 57690200123, Šetalište V. Gortana 38, 52470 Umag</item>
    </izvorni_sadrzaj>
    <derivirana_varijabla naziv="DomainObject.Predmet.ProtuStrankaListFormatedWithAdressOIB_1">
      <item>LIBENTIA d.o.o. UMAG, OIB 57690200123, Šetalište V. Gortana 38, 52470 Umag</item>
    </derivirana_varijabla>
  </DomainObject.Predmet.ProtuStrankaListFormatedWithAdressOIB>
  <DomainObject.Predmet.ProtuStrankaListNazivFormated>
    <izvorni_sadrzaj>
      <item>LIBENTIA d.o.o. UMAG</item>
    </izvorni_sadrzaj>
    <derivirana_varijabla naziv="DomainObject.Predmet.ProtuStrankaListNazivFormated_1">
      <item>LIBENTIA d.o.o. UMAG</item>
    </derivirana_varijabla>
  </DomainObject.Predmet.ProtuStrankaListNazivFormated>
  <DomainObject.Predmet.ProtuStrankaListNazivFormatedOIB>
    <izvorni_sadrzaj>
      <item>LIBENTIA d.o.o. UMAG, OIB 57690200123</item>
    </izvorni_sadrzaj>
    <derivirana_varijabla naziv="DomainObject.Predmet.ProtuStrankaListNazivFormatedOIB_1">
      <item>LIBENTIA d.o.o. UMAG, OIB 57690200123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LIBENTIA d.o.o. UMAG</izvorni_sadrzaj>
    <derivirana_varijabla naziv="DomainObject.Predmet.ProtustrankaIDrugi_1">LIBENTIA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LIBENTIA d.o.o. UMAG, OIB 57690200123, Šetalište V. Gortana 38, 52470 Umag</izvorni_sadrzaj>
    <derivirana_varijabla naziv="DomainObject.Predmet.ProtustrankaIDrugiAdressOIB_1">LIBENTIA d.o.o. UMAG, OIB 57690200123, Šetalište V.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LIBENTIA d.o.o. UMAG</item>
    </izvorni_sadrzaj>
    <derivirana_varijabla naziv="DomainObject.Predmet.SudioniciListNaziv_1">
      <item>FINANCIJSKA AGENCIJA, RC RIJEKA, PODRUŽNICA PULA, PULA</item>
      <item>LIBENTIA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LIBENTIA d.o.o. UMAG, OIB 57690200123, Šetalište V. Gortana 38,52470 Umag</item>
    </izvorni_sadrzaj>
    <derivirana_varijabla naziv="DomainObject.Predmet.SudioniciListAdressOIB_1">
      <item>FINANCIJSKA AGENCIJA, RC RIJEKA, PODRUŽNICA PULA, PULA, OIB 85821130368, Ulica grada Vukovara 70,Zagreb</item>
      <item>LIBENTIA d.o.o. UMAG, OIB 57690200123, Šetalište V.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57690200123</item>
    </izvorni_sadrzaj>
    <derivirana_varijabla naziv="DomainObject.Predmet.SudioniciListNazivOIB_1">
      <item>, OIB 85821130368</item>
      <item>, OIB 57690200123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414</properties:Words>
  <properties:Characters>2201</properties:Characters>
  <properties:Lines>96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2016-01-13T09:11:00Z</dcterms:created>
  <dc:creator>Mihaela Kaligari</dc:creator>
  <dc:description/>
  <cp:keywords/>
  <cp:lastModifiedBy>Sanja Prodan</cp:lastModifiedBy>
  <cp:lastPrinted>2016-01-13T09:13:00Z</cp:lastPrinted>
  <dcterms:modified xmlns:xsi="http://www.w3.org/2001/XMLSchema-instance" xsi:type="dcterms:W3CDTF">2016-01-15T11:07:00Z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