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21fe" w14:paraId="e8921fe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71151">
        <w:rPr>
          <w:sz w:val="22"/>
          <w:szCs w:val="22"/>
        </w:rPr>
        <w:t xml:space="preserve">                                        </w:t>
      </w:r>
      <w:r w:rsidR="006300DB">
        <w:rPr>
          <w:sz w:val="22"/>
          <w:szCs w:val="22"/>
        </w:rPr>
        <w:t xml:space="preserve">                </w:t>
      </w:r>
      <w:r w:rsidR="00A62019">
        <w:rPr>
          <w:sz w:val="22"/>
          <w:szCs w:val="22"/>
        </w:rPr>
        <w:t xml:space="preserve">            </w:t>
      </w:r>
      <w:r w:rsidR="006300DB">
        <w:rPr>
          <w:sz w:val="22"/>
          <w:szCs w:val="22"/>
        </w:rPr>
        <w:t xml:space="preserve">             </w:t>
      </w:r>
      <w:r w:rsidR="00D71151">
        <w:rPr>
          <w:sz w:val="22"/>
          <w:szCs w:val="22"/>
        </w:rPr>
        <w:t xml:space="preserve"> 3 St-</w:t>
      </w:r>
      <w:r w:rsidR="0025596C">
        <w:rPr>
          <w:sz w:val="22"/>
          <w:szCs w:val="22"/>
        </w:rPr>
        <w:t xml:space="preserve">599/18-12    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25596C">
        <w:t>HERA PROMOCIJA d.o.o. trgovinu i usluge Zagreb, Travnička 13,</w:t>
      </w:r>
      <w:r w:rsidR="00A62019">
        <w:t xml:space="preserve"> OIB 04557132146, MBS 080242265</w:t>
      </w:r>
      <w:r w:rsidR="006300DB">
        <w:t xml:space="preserve">, </w:t>
      </w:r>
      <w:r w:rsidR="003B4C28">
        <w:t xml:space="preserve">dana </w:t>
      </w:r>
      <w:r w:rsidR="006300DB">
        <w:t xml:space="preserve">23. listopada 2018.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0C543C" w:rsidR="00BB2037" w:rsidRPr="007F075E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rPr>
          <w:b/>
          <w:bCs/>
        </w:rPr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25596C">
        <w:t xml:space="preserve">HERA PROMOCIJA d.o.o. trgovinu i usluge Zagreb, Travnička 13, OIB 04557132146, MBS 080242265 </w:t>
      </w:r>
      <w:r w:rsidR="006300DB">
        <w:t xml:space="preserve">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25596C">
        <w:rPr>
          <w:b/>
        </w:rPr>
        <w:t>599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F679E1" w:rsidRPr="00F679E1">
        <w:rPr>
          <w:b/>
        </w:rPr>
        <w:t>31.000,00</w:t>
      </w:r>
      <w:r w:rsidR="00F679E1">
        <w:t xml:space="preserve"> </w:t>
      </w:r>
      <w:r w:rsidR="009B61F0" w:rsidRPr="00E65680">
        <w:rPr>
          <w:b/>
        </w:rPr>
        <w:t>kn</w:t>
      </w:r>
      <w:r w:rsidR="000C543C" w:rsidRPr="00A4584F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9B61F0"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575754" w:rsidR="009B61F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E6000B" w:rsidP="00FB2AB4" w:rsidR="00E6000B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7F075E" w:rsidP="007F075E" w:rsidR="007F075E">
      <w:pPr>
        <w:ind w:firstLine="708"/>
        <w:jc w:val="both"/>
        <w:rPr>
          <w:b/>
        </w:rPr>
      </w:pPr>
      <w:r>
        <w:t>Dužnik Hera promocija d.o.o. Zagreb zastupan po punomoćniku je podnio Trgovačkom sudu u Zagrebu</w:t>
      </w:r>
      <w:r>
        <w:rPr>
          <w:b/>
        </w:rPr>
        <w:t xml:space="preserve"> </w:t>
      </w:r>
      <w:r>
        <w:t xml:space="preserve">prijedlog za otvaranje stečajnog postupka  dana 31. kolovoza 2017.   </w:t>
      </w:r>
    </w:p>
    <w:p w:rsidRDefault="007F075E" w:rsidP="007F075E" w:rsidR="007F075E">
      <w:pPr>
        <w:jc w:val="both"/>
      </w:pPr>
    </w:p>
    <w:p w:rsidRDefault="007F075E" w:rsidP="007F075E" w:rsidR="007F075E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8032F" w:rsidP="00C8032F" w:rsidR="00C8032F">
      <w:pPr>
        <w:jc w:val="both"/>
      </w:pPr>
    </w:p>
    <w:p w:rsidRDefault="00C43FA3" w:rsidP="000C543C" w:rsidR="00743ABF">
      <w:pPr>
        <w:ind w:firstLine="720"/>
        <w:jc w:val="both"/>
      </w:pPr>
      <w:r>
        <w:lastRenderedPageBreak/>
        <w:t xml:space="preserve">Sukladno Izvješću privremenog stečajnog upravitelja određenog rješenjem ovog suda </w:t>
      </w:r>
      <w:r w:rsidR="00B9414B">
        <w:t>3 St-</w:t>
      </w:r>
      <w:r w:rsidR="00DD0115">
        <w:t>599/18-</w:t>
      </w:r>
      <w:r w:rsidR="00D52F08">
        <w:t>7 od 17.</w:t>
      </w:r>
      <w:r w:rsidR="00C8032F">
        <w:t>rujna 2018.</w:t>
      </w:r>
      <w:r>
        <w:t xml:space="preserve"> g., koje je usmeno iznio na ročištu održanom dana </w:t>
      </w:r>
      <w:r w:rsidR="000606CE">
        <w:t>23. listopada 201</w:t>
      </w:r>
      <w:r w:rsidR="00006C35">
        <w:t>8</w:t>
      </w:r>
      <w:r w:rsidR="00FB2AB4">
        <w:t>.</w:t>
      </w:r>
      <w:r w:rsidR="00CA7C83">
        <w:t xml:space="preserve"> razvidno je da su kod </w:t>
      </w:r>
      <w:r>
        <w:t>stečajnog dužnika ostvareni stečajni razlozi predviđeni člankom 5. Stečajnog zakona - dužnik je nesposoban za plaćanje i prezadužen.</w:t>
      </w:r>
    </w:p>
    <w:p w:rsidRDefault="00BD7938" w:rsidP="000C543C" w:rsidR="00BD7938">
      <w:pPr>
        <w:ind w:firstLine="720"/>
        <w:jc w:val="both"/>
      </w:pPr>
    </w:p>
    <w:p w:rsidRDefault="001710E4" w:rsidP="000C543C" w:rsidR="001710E4">
      <w:pPr>
        <w:ind w:firstLine="720"/>
        <w:jc w:val="both"/>
      </w:pPr>
      <w:r>
        <w:t>Predvidivi troškovi stečajnog postupka prema ocjeni ovog suda iznosili bi 31.0</w:t>
      </w:r>
      <w:r w:rsidR="00625A12">
        <w:t xml:space="preserve">00,00 kn (troškovi otvaranja žiro-računa, </w:t>
      </w:r>
      <w:r w:rsidR="00BD7938">
        <w:t>izrad</w:t>
      </w:r>
      <w:r w:rsidR="00625A12">
        <w:t>e</w:t>
      </w:r>
      <w:r w:rsidR="00BD7938">
        <w:t>a žiga, arhiviranje građe dužnika</w:t>
      </w:r>
      <w:r w:rsidR="00B32DEB">
        <w:t>, nagrada i naknada za rad steč</w:t>
      </w:r>
      <w:r w:rsidR="00BD7938">
        <w:t>a</w:t>
      </w:r>
      <w:r w:rsidR="00B32DEB">
        <w:t>jn</w:t>
      </w:r>
      <w:r w:rsidR="00BD7938">
        <w:t>om upravitelju, knjigovodst</w:t>
      </w:r>
      <w:r w:rsidR="00625A12">
        <w:t>vene usluge, uredski materijal i  dr.)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FC33DD">
        <w:t>31.000,00</w:t>
      </w:r>
      <w:r w:rsidR="000606CE" w:rsidRPr="000606CE">
        <w:t xml:space="preserve">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606CE">
        <w:t xml:space="preserve">23. listopada 2018.               </w:t>
      </w:r>
    </w:p>
    <w:p w:rsidRDefault="004453B6" w:rsidP="004453B6" w:rsidR="004453B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453B6" w:rsidP="004453B6" w:rsidR="004453B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91C0B" w:rsidP="004B741D" w:rsidR="00991C0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84B61">
        <w:t xml:space="preserve">25.11.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9A8" w:rsidR="005E49A8">
      <w:r>
        <w:separator/>
      </w:r>
    </w:p>
  </w:endnote>
  <w:endnote w:id="0" w:type="continuationSeparator">
    <w:p w:rsidRDefault="005E49A8" w:rsidR="005E4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9A8" w:rsidR="005E49A8">
      <w:r>
        <w:separator/>
      </w:r>
    </w:p>
  </w:footnote>
  <w:footnote w:id="0" w:type="continuationSeparator">
    <w:p w:rsidRDefault="005E49A8" w:rsidR="005E4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0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5227865"/>
      <w:docPartObj>
        <w:docPartGallery w:val="Page Numbers (Top of Page)"/>
        <w:docPartUnique/>
      </w:docPartObj>
    </w:sdtPr>
    <w:sdtEndPr/>
    <w:sdtContent>
      <w:p w:rsidRDefault="00773931" w:rsidP="00773931" w:rsidR="0077393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D16">
          <w:rPr>
            <w:noProof/>
          </w:rPr>
          <w:t>2</w:t>
        </w:r>
        <w:r>
          <w:fldChar w:fldCharType="end"/>
        </w:r>
        <w:r>
          <w:t xml:space="preserve">                                  3 St-</w:t>
        </w:r>
        <w:r w:rsidR="00BD7938">
          <w:t>599/18-</w:t>
        </w:r>
        <w:r>
          <w:t>12</w:t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1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6232"/>
    <w:rsid w:val="000C20F1"/>
    <w:rsid w:val="000C543C"/>
    <w:rsid w:val="000C5CB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10E4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96C"/>
    <w:rsid w:val="00255E1A"/>
    <w:rsid w:val="00291B9C"/>
    <w:rsid w:val="002B2C69"/>
    <w:rsid w:val="002E20BE"/>
    <w:rsid w:val="002E4FA2"/>
    <w:rsid w:val="00301AF4"/>
    <w:rsid w:val="003021E7"/>
    <w:rsid w:val="003050AD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453B6"/>
    <w:rsid w:val="00451DD6"/>
    <w:rsid w:val="00470B34"/>
    <w:rsid w:val="004806AD"/>
    <w:rsid w:val="00484B61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5624C"/>
    <w:rsid w:val="00570B0B"/>
    <w:rsid w:val="00575754"/>
    <w:rsid w:val="00580AE3"/>
    <w:rsid w:val="00581D53"/>
    <w:rsid w:val="005917F2"/>
    <w:rsid w:val="00596DE6"/>
    <w:rsid w:val="005B403D"/>
    <w:rsid w:val="005C1CFD"/>
    <w:rsid w:val="005D2148"/>
    <w:rsid w:val="005D2412"/>
    <w:rsid w:val="005D2989"/>
    <w:rsid w:val="005D6E10"/>
    <w:rsid w:val="005E49A8"/>
    <w:rsid w:val="00607E75"/>
    <w:rsid w:val="00610A4E"/>
    <w:rsid w:val="006139EC"/>
    <w:rsid w:val="006235FB"/>
    <w:rsid w:val="00625A12"/>
    <w:rsid w:val="00626EC3"/>
    <w:rsid w:val="006300DB"/>
    <w:rsid w:val="00630D16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328DC"/>
    <w:rsid w:val="007400A8"/>
    <w:rsid w:val="00743ABF"/>
    <w:rsid w:val="007469BF"/>
    <w:rsid w:val="0074711B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7F075E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455EB"/>
    <w:rsid w:val="00945A56"/>
    <w:rsid w:val="00953C0B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62019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32DEB"/>
    <w:rsid w:val="00B41F79"/>
    <w:rsid w:val="00B9209F"/>
    <w:rsid w:val="00B9414B"/>
    <w:rsid w:val="00BB2037"/>
    <w:rsid w:val="00BB36DC"/>
    <w:rsid w:val="00BC33DE"/>
    <w:rsid w:val="00BC4DD6"/>
    <w:rsid w:val="00BC7CCD"/>
    <w:rsid w:val="00BD2EC4"/>
    <w:rsid w:val="00BD7938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032F"/>
    <w:rsid w:val="00C9197B"/>
    <w:rsid w:val="00CA5EA9"/>
    <w:rsid w:val="00CA7C83"/>
    <w:rsid w:val="00CB09AA"/>
    <w:rsid w:val="00CB0F92"/>
    <w:rsid w:val="00CD5342"/>
    <w:rsid w:val="00CE19FA"/>
    <w:rsid w:val="00CF4431"/>
    <w:rsid w:val="00D178DC"/>
    <w:rsid w:val="00D217E4"/>
    <w:rsid w:val="00D24493"/>
    <w:rsid w:val="00D43D85"/>
    <w:rsid w:val="00D52F08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0115"/>
    <w:rsid w:val="00DD2365"/>
    <w:rsid w:val="00DD6D10"/>
    <w:rsid w:val="00DE3087"/>
    <w:rsid w:val="00DE58F9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679E1"/>
    <w:rsid w:val="00F76EF7"/>
    <w:rsid w:val="00F80660"/>
    <w:rsid w:val="00F81165"/>
    <w:rsid w:val="00F81190"/>
    <w:rsid w:val="00F83966"/>
    <w:rsid w:val="00F8686C"/>
    <w:rsid w:val="00FA7686"/>
    <w:rsid w:val="00FB2AB4"/>
    <w:rsid w:val="00FC33DD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0D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0D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D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D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0D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0D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D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D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083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St-599/2018</izvorni_sadrzaj>
    <derivirana_varijabla naziv="DomainObject.Predmet.OznakaBroj_1">St-599/2018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HERA PROMOCIJA d.o.o. trgovinu i usluge</izvorni_sadrzaj>
    <derivirana_varijabla naziv="DomainObject.Predmet.ProtustrankaFormated_1">  HERA PROMOCIJA d.o.o. trgovinu i usluge</derivirana_varijabla>
  </DomainObject.Predmet.ProtustrankaFormated>
  <DomainObject.Predmet.ProtustrankaFormatedOIB>
    <izvorni_sadrzaj>  HERA PROMOCIJA d.o.o. trgovinu i usluge, OIB 04557132146</izvorni_sadrzaj>
    <derivirana_varijabla naziv="DomainObject.Predmet.ProtustrankaFormatedOIB_1">  HERA PROMOCIJA d.o.o. trgovinu i usluge, OIB 04557132146</derivirana_varijabla>
  </DomainObject.Predmet.ProtustrankaFormatedOIB>
  <DomainObject.Predmet.ProtustrankaFormatedWithAdress>
    <izvorni_sadrzaj> HERA PROMOCIJA d.o.o. trgovinu i usluge, Travnička 13, 10000 Zagreb</izvorni_sadrzaj>
    <derivirana_varijabla naziv="DomainObject.Predmet.ProtustrankaFormatedWithAdress_1"> HERA PROMOCIJA d.o.o. trgovinu i usluge, Travnička 13, 10000 Zagreb</derivirana_varijabla>
  </DomainObject.Predmet.ProtustrankaFormatedWithAdress>
  <DomainObject.Predmet.ProtustrankaFormatedWithAdressOIB>
    <izvorni_sadrzaj> HERA PROMOCIJA d.o.o. trgovinu i usluge, OIB 04557132146, Travnička 13, 10000 Zagreb</izvorni_sadrzaj>
    <derivirana_varijabla naziv="DomainObject.Predmet.ProtustrankaFormatedWithAdressOIB_1"> HERA PROMOCIJA d.o.o. trgovinu i usluge, OIB 04557132146, Travnička 13, 10000 Zagreb</derivirana_varijabla>
  </DomainObject.Predmet.ProtustrankaFormatedWithAdressOIB>
  <DomainObject.Predmet.ProtustrankaWithAdress>
    <izvorni_sadrzaj>HERA PROMOCIJA d.o.o. trgovinu i usluge Travnička 13, 10000 Zagreb</izvorni_sadrzaj>
    <derivirana_varijabla naziv="DomainObject.Predmet.ProtustrankaWithAdress_1">HERA PROMOCIJA d.o.o. trgovinu i usluge Travnička 13, 10000 Zagreb</derivirana_varijabla>
  </DomainObject.Predmet.ProtustrankaWithAdress>
  <DomainObject.Predmet.ProtustrankaWithAdressOIB>
    <izvorni_sadrzaj>HERA PROMOCIJA d.o.o. trgovinu i usluge, OIB 04557132146, Travnička 13, 10000 Zagreb</izvorni_sadrzaj>
    <derivirana_varijabla naziv="DomainObject.Predmet.ProtustrankaWithAdressOIB_1">HERA PROMOCIJA d.o.o. trgovinu i usluge, OIB 04557132146, Travnička 13, 10000 Zagreb</derivirana_varijabla>
  </DomainObject.Predmet.ProtustrankaWithAdressOIB>
  <DomainObject.Predmet.ProtustrankaNazivFormated>
    <izvorni_sadrzaj>HERA PROMOCIJA d.o.o. trgovinu i usluge</izvorni_sadrzaj>
    <derivirana_varijabla naziv="DomainObject.Predmet.ProtustrankaNazivFormated_1">HERA PROMOCIJA d.o.o. trgovinu i usluge</derivirana_varijabla>
  </DomainObject.Predmet.ProtustrankaNazivFormated>
  <DomainObject.Predmet.ProtustrankaNazivFormatedOIB>
    <izvorni_sadrzaj>HERA PROMOCIJA d.o.o. trgovinu i usluge, OIB 04557132146</izvorni_sadrzaj>
    <derivirana_varijabla naziv="DomainObject.Predmet.ProtustrankaNazivFormatedOIB_1">HERA PROMOCIJA d.o.o. trgovinu i usluge, OIB 04557132146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HERA PROMOCIJA d.o.o. trgovinu i usluge</izvorni_sadrzaj>
    <derivirana_varijabla naziv="DomainObject.Predmet.StrankaFormated_1">  HERA PROMOCIJA d.o.o. trgovinu i usluge</derivirana_varijabla>
  </DomainObject.Predmet.StrankaFormated>
  <DomainObject.Predmet.StrankaFormatedOIB>
    <izvorni_sadrzaj>  HERA PROMOCIJA d.o.o. trgovinu i usluge, OIB 04557132146</izvorni_sadrzaj>
    <derivirana_varijabla naziv="DomainObject.Predmet.StrankaFormatedOIB_1">  HERA PROMOCIJA d.o.o. trgovinu i usluge, OIB 04557132146</derivirana_varijabla>
  </DomainObject.Predmet.StrankaFormatedOIB>
  <DomainObject.Predmet.StrankaFormatedWithAdress>
    <izvorni_sadrzaj> HERA PROMOCIJA d.o.o. trgovinu i usluge, Travnička 13, 10000 Zagreb</izvorni_sadrzaj>
    <derivirana_varijabla naziv="DomainObject.Predmet.StrankaFormatedWithAdress_1"> HERA PROMOCIJA d.o.o. trgovinu i usluge, Travnička 13, 10000 Zagreb</derivirana_varijabla>
  </DomainObject.Predmet.StrankaFormatedWithAdress>
  <DomainObject.Predmet.StrankaFormatedWithAdressOIB>
    <izvorni_sadrzaj> HERA PROMOCIJA d.o.o. trgovinu i usluge, OIB 04557132146, Travnička 13, 10000 Zagreb</izvorni_sadrzaj>
    <derivirana_varijabla naziv="DomainObject.Predmet.StrankaFormatedWithAdressOIB_1"> HERA PROMOCIJA d.o.o. trgovinu i usluge, OIB 04557132146, Travnička 13, 10000 Zagreb</derivirana_varijabla>
  </DomainObject.Predmet.StrankaFormatedWithAdressOIB>
  <DomainObject.Predmet.StrankaWithAdress>
    <izvorni_sadrzaj>HERA PROMOCIJA d.o.o. trgovinu i usluge Travnička 13,10000 Zagreb</izvorni_sadrzaj>
    <derivirana_varijabla naziv="DomainObject.Predmet.StrankaWithAdress_1">HERA PROMOCIJA d.o.o. trgovinu i usluge Travnička 13,10000 Zagreb</derivirana_varijabla>
  </DomainObject.Predmet.StrankaWithAdress>
  <DomainObject.Predmet.StrankaWithAdressOIB>
    <izvorni_sadrzaj>HERA PROMOCIJA d.o.o. trgovinu i usluge, OIB 04557132146, Travnička 13,10000 Zagreb</izvorni_sadrzaj>
    <derivirana_varijabla naziv="DomainObject.Predmet.StrankaWithAdressOIB_1">HERA PROMOCIJA d.o.o. trgovinu i usluge, OIB 04557132146, Travnička 13,10000 Zagreb</derivirana_varijabla>
  </DomainObject.Predmet.StrankaWithAdressOIB>
  <DomainObject.Predmet.StrankaNazivFormated>
    <izvorni_sadrzaj>HERA PROMOCIJA d.o.o. trgovinu i usluge</izvorni_sadrzaj>
    <derivirana_varijabla naziv="DomainObject.Predmet.StrankaNazivFormated_1">HERA PROMOCIJA d.o.o. trgovinu i usluge</derivirana_varijabla>
  </DomainObject.Predmet.StrankaNazivFormated>
  <DomainObject.Predmet.StrankaNazivFormatedOIB>
    <izvorni_sadrzaj>HERA PROMOCIJA d.o.o. trgovinu i usluge, OIB 04557132146</izvorni_sadrzaj>
    <derivirana_varijabla naziv="DomainObject.Predmet.StrankaNazivFormatedOIB_1">HERA PROMOCIJA d.o.o. trgovinu i usluge, OIB 04557132146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HERA PROMOCIJA d.o.o. trgovinu i usluge</item>
    </izvorni_sadrzaj>
    <derivirana_varijabla naziv="DomainObject.Predmet.StrankaListFormated_1">
      <item>HERA PROMOCIJA d.o.o. trgovinu i usluge</item>
    </derivirana_varijabla>
  </DomainObject.Predmet.StrankaListFormated>
  <DomainObject.Predmet.StrankaListFormatedOIB>
    <izvorni_sadrzaj>
      <item>HERA PROMOCIJA d.o.o. trgovinu i usluge, OIB 04557132146</item>
    </izvorni_sadrzaj>
    <derivirana_varijabla naziv="DomainObject.Predmet.StrankaListFormatedOIB_1">
      <item>HERA PROMOCIJA d.o.o. trgovinu i usluge, OIB 04557132146</item>
    </derivirana_varijabla>
  </DomainObject.Predmet.StrankaListFormatedOIB>
  <DomainObject.Predmet.StrankaListFormatedWithAdress>
    <izvorni_sadrzaj>
      <item>HERA PROMOCIJA d.o.o. trgovinu i usluge, Travnička 13, 10000 Zagreb</item>
    </izvorni_sadrzaj>
    <derivirana_varijabla naziv="DomainObject.Predmet.StrankaListFormatedWithAdress_1">
      <item>HERA PROMOCIJA d.o.o. trgovinu i usluge, Travnička 13, 10000 Zagreb</item>
    </derivirana_varijabla>
  </DomainObject.Predmet.StrankaListFormatedWithAdress>
  <DomainObject.Predmet.StrankaListFormatedWithAdressOIB>
    <izvorni_sadrzaj>
      <item>HERA PROMOCIJA d.o.o. trgovinu i usluge, OIB 04557132146, Travnička 13, 10000 Zagreb</item>
    </izvorni_sadrzaj>
    <derivirana_varijabla naziv="DomainObject.Predmet.StrankaListFormatedWithAdressOIB_1">
      <item>HERA PROMOCIJA d.o.o. trgovinu i usluge, OIB 04557132146, Travnička 13, 10000 Zagreb</item>
    </derivirana_varijabla>
  </DomainObject.Predmet.StrankaListFormatedWithAdressOIB>
  <DomainObject.Predmet.StrankaListNazivFormated>
    <izvorni_sadrzaj>
      <item>HERA PROMOCIJA d.o.o. trgovinu i usluge</item>
    </izvorni_sadrzaj>
    <derivirana_varijabla naziv="DomainObject.Predmet.StrankaListNazivFormated_1">
      <item>HERA PROMOCIJA d.o.o. trgovinu i usluge</item>
    </derivirana_varijabla>
  </DomainObject.Predmet.StrankaListNazivFormated>
  <DomainObject.Predmet.StrankaListNazivFormatedOIB>
    <izvorni_sadrzaj>
      <item>HERA PROMOCIJA d.o.o. trgovinu i usluge, OIB 04557132146</item>
    </izvorni_sadrzaj>
    <derivirana_varijabla naziv="DomainObject.Predmet.StrankaListNazivFormatedOIB_1">
      <item>HERA PROMOCIJA d.o.o. trgovinu i usluge, OIB 04557132146</item>
    </derivirana_varijabla>
  </DomainObject.Predmet.StrankaListNazivFormatedOIB>
  <DomainObject.Predmet.ProtuStrankaListFormated>
    <izvorni_sadrzaj>
      <item>HERA PROMOCIJA d.o.o. trgovinu i usluge</item>
    </izvorni_sadrzaj>
    <derivirana_varijabla naziv="DomainObject.Predmet.ProtuStrankaListFormated_1">
      <item>HERA PROMOCIJA d.o.o. trgovinu i usluge</item>
    </derivirana_varijabla>
  </DomainObject.Predmet.ProtuStrankaListFormated>
  <DomainObject.Predmet.ProtuStrankaListFormatedOIB>
    <izvorni_sadrzaj>
      <item>HERA PROMOCIJA d.o.o. trgovinu i usluge, OIB 04557132146</item>
    </izvorni_sadrzaj>
    <derivirana_varijabla naziv="DomainObject.Predmet.ProtuStrankaListFormatedOIB_1">
      <item>HERA PROMOCIJA d.o.o. trgovinu i usluge, OIB 04557132146</item>
    </derivirana_varijabla>
  </DomainObject.Predmet.ProtuStrankaListFormatedOIB>
  <DomainObject.Predmet.ProtuStrankaListFormatedWithAdress>
    <izvorni_sadrzaj>
      <item>HERA PROMOCIJA d.o.o. trgovinu i usluge, Travnička 13, 10000 Zagreb</item>
    </izvorni_sadrzaj>
    <derivirana_varijabla naziv="DomainObject.Predmet.ProtuStrankaListFormatedWithAdress_1">
      <item>HERA PROMOCIJA d.o.o. trgovinu i usluge, Travnička 13, 10000 Zagreb</item>
    </derivirana_varijabla>
  </DomainObject.Predmet.ProtuStrankaListFormatedWithAdress>
  <DomainObject.Predmet.ProtuStrankaListFormatedWithAdressOIB>
    <izvorni_sadrzaj>
      <item>HERA PROMOCIJA d.o.o. trgovinu i usluge, OIB 04557132146, Travnička 13, 10000 Zagreb</item>
    </izvorni_sadrzaj>
    <derivirana_varijabla naziv="DomainObject.Predmet.ProtuStrankaListFormatedWithAdressOIB_1">
      <item>HERA PROMOCIJA d.o.o. trgovinu i usluge, OIB 04557132146, Travnička 13, 10000 Zagreb</item>
    </derivirana_varijabla>
  </DomainObject.Predmet.ProtuStrankaListFormatedWithAdressOIB>
  <DomainObject.Predmet.ProtuStrankaListNazivFormated>
    <izvorni_sadrzaj>
      <item>HERA PROMOCIJA d.o.o. trgovinu i usluge</item>
    </izvorni_sadrzaj>
    <derivirana_varijabla naziv="DomainObject.Predmet.ProtuStrankaListNazivFormated_1">
      <item>HERA PROMOCIJA d.o.o. trgovinu i usluge</item>
    </derivirana_varijabla>
  </DomainObject.Predmet.ProtuStrankaListNazivFormated>
  <DomainObject.Predmet.ProtuStrankaListNazivFormatedOIB>
    <izvorni_sadrzaj>
      <item>HERA PROMOCIJA d.o.o. trgovinu i usluge, OIB 04557132146</item>
    </izvorni_sadrzaj>
    <derivirana_varijabla naziv="DomainObject.Predmet.ProtuStrankaListNazivFormatedOIB_1">
      <item>HERA PROMOCIJA d.o.o. trgovinu i usluge, OIB 04557132146</item>
    </derivirana_varijabla>
  </DomainObject.Predmet.ProtuStrankaListNazivFormatedOIB>
  <DomainObject.Predmet.OstaliListFormated>
    <izvorni_sadrzaj>
      <item>OD STEFANOVIĆ &amp; VRDELJA</item>
      <item>Igor Vujnović</item>
    </izvorni_sadrzaj>
    <derivirana_varijabla naziv="DomainObject.Predmet.OstaliListFormated_1">
      <item>OD STEFANOVIĆ &amp; VRDELJA</item>
      <item>Igor Vujnović</item>
    </derivirana_varijabla>
  </DomainObject.Predmet.OstaliListFormated>
  <DomainObject.Predmet.OstaliListFormatedOIB>
    <izvorni_sadrzaj>
      <item>OD STEFANOVIĆ &amp; VRDELJA</item>
      <item>Igor Vujnović, OIB 38802001386</item>
    </izvorni_sadrzaj>
    <derivirana_varijabla naziv="DomainObject.Predmet.OstaliListFormatedOIB_1">
      <item>OD STEFANOVIĆ &amp; VRDELJA</item>
      <item>Igor Vujnović, OIB 38802001386</item>
    </derivirana_varijabla>
  </DomainObject.Predmet.OstaliListFormatedOIB>
  <DomainObject.Predmet.OstaliListFormatedWithAdress>
    <izvorni_sadrzaj>
      <item>OD STEFANOVIĆ &amp; VRDELJA, D.T. Gavrana 13, 10000 Zagreb</item>
      <item>Igor Vujnović, Travnička 13, 10000 Zagreb</item>
    </izvorni_sadrzaj>
    <derivirana_varijabla naziv="DomainObject.Predmet.OstaliListFormatedWithAdress_1">
      <item>OD STEFANOVIĆ &amp; VRDELJA, D.T. Gavrana 13, 10000 Zagreb</item>
      <item>Igor Vujnović, Travnička 13, 10000 Zagreb</item>
    </derivirana_varijabla>
  </DomainObject.Predmet.OstaliListFormatedWithAdress>
  <DomainObject.Predmet.OstaliListFormatedWithAdressOIB>
    <izvorni_sadrzaj>
      <item>OD STEFANOVIĆ &amp; VRDELJA, D.T. Gavrana 13, 10000 Zagreb</item>
      <item>Igor Vujnović, OIB 38802001386, Travnička 13, 10000 Zagreb</item>
    </izvorni_sadrzaj>
    <derivirana_varijabla naziv="DomainObject.Predmet.OstaliListFormatedWithAdressOIB_1">
      <item>OD STEFANOVIĆ &amp; VRDELJA, D.T. Gavrana 13, 10000 Zagreb</item>
      <item>Igor Vujnović, OIB 38802001386, Travnička 13, 10000 Zagreb</item>
    </derivirana_varijabla>
  </DomainObject.Predmet.OstaliListFormatedWithAdressOIB>
  <DomainObject.Predmet.OstaliListNazivFormated>
    <izvorni_sadrzaj>
      <item>OD STEFANOVIĆ &amp; VRDELJA</item>
      <item>Igor Vujnović</item>
    </izvorni_sadrzaj>
    <derivirana_varijabla naziv="DomainObject.Predmet.OstaliListNazivFormated_1">
      <item>OD STEFANOVIĆ &amp; VRDELJA</item>
      <item>Igor Vujnović</item>
    </derivirana_varijabla>
  </DomainObject.Predmet.OstaliListNazivFormated>
  <DomainObject.Predmet.OstaliListNazivFormatedOIB>
    <izvorni_sadrzaj>
      <item>OD STEFANOVIĆ &amp; VRDELJA</item>
      <item>Igor Vujnović, OIB 38802001386</item>
    </izvorni_sadrzaj>
    <derivirana_varijabla naziv="DomainObject.Predmet.OstaliListNazivFormatedOIB_1">
      <item>OD STEFANOVIĆ &amp; VRDELJA</item>
      <item>Igor Vujnović, OIB 38802001386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HERA PROMOCIJA d.o.o. trgovinu i usluge</izvorni_sadrzaj>
    <derivirana_varijabla naziv="DomainObject.Predmet.StrankaIDrugi_1">HERA PROMOCIJA d.o.o. trgovinu i usluge</derivirana_varijabla>
  </DomainObject.Predmet.StrankaIDrugi>
  <DomainObject.Predmet.ProtustrankaIDrugi>
    <izvorni_sadrzaj>HERA PROMOCIJA d.o.o. trgovinu i usluge</izvorni_sadrzaj>
    <derivirana_varijabla naziv="DomainObject.Predmet.ProtustrankaIDrugi_1">HERA PROMOCIJA d.o.o. trgovinu i usluge</derivirana_varijabla>
  </DomainObject.Predmet.ProtustrankaIDrugi>
  <DomainObject.Predmet.StrankaIDrugiAdressOIB>
    <izvorni_sadrzaj>HERA PROMOCIJA d.o.o. trgovinu i usluge, OIB 04557132146, Travnička 13, 10000 Zagreb</izvorni_sadrzaj>
    <derivirana_varijabla naziv="DomainObject.Predmet.StrankaIDrugiAdressOIB_1">HERA PROMOCIJA d.o.o. trgovinu i usluge, OIB 04557132146, Travnička 13, 10000 Zagreb</derivirana_varijabla>
  </DomainObject.Predmet.StrankaIDrugiAdressOIB>
  <DomainObject.Predmet.ProtustrankaIDrugiAdressOIB>
    <izvorni_sadrzaj>HERA PROMOCIJA d.o.o. trgovinu i usluge, OIB 04557132146, Travnička 13, 10000 Zagreb</izvorni_sadrzaj>
    <derivirana_varijabla naziv="DomainObject.Predmet.ProtustrankaIDrugiAdressOIB_1">HERA PROMOCIJA d.o.o. trgovinu i usluge, OIB 04557132146, Travnička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HERA PROMOCIJA d.o.o. trgovinu i usluge</item>
      <item>HERA PROMOCIJA d.o.o. trgovinu i usluge</item>
      <item>OD STEFANOVIĆ &amp; VRDELJA</item>
      <item>Igor Vujnović</item>
    </izvorni_sadrzaj>
    <derivirana_varijabla naziv="DomainObject.Predmet.SudioniciListNaziv_1">
      <item>HERA PROMOCIJA d.o.o. trgovinu i usluge</item>
      <item>HERA PROMOCIJA d.o.o. trgovinu i usluge</item>
      <item>OD STEFANOVIĆ &amp; VRDELJA</item>
      <item>Igor Vujnović</item>
    </derivirana_varijabla>
  </DomainObject.Predmet.SudioniciListNaziv>
  <DomainObject.Predmet.SudioniciListAdressOIB>
    <izvorni_sadrzaj>
      <item>HERA PROMOCIJA d.o.o. trgovinu i usluge, OIB 04557132146, Travnička 13,10000 Zagreb</item>
      <item>HERA PROMOCIJA d.o.o. trgovinu i usluge, OIB 04557132146, Travnička 13,10000 Zagreb</item>
      <item>OD STEFANOVIĆ &amp; VRDELJA, D.T. Gavrana 13,10000 Zagreb</item>
      <item>Igor Vujnović, OIB 38802001386, Travnička 13,10000 Zagreb</item>
    </izvorni_sadrzaj>
    <derivirana_varijabla naziv="DomainObject.Predmet.SudioniciListAdressOIB_1">
      <item>HERA PROMOCIJA d.o.o. trgovinu i usluge, OIB 04557132146, Travnička 13,10000 Zagreb</item>
      <item>HERA PROMOCIJA d.o.o. trgovinu i usluge, OIB 04557132146, Travnička 13,10000 Zagreb</item>
      <item>OD STEFANOVIĆ &amp; VRDELJA, D.T. Gavrana 13,10000 Zagreb</item>
      <item>Igor Vujnović, OIB 38802001386, Travnička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04557132146</item>
      <item>, OIB 04557132146</item>
      <item>, OIB null</item>
      <item>, OIB 38802001386</item>
    </izvorni_sadrzaj>
    <derivirana_varijabla naziv="DomainObject.Predmet.SudioniciListNazivOIB_1">
      <item>, OIB 04557132146</item>
      <item>, OIB 04557132146</item>
      <item>, OIB null</item>
      <item>, OIB 38802001386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St-599/2018-3</izvorni_sadrzaj>
    <derivirana_varijabla naziv="DomainObject.PredzadnjaOdlukaIzPredmeta.Oznaka_1">St-599/2018-3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7B7E4-72D6-4D87-8F1B-5D2D96646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2687</properties:Characters>
  <properties:Lines>74</properties:Lines>
  <properties:Paragraphs>24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2018-10-23T10:40:00Z</cp:lastPrinted>
  <dcterms:modified xmlns:xsi="http://www.w3.org/2001/XMLSchema-instance" xsi:type="dcterms:W3CDTF">2018-10-23T10:41:00Z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