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5e07" w14:paraId="e545e07" w:rsidRDefault="008764E8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475544">
        <w:rPr>
          <w:rFonts w:hAnsi="Times New Roman" w:ascii="Times New Roman"/>
          <w:szCs w:val="24"/>
          <w:lang w:val="pl-PL"/>
        </w:rPr>
        <w:t>199/15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545BF1">
        <w:rPr>
          <w:rFonts w:hAnsi="Times New Roman" w:ascii="Times New Roman"/>
          <w:szCs w:val="24"/>
          <w:lang w:val="pl-PL"/>
        </w:rPr>
        <w:t>dužnikom</w:t>
      </w:r>
      <w:r w:rsidR="00252914">
        <w:rPr>
          <w:rFonts w:hAnsi="Times New Roman" w:ascii="Times New Roman"/>
          <w:szCs w:val="24"/>
          <w:lang w:val="pl-PL"/>
        </w:rPr>
        <w:t xml:space="preserve"> </w:t>
      </w:r>
      <w:r w:rsidR="00E4410C">
        <w:rPr>
          <w:rFonts w:hAnsi="Times New Roman" w:ascii="Times New Roman"/>
          <w:szCs w:val="24"/>
        </w:rPr>
        <w:t>PROMET-ORKAN d. o. o., Zagreb, Z. Cimermančića 3, OIB 21609083770, 21. ožujka 2016.</w:t>
      </w: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252914" w:rsidRPr="00E4410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1. Za privremenog s</w:t>
      </w:r>
      <w:r w:rsidR="00E4410C">
        <w:rPr>
          <w:rFonts w:hAnsi="Times New Roman" w:ascii="Times New Roman"/>
          <w:szCs w:val="24"/>
          <w:lang w:val="pl-PL"/>
        </w:rPr>
        <w:t xml:space="preserve">tečajnog upravitelja imenuje se </w:t>
      </w:r>
      <w:r w:rsidR="00E4410C" w:rsidRPr="00E4410C">
        <w:rPr>
          <w:rFonts w:hAnsi="Times New Roman" w:ascii="Times New Roman"/>
          <w:szCs w:val="24"/>
          <w:lang w:val="hr-HR"/>
        </w:rPr>
        <w:t xml:space="preserve">Marija Vujčić Turkulin </w:t>
      </w:r>
      <w:r w:rsidR="00E4410C" w:rsidRPr="00E4410C">
        <w:rPr>
          <w:rFonts w:hAnsi="Times New Roman" w:ascii="Times New Roman"/>
          <w:szCs w:val="24"/>
          <w:lang w:val="pl-PL"/>
        </w:rPr>
        <w:t>iz Zagreba, Vrtlarska 3, OIB 22593287559</w:t>
      </w:r>
      <w:r w:rsidR="00E4410C">
        <w:rPr>
          <w:rFonts w:hAnsi="Times New Roman" w:ascii="Times New Roman"/>
          <w:szCs w:val="24"/>
          <w:lang w:val="pl-PL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E4410C">
        <w:rPr>
          <w:rFonts w:hAnsi="Times New Roman" w:ascii="Times New Roman"/>
          <w:szCs w:val="24"/>
          <w:lang w:val="hr-HR"/>
        </w:rPr>
        <w:t xml:space="preserve"> 15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E4410C">
        <w:rPr>
          <w:rFonts w:hAnsi="Times New Roman" w:ascii="Times New Roman"/>
          <w:szCs w:val="24"/>
          <w:lang w:val="hr-HR"/>
        </w:rPr>
        <w:t xml:space="preserve">19. travanj </w:t>
      </w:r>
      <w:r w:rsidR="00252914">
        <w:rPr>
          <w:rFonts w:hAnsi="Times New Roman" w:ascii="Times New Roman"/>
          <w:szCs w:val="24"/>
          <w:lang w:val="hr-HR"/>
        </w:rPr>
        <w:t xml:space="preserve"> 2016. u </w:t>
      </w:r>
      <w:r w:rsidR="00E4410C">
        <w:rPr>
          <w:rFonts w:hAnsi="Times New Roman" w:ascii="Times New Roman"/>
          <w:szCs w:val="24"/>
          <w:lang w:val="hr-HR"/>
        </w:rPr>
        <w:t>10,00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E4410C">
        <w:rPr>
          <w:rFonts w:hAnsi="Times New Roman" w:ascii="Times New Roman"/>
          <w:szCs w:val="24"/>
          <w:lang w:val="sv-SE"/>
        </w:rPr>
        <w:t>Završni radovi u građevinarstvu "AKUSTIKA I. C."</w:t>
      </w:r>
    </w:p>
    <w:p w:rsidRDefault="00382599" w:rsidP="00E4410C" w:rsidR="0025291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E4410C">
        <w:rPr>
          <w:rFonts w:hAnsi="Times New Roman" w:ascii="Times New Roman"/>
          <w:szCs w:val="24"/>
          <w:lang w:val="sv-SE"/>
        </w:rPr>
        <w:t>- dužnik PROMET ORKAN d. o. o.</w:t>
      </w:r>
    </w:p>
    <w:p w:rsidRDefault="00E4410C" w:rsidP="00E4410C" w:rsidR="00E4410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  <w:t>- zakonski zastupnik dužnika Mirko Đinkić</w:t>
      </w:r>
    </w:p>
    <w:p w:rsidRDefault="00382599" w:rsidP="008764E8" w:rsidR="008764E8">
      <w:pPr>
        <w:ind w:right="-1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E4410C">
        <w:rPr>
          <w:rFonts w:hAnsi="Times New Roman" w:ascii="Times New Roman"/>
          <w:lang w:val="pl-PL"/>
        </w:rPr>
        <w:t>Marija Vujčić Turkulin</w:t>
      </w:r>
    </w:p>
    <w:p w:rsidRDefault="00BE1823" w:rsidP="008764E8" w:rsidR="00BE1823" w:rsidRPr="008F2FB9">
      <w:pPr>
        <w:ind w:right="-1"/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E4410C">
        <w:rPr>
          <w:rFonts w:hAnsi="Times New Roman" w:ascii="Times New Roman"/>
          <w:szCs w:val="24"/>
          <w:lang w:val="hr-HR"/>
        </w:rPr>
        <w:t>21. ožujak</w:t>
      </w:r>
      <w:r w:rsidR="008764E8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  <w:r w:rsidR="000121C5">
        <w:rPr>
          <w:rFonts w:hAnsi="Times New Roman" w:ascii="Times New Roman"/>
          <w:szCs w:val="24"/>
          <w:lang w:val="hr-HR"/>
        </w:rPr>
        <w:t xml:space="preserve">v. r. </w:t>
      </w:r>
    </w:p>
    <w:p w:rsidRDefault="00E20CDB" w:rsidP="00E20CDB" w:rsidR="00E20CDB" w:rsidRPr="008764E8">
      <w:pPr>
        <w:rPr>
          <w:rFonts w:hAnsi="Times New Roman" w:ascii="Times New Roman"/>
          <w:szCs w:val="24"/>
        </w:rPr>
      </w:pPr>
      <w:r w:rsidRPr="008764E8">
        <w:rPr>
          <w:rFonts w:hAnsi="Times New Roman" w:ascii="Times New Roman"/>
          <w:szCs w:val="24"/>
        </w:rPr>
        <w:t xml:space="preserve">POUKA O PRAVNOM LIJEKU: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0121C5" w:rsidP="00AB7A2F" w:rsidR="000121C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121C5" w:rsidP="00995CE9" w:rsidR="000121C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P="007163AD" w:rsidR="007163AD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1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121C5"/>
    <w:rsid w:val="00023A77"/>
    <w:rsid w:val="00042000"/>
    <w:rsid w:val="00055B11"/>
    <w:rsid w:val="000818CE"/>
    <w:rsid w:val="001B56D7"/>
    <w:rsid w:val="0022399F"/>
    <w:rsid w:val="00246AF6"/>
    <w:rsid w:val="00252914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75544"/>
    <w:rsid w:val="004B5C86"/>
    <w:rsid w:val="004D1537"/>
    <w:rsid w:val="0051072C"/>
    <w:rsid w:val="005154D1"/>
    <w:rsid w:val="005434B5"/>
    <w:rsid w:val="00545BF1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764E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4410C"/>
    <w:rsid w:val="00E90B5F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18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18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2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1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1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1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1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818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18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2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1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1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1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1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PROMET-ORKAN  d.o.o.</izvorni_sadrzaj>
    <derivirana_varijabla naziv="DomainObject.Predmet.ProtustrankaFormated_1">  PROMET-ORKAN  d.o.o.</derivirana_varijabla>
  </DomainObject.Predmet.ProtustrankaFormated>
  <DomainObject.Predmet.ProtustrankaFormatedOIB>
    <izvorni_sadrzaj>  PROMET-ORKAN  d.o.o., OIB 21609083770</izvorni_sadrzaj>
    <derivirana_varijabla naziv="DomainObject.Predmet.ProtustrankaFormatedOIB_1">  PROMET-ORKAN  d.o.o., OIB 21609083770</derivirana_varijabla>
  </DomainObject.Predmet.ProtustrankaFormatedOIB>
  <DomainObject.Predmet.ProtustrankaFormatedWithAdress>
    <izvorni_sadrzaj> PROMET-ORKAN  d.o.o., Zvonimira Cimermančića 3, 10000 Zagreb</izvorni_sadrzaj>
    <derivirana_varijabla naziv="DomainObject.Predmet.ProtustrankaFormatedWithAdress_1"> PROMET-ORKAN  d.o.o., Zvonimira Cimermančića 3, 10000 Zagreb</derivirana_varijabla>
  </DomainObject.Predmet.ProtustrankaFormatedWithAdress>
  <DomainObject.Predmet.ProtustrankaFormatedWithAdressOIB>
    <izvorni_sadrzaj> PROMET-ORKAN  d.o.o., OIB 21609083770, Zvonimira Cimermančića 3, 10000 Zagreb</izvorni_sadrzaj>
    <derivirana_varijabla naziv="DomainObject.Predmet.ProtustrankaFormatedWithAdressOIB_1"> PROMET-ORKAN  d.o.o., OIB 21609083770, Zvonimira Cimermančića 3, 10000 Zagreb</derivirana_varijabla>
  </DomainObject.Predmet.ProtustrankaFormatedWithAdressOIB>
  <DomainObject.Predmet.ProtustrankaWithAdress>
    <izvorni_sadrzaj>PROMET-ORKAN  d.o.o. Zvonimira Cimermančića 3, 10000 Zagreb</izvorni_sadrzaj>
    <derivirana_varijabla naziv="DomainObject.Predmet.ProtustrankaWithAdress_1">PROMET-ORKAN  d.o.o. Zvonimira Cimermančića 3, 10000 Zagreb</derivirana_varijabla>
  </DomainObject.Predmet.ProtustrankaWithAdress>
  <DomainObject.Predmet.ProtustrankaWithAdressOIB>
    <izvorni_sadrzaj>PROMET-ORKAN  d.o.o., OIB 21609083770, Zvonimira Cimermančića 3, 10000 Zagreb</izvorni_sadrzaj>
    <derivirana_varijabla naziv="DomainObject.Predmet.ProtustrankaWithAdressOIB_1">PROMET-ORKAN  d.o.o., OIB 21609083770, Zvonimira Cimermančića 3, 10000 Zagreb</derivirana_varijabla>
  </DomainObject.Predmet.ProtustrankaWithAdressOIB>
  <DomainObject.Predmet.ProtustrankaNazivFormated>
    <izvorni_sadrzaj>PROMET-ORKAN  d.o.o.</izvorni_sadrzaj>
    <derivirana_varijabla naziv="DomainObject.Predmet.ProtustrankaNazivFormated_1">PROMET-ORKAN  d.o.o.</derivirana_varijabla>
  </DomainObject.Predmet.ProtustrankaNazivFormated>
  <DomainObject.Predmet.ProtustrankaNazivFormatedOIB>
    <izvorni_sadrzaj>PROMET-ORKAN  d.o.o., OIB 21609083770</izvorni_sadrzaj>
    <derivirana_varijabla naziv="DomainObject.Predmet.ProtustrankaNazivFormatedOIB_1">PROMET-ORKAN  d.o.o., OIB 21609083770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CRNAC IVICA zastupanog po punomoćniku Mirella Paola Frlan</izvorni_sadrzaj>
    <derivirana_varijabla naziv="DomainObject.Predmet.StrankaFormated_1">  CRNAC IVICA zastupanog po punomoćniku Mirella Paola Frlan</derivirana_varijabla>
  </DomainObject.Predmet.StrankaFormated>
  <DomainObject.Predmet.StrankaFormatedOIB>
    <izvorni_sadrzaj>  CRNAC IVICA, OIB 26826735299 zastupanog po punomoćniku Mirella Paola Frlan</izvorni_sadrzaj>
    <derivirana_varijabla naziv="DomainObject.Predmet.StrankaFormatedOIB_1">  CRNAC IVICA, OIB 26826735299 zastupanog po punomoćniku Mirella Paola Frlan</derivirana_varijabla>
  </DomainObject.Predmet.StrankaFormatedOIB>
  <DomainObject.Predmet.StrankaFormatedWithAdress>
    <izvorni_sadrzaj> CRNAC IVICA, MariborskI odv. 1-B, 10360 Sesvete zastupanog po punomoćniku Mirella Paola Frlan</izvorni_sadrzaj>
    <derivirana_varijabla naziv="DomainObject.Predmet.StrankaFormatedWithAdress_1"> CRNAC IVICA, MariborskI odv. 1-B, 10360 Sesvete zastupanog po punomoćniku Mirella Paola Frlan</derivirana_varijabla>
  </DomainObject.Predmet.StrankaFormatedWithAdress>
  <DomainObject.Predmet.StrankaFormatedWithAdressOIB>
    <izvorni_sadrzaj> CRNAC IVICA, OIB 26826735299, MariborskI odv. 1-B, 10360 Sesvete zastupanog po punomoćniku Mirella Paola Frlan</izvorni_sadrzaj>
    <derivirana_varijabla naziv="DomainObject.Predmet.StrankaFormatedWithAdressOIB_1"> CRNAC IVICA, OIB 26826735299, MariborskI odv. 1-B, 10360 Sesvete zastupanog po punomoćniku Mirella Paola Frlan</derivirana_varijabla>
  </DomainObject.Predmet.StrankaFormatedWithAdressOIB>
  <DomainObject.Predmet.StrankaWithAdress>
    <izvorni_sadrzaj>CRNAC IVICA MariborskI odv. 1-B,10360 Sesvete</izvorni_sadrzaj>
    <derivirana_varijabla naziv="DomainObject.Predmet.StrankaWithAdress_1">CRNAC IVICA MariborskI odv. 1-B,10360 Sesvete</derivirana_varijabla>
  </DomainObject.Predmet.StrankaWithAdress>
  <DomainObject.Predmet.StrankaWithAdressOIB>
    <izvorni_sadrzaj>CRNAC IVICA, OIB 26826735299, MariborskI odv. 1-B,10360 Sesvete</izvorni_sadrzaj>
    <derivirana_varijabla naziv="DomainObject.Predmet.StrankaWithAdressOIB_1">CRNAC IVICA, OIB 26826735299, MariborskI odv. 1-B,10360 Sesvete</derivirana_varijabla>
  </DomainObject.Predmet.StrankaWithAdressOIB>
  <DomainObject.Predmet.StrankaNazivFormated>
    <izvorni_sadrzaj>CRNAC IVICA</izvorni_sadrzaj>
    <derivirana_varijabla naziv="DomainObject.Predmet.StrankaNazivFormated_1">CRNAC IVICA</derivirana_varijabla>
  </DomainObject.Predmet.StrankaNazivFormated>
  <DomainObject.Predmet.StrankaNazivFormatedOIB>
    <izvorni_sadrzaj>CRNAC IVICA, OIB 26826735299</izvorni_sadrzaj>
    <derivirana_varijabla naziv="DomainObject.Predmet.StrankaNazivFormatedOIB_1">CRNAC IVICA, OIB 26826735299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CRNAC IVICA zastupanog po punomoćniku Mirella Paola Frlan</item>
    </izvorni_sadrzaj>
    <derivirana_varijabla naziv="DomainObject.Predmet.StrankaListFormated_1">
      <item>CRNAC IVICA zastupanog po punomoćniku Mirella Paola Frlan</item>
    </derivirana_varijabla>
  </DomainObject.Predmet.StrankaListFormated>
  <DomainObject.Predmet.StrankaListFormatedOIB>
    <izvorni_sadrzaj>
      <item>CRNAC IVICA, OIB 26826735299 zastupanog po punomoćniku Mirella Paola Frlan</item>
    </izvorni_sadrzaj>
    <derivirana_varijabla naziv="DomainObject.Predmet.StrankaListFormatedOIB_1">
      <item>CRNAC IVICA, OIB 26826735299 zastupanog po punomoćniku Mirella Paola Frlan</item>
    </derivirana_varijabla>
  </DomainObject.Predmet.StrankaListFormatedOIB>
  <DomainObject.Predmet.StrankaListFormatedWithAdress>
    <izvorni_sadrzaj>
      <item>CRNAC IVICA, MariborskI odv. 1-B, 10360 Sesvete zastupanog po punomoćniku Mirella Paola Frlan</item>
    </izvorni_sadrzaj>
    <derivirana_varijabla naziv="DomainObject.Predmet.StrankaListFormatedWithAdress_1">
      <item>CRNAC IVICA, MariborskI odv. 1-B, 10360 Sesvete zastupanog po punomoćniku Mirella Paola Frlan</item>
    </derivirana_varijabla>
  </DomainObject.Predmet.StrankaListFormatedWithAdress>
  <DomainObject.Predmet.StrankaListFormatedWithAdressOIB>
    <izvorni_sadrzaj>
      <item>CRNAC IVICA, OIB 26826735299, MariborskI odv. 1-B, 10360 Sesvete zastupanog po punomoćniku Mirella Paola Frlan</item>
    </izvorni_sadrzaj>
    <derivirana_varijabla naziv="DomainObject.Predmet.StrankaListFormatedWithAdressOIB_1">
      <item>CRNAC IVICA, OIB 26826735299, MariborskI odv. 1-B, 10360 Sesvete zastupanog po punomoćniku Mirella Paola Frlan</item>
    </derivirana_varijabla>
  </DomainObject.Predmet.StrankaListFormatedWithAdressOIB>
  <DomainObject.Predmet.StrankaListNazivFormated>
    <izvorni_sadrzaj>
      <item>CRNAC IVICA</item>
    </izvorni_sadrzaj>
    <derivirana_varijabla naziv="DomainObject.Predmet.StrankaListNazivFormated_1">
      <item>CRNAC IVICA</item>
    </derivirana_varijabla>
  </DomainObject.Predmet.StrankaListNazivFormated>
  <DomainObject.Predmet.StrankaListNazivFormatedOIB>
    <izvorni_sadrzaj>
      <item>CRNAC IVICA, OIB 26826735299</item>
    </izvorni_sadrzaj>
    <derivirana_varijabla naziv="DomainObject.Predmet.StrankaListNazivFormatedOIB_1">
      <item>CRNAC IVICA, OIB 26826735299</item>
    </derivirana_varijabla>
  </DomainObject.Predmet.StrankaListNazivFormatedOIB>
  <DomainObject.Predmet.ProtuStrankaListFormated>
    <izvorni_sadrzaj>
      <item>PROMET-ORKAN  d.o.o.</item>
    </izvorni_sadrzaj>
    <derivirana_varijabla naziv="DomainObject.Predmet.ProtuStrankaListFormated_1">
      <item>PROMET-ORKAN  d.o.o.</item>
    </derivirana_varijabla>
  </DomainObject.Predmet.ProtuStrankaListFormated>
  <DomainObject.Predmet.ProtuStrankaListFormatedOIB>
    <izvorni_sadrzaj>
      <item>PROMET-ORKAN  d.o.o., OIB 21609083770</item>
    </izvorni_sadrzaj>
    <derivirana_varijabla naziv="DomainObject.Predmet.ProtuStrankaListFormatedOIB_1">
      <item>PROMET-ORKAN  d.o.o., OIB 21609083770</item>
    </derivirana_varijabla>
  </DomainObject.Predmet.ProtuStrankaListFormatedOIB>
  <DomainObject.Predmet.ProtuStrankaListFormatedWithAdress>
    <izvorni_sadrzaj>
      <item>PROMET-ORKAN  d.o.o., Zvonimira Cimermančića 3, 10000 Zagreb</item>
    </izvorni_sadrzaj>
    <derivirana_varijabla naziv="DomainObject.Predmet.ProtuStrankaListFormatedWithAdress_1">
      <item>PROMET-ORKAN  d.o.o., Zvonimira Cimermančića 3, 10000 Zagreb</item>
    </derivirana_varijabla>
  </DomainObject.Predmet.ProtuStrankaListFormatedWithAdress>
  <DomainObject.Predmet.ProtuStrankaListFormatedWithAdressOIB>
    <izvorni_sadrzaj>
      <item>PROMET-ORKAN  d.o.o., OIB 21609083770, Zvonimira Cimermančića 3, 10000 Zagreb</item>
    </izvorni_sadrzaj>
    <derivirana_varijabla naziv="DomainObject.Predmet.ProtuStrankaListFormatedWithAdressOIB_1">
      <item>PROMET-ORKAN  d.o.o., OIB 21609083770, Zvonimira Cimermančića 3, 10000 Zagreb</item>
    </derivirana_varijabla>
  </DomainObject.Predmet.ProtuStrankaListFormatedWithAdressOIB>
  <DomainObject.Predmet.ProtuStrankaListNazivFormated>
    <izvorni_sadrzaj>
      <item>PROMET-ORKAN  d.o.o.</item>
    </izvorni_sadrzaj>
    <derivirana_varijabla naziv="DomainObject.Predmet.ProtuStrankaListNazivFormated_1">
      <item>PROMET-ORKAN  d.o.o.</item>
    </derivirana_varijabla>
  </DomainObject.Predmet.ProtuStrankaListNazivFormated>
  <DomainObject.Predmet.ProtuStrankaListNazivFormatedOIB>
    <izvorni_sadrzaj>
      <item>PROMET-ORKAN  d.o.o., OIB 21609083770</item>
    </izvorni_sadrzaj>
    <derivirana_varijabla naziv="DomainObject.Predmet.ProtuStrankaListNazivFormatedOIB_1">
      <item>PROMET-ORKAN  d.o.o., OIB 21609083770</item>
    </derivirana_varijabla>
  </DomainObject.Predmet.ProtuStrankaListNazivFormatedOIB>
  <DomainObject.Predmet.OstaliListFormated>
    <izvorni_sadrzaj>
      <item>Mirella Paola Frlan punomoćnik sudionika u postupku CRNAC IVICA</item>
      <item>Mirko Đinkić</item>
      <item>Krešimir Šušnjar</item>
      <item>Marija Vujčić Turkulin</item>
    </izvorni_sadrzaj>
    <derivirana_varijabla naziv="DomainObject.Predmet.OstaliListFormated_1">
      <item>Mirella Paola Frlan punomoćnik sudionika u postupku CRNAC IVICA</item>
      <item>Mirko Đinkić</item>
      <item>Krešimir Šušnjar</item>
      <item>Marija Vujčić Turkulin</item>
    </derivirana_varijabla>
  </DomainObject.Predmet.OstaliListFormated>
  <DomainObject.Predmet.OstaliListFormatedOIB>
    <izvorni_sadrzaj>
      <item>Mirella Paola Frlan punomoćnik sudionika u postupku CRNAC IVICA</item>
      <item>Mirko Đinkić, OIB 01851964454</item>
      <item>Krešimir Šušnjar</item>
      <item>Marija Vujčić Turkulin, OIB 22593287559</item>
    </izvorni_sadrzaj>
    <derivirana_varijabla naziv="DomainObject.Predmet.OstaliListFormatedOIB_1">
      <item>Mirella Paola Frlan punomoćnik sudionika u postupku CRNAC IVICA</item>
      <item>Mirko Đinkić, OIB 01851964454</item>
      <item>Krešimir Šušnjar</item>
      <item>Marija Vujčić Turkulin, OIB 22593287559</item>
    </derivirana_varijabla>
  </DomainObject.Predmet.OstaliListFormatedOIB>
  <DomainObject.Predmet.OstaliListFormatedWithAdress>
    <izvorni_sadrzaj>
      <item>Mirella Paola Frlan, Jaruščica 5a, 10000 Zagreb punomoćnik sudionika u postupku CRNAC IVICA</item>
      <item>Mirko Đinkić, Zvonimira Cimermančića 3, 10000 Zagreb</item>
      <item>Krešimir Šušnjar, Branimirova 39, 10000 Zagreb</item>
      <item>Marija Vujčić Turkulin, Vrtlarska 3, 10000 Zagreb</item>
    </izvorni_sadrzaj>
    <derivirana_varijabla naziv="DomainObject.Predmet.OstaliListFormatedWithAdress_1">
      <item>Mirella Paola Frlan, Jaruščica 5a, 10000 Zagreb punomoćnik sudionika u postupku CRNAC IVICA</item>
      <item>Mirko Đinkić, Zvonimira Cimermančića 3, 10000 Zagreb</item>
      <item>Krešimir Šušnjar, Branimirova 39, 10000 Zagreb</item>
      <item>Marija Vujčić Turkulin, Vrtlarska 3, 10000 Zagreb</item>
    </derivirana_varijabla>
  </DomainObject.Predmet.OstaliListFormatedWithAdress>
  <DomainObject.Predmet.OstaliListFormatedWithAdressOIB>
    <izvorni_sadrzaj>
      <item>Mirella Paola Frlan, Jaruščica 5a, 10000 Zagreb punomoćnik sudionika u postupku CRNAC IVICA</item>
      <item>Mirko Đinkić, OIB 01851964454, Zvonimira Cimermančića 3, 10000 Zagreb</item>
      <item>Krešimir Šušnjar, Branimirova 39, 10000 Zagreb</item>
      <item>Marija Vujčić Turkulin, OIB 22593287559, Vrtlarska 3, 10000 Zagreb</item>
    </izvorni_sadrzaj>
    <derivirana_varijabla naziv="DomainObject.Predmet.OstaliListFormatedWithAdressOIB_1">
      <item>Mirella Paola Frlan, Jaruščica 5a, 10000 Zagreb punomoćnik sudionika u postupku CRNAC IVICA</item>
      <item>Mirko Đinkić, OIB 01851964454, Zvonimira Cimermančića 3, 10000 Zagreb</item>
      <item>Krešimir Šušnjar, Branimirova 39,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Mirella Paola Frlan</item>
      <item>Mirko Đinkić</item>
      <item>Krešimir Šušnjar</item>
      <item>Marija Vujčić Turkulin</item>
    </izvorni_sadrzaj>
    <derivirana_varijabla naziv="DomainObject.Predmet.OstaliListNazivFormated_1">
      <item>Mirella Paola Frlan</item>
      <item>Mirko Đinkić</item>
      <item>Krešimir Šušnjar</item>
      <item>Marija Vujčić Turkulin</item>
    </derivirana_varijabla>
  </DomainObject.Predmet.OstaliListNazivFormated>
  <DomainObject.Predmet.OstaliListNazivFormatedOIB>
    <izvorni_sadrzaj>
      <item>Mirella Paola Frlan</item>
      <item>Mirko Đinkić, OIB 01851964454</item>
      <item>Krešimir Šušnjar</item>
      <item>Marija Vujčić Turkulin, OIB 22593287559</item>
    </izvorni_sadrzaj>
    <derivirana_varijabla naziv="DomainObject.Predmet.OstaliListNazivFormatedOIB_1">
      <item>Mirella Paola Frlan</item>
      <item>Mirko Đinkić, OIB 01851964454</item>
      <item>Krešimir Šušnjar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CRNAC IVICA</izvorni_sadrzaj>
    <derivirana_varijabla naziv="DomainObject.Predmet.StrankaIDrugi_1">CRNAC IVICA</derivirana_varijabla>
  </DomainObject.Predmet.StrankaIDrugi>
  <DomainObject.Predmet.ProtustrankaIDrugi>
    <izvorni_sadrzaj>PROMET-ORKAN  d.o.o.</izvorni_sadrzaj>
    <derivirana_varijabla naziv="DomainObject.Predmet.ProtustrankaIDrugi_1">PROMET-ORKAN  d.o.o.</derivirana_varijabla>
  </DomainObject.Predmet.ProtustrankaIDrugi>
  <DomainObject.Predmet.StrankaIDrugiAdressOIB>
    <izvorni_sadrzaj>CRNAC IVICA, OIB 26826735299, MariborskI odv. 1-B, 10360 Sesvete</izvorni_sadrzaj>
    <derivirana_varijabla naziv="DomainObject.Predmet.StrankaIDrugiAdressOIB_1">CRNAC IVICA, OIB 26826735299, MariborskI odv. 1-B, 10360 Sesvete</derivirana_varijabla>
  </DomainObject.Predmet.StrankaIDrugiAdressOIB>
  <DomainObject.Predmet.ProtustrankaIDrugiAdressOIB>
    <izvorni_sadrzaj>PROMET-ORKAN  d.o.o., OIB 21609083770, Zvonimira Cimermančića 3, 10000 Zagreb</izvorni_sadrzaj>
    <derivirana_varijabla naziv="DomainObject.Predmet.ProtustrankaIDrugiAdressOIB_1">PROMET-ORKAN  d.o.o., OIB 21609083770, Zvonimira Cimermančića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CRNAC IVICA</item>
      <item>PROMET-ORKAN  d.o.o.</item>
      <item>Mirella Paola Frlan</item>
      <item>Mirko Đinkić</item>
      <item>Krešimir Šušnjar</item>
      <item>Marija Vujčić Turkulin</item>
    </izvorni_sadrzaj>
    <derivirana_varijabla naziv="DomainObject.Predmet.SudioniciListNaziv_1">
      <item>CRNAC IVICA</item>
      <item>PROMET-ORKAN  d.o.o.</item>
      <item>Mirella Paola Frlan</item>
      <item>Mirko Đinkić</item>
      <item>Krešimir Šušnjar</item>
      <item>Marija Vujčić Turkulin</item>
    </derivirana_varijabla>
  </DomainObject.Predmet.SudioniciListNaziv>
  <DomainObject.Predmet.SudioniciListAdressOIB>
    <izvorni_sadrzaj>
      <item>CRNAC IVICA, OIB 26826735299, MariborskI odv. 1-B,10360 Sesvete</item>
      <item>PROMET-ORKAN  d.o.o., OIB 21609083770, Zvonimira Cimermančića 3,10000 Zagreb</item>
      <item>Mirella Paola Frlan, Jaruščica 5a,10000 Zagreb</item>
      <item>Mirko Đinkić, OIB 01851964454, Zvonimira Cimermančića 3,10000 Zagreb</item>
      <item>Krešimir Šušnjar, Branimirova 39,10000 Zagreb</item>
      <item>Marija Vujčić Turkulin, OIB 22593287559, Vrtlarska 3,10000 Zagreb</item>
    </izvorni_sadrzaj>
    <derivirana_varijabla naziv="DomainObject.Predmet.SudioniciListAdressOIB_1">
      <item>CRNAC IVICA, OIB 26826735299, MariborskI odv. 1-B,10360 Sesvete</item>
      <item>PROMET-ORKAN  d.o.o., OIB 21609083770, Zvonimira Cimermančića 3,10000 Zagreb</item>
      <item>Mirella Paola Frlan, Jaruščica 5a,10000 Zagreb</item>
      <item>Mirko Đinkić, OIB 01851964454, Zvonimira Cimermančića 3,10000 Zagreb</item>
      <item>Krešimir Šušnjar, Branimirova 39,10000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26826735299</item>
      <item>, OIB 21609083770</item>
      <item>, OIB null</item>
      <item>, OIB 01851964454</item>
      <item>, OIB null</item>
      <item>, OIB 22593287559</item>
    </izvorni_sadrzaj>
    <derivirana_varijabla naziv="DomainObject.Predmet.SudioniciListNazivOIB_1">
      <item>, OIB 26826735299</item>
      <item>, OIB 21609083770</item>
      <item>, OIB null</item>
      <item>, OIB 01851964454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308</properties:Words>
  <properties:Characters>1530</properties:Characters>
  <properties:Lines>94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2016-03-21T13:58:00Z</dcterms:created>
  <dc:creator>Sudsko vijeće</dc:creator>
  <cp:lastModifiedBy>Kristina Švajger</cp:lastModifiedBy>
  <cp:lastPrinted>2016-03-21T14:03:00Z</cp:lastPrinted>
  <dcterms:modified xmlns:xsi="http://www.w3.org/2001/XMLSchema-instance" xsi:type="dcterms:W3CDTF">2016-03-21T14:03:00Z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