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0ca6" w14:paraId="9980ca6" w:rsidRDefault="002D77B4" w:rsidP="00597F65" w:rsidR="00597F65">
      <w:pPr>
        <w:jc w:val="right"/>
        <w15:collapsed w:val="false"/>
      </w:pPr>
      <w:r>
        <w:t>Broj: St-</w:t>
      </w:r>
      <w:r w:rsidR="0025782E">
        <w:t>74</w:t>
      </w:r>
      <w:r w:rsidR="00B72723">
        <w:t>/18-</w:t>
      </w:r>
      <w:r w:rsidR="0025782E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Osijek Podružnica Osijek za otvaranje stečajnog postupka nad dužnikom </w:t>
      </w:r>
      <w:r w:rsidR="0025782E">
        <w:rPr>
          <w:b/>
        </w:rPr>
        <w:t>TINA d.o.o. Vinkovci, Tržnica 7, OIB: 76256756536, MBS: 030035864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72723">
        <w:t>6.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5782E">
        <w:rPr>
          <w:b/>
        </w:rPr>
        <w:t>TINA d.o.o. Vinkovci, Tržnica 7, OIB: 76256756536, MBS: 030035864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72723">
        <w:rPr>
          <w:b/>
        </w:rPr>
        <w:t>21</w:t>
      </w:r>
      <w:r w:rsidRPr="00914EB4">
        <w:rPr>
          <w:b/>
        </w:rPr>
        <w:t xml:space="preserve">. ožujak 2018. u </w:t>
      </w:r>
      <w:r w:rsidR="00B72723">
        <w:rPr>
          <w:b/>
        </w:rPr>
        <w:t>10,</w:t>
      </w:r>
      <w:r w:rsidR="0025782E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proofErr w:type="spellStart"/>
      <w:r w:rsidR="0025782E" w:rsidRPr="0025782E">
        <w:rPr>
          <w:b/>
        </w:rPr>
        <w:t>Mirsad</w:t>
      </w:r>
      <w:proofErr w:type="spellEnd"/>
      <w:r w:rsidR="0025782E" w:rsidRPr="0025782E">
        <w:rPr>
          <w:b/>
        </w:rPr>
        <w:t xml:space="preserve"> </w:t>
      </w:r>
      <w:proofErr w:type="spellStart"/>
      <w:r w:rsidR="0025782E" w:rsidRPr="0025782E">
        <w:rPr>
          <w:b/>
        </w:rPr>
        <w:t>Demirović</w:t>
      </w:r>
      <w:proofErr w:type="spellEnd"/>
      <w:r w:rsidR="0025782E" w:rsidRPr="0025782E">
        <w:rPr>
          <w:b/>
        </w:rPr>
        <w:t xml:space="preserve"> dipl. </w:t>
      </w:r>
      <w:proofErr w:type="spellStart"/>
      <w:r w:rsidR="0025782E" w:rsidRPr="0025782E">
        <w:rPr>
          <w:b/>
        </w:rPr>
        <w:t>oec</w:t>
      </w:r>
      <w:proofErr w:type="spellEnd"/>
      <w:r w:rsidR="0025782E" w:rsidRPr="0025782E">
        <w:rPr>
          <w:b/>
        </w:rPr>
        <w:t xml:space="preserve"> iz </w:t>
      </w:r>
      <w:proofErr w:type="spellStart"/>
      <w:r w:rsidR="0025782E" w:rsidRPr="0025782E">
        <w:rPr>
          <w:b/>
        </w:rPr>
        <w:t>Gunje</w:t>
      </w:r>
      <w:proofErr w:type="spellEnd"/>
      <w:r w:rsidR="0025782E" w:rsidRPr="0025782E">
        <w:rPr>
          <w:b/>
        </w:rPr>
        <w:t>, Kolodvorska 4, OIB 18540805456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24. siječnja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25782E">
        <w:rPr>
          <w:b/>
        </w:rPr>
        <w:t>TINA d.o.o. Vinkovci, Tržnica 7, OIB: 76256756536, MBS: 030035864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25782E" w:rsidP="0025782E" w:rsidR="0025782E">
      <w:pPr>
        <w:jc w:val="right"/>
      </w:pPr>
      <w:r>
        <w:lastRenderedPageBreak/>
        <w:t>Broj: St-74/18-3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B72723">
        <w:t>22.1.2018. g.</w:t>
      </w:r>
      <w:r>
        <w:t xml:space="preserve"> u Očevidniku redoslijedu osnova za plaćanje ima evidentirane neizvršene osnove za plaćanje u neprekinutom razdoblju od 120 dana u ukupnom iznosu od </w:t>
      </w:r>
      <w:r w:rsidR="0025782E">
        <w:t>1.147.225,02</w:t>
      </w:r>
      <w:r>
        <w:t xml:space="preserve"> kn u koji iznos je uračunata kamata i naknada FINE za provedbu ovrhe na novčanim sredstvima te da dužnik ima </w:t>
      </w:r>
      <w:r w:rsidR="0025782E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5782E">
        <w:rPr>
          <w:b/>
        </w:rPr>
        <w:t>Mirsad</w:t>
      </w:r>
      <w:proofErr w:type="spellEnd"/>
      <w:r w:rsidR="0025782E">
        <w:rPr>
          <w:b/>
        </w:rPr>
        <w:t xml:space="preserve"> </w:t>
      </w:r>
      <w:proofErr w:type="spellStart"/>
      <w:r w:rsidR="0025782E">
        <w:rPr>
          <w:b/>
        </w:rPr>
        <w:t>Demirović</w:t>
      </w:r>
      <w:proofErr w:type="spellEnd"/>
      <w:r w:rsidR="0025782E">
        <w:rPr>
          <w:b/>
        </w:rPr>
        <w:t xml:space="preserve"> iz </w:t>
      </w:r>
      <w:proofErr w:type="spellStart"/>
      <w:r w:rsidR="0025782E">
        <w:rPr>
          <w:b/>
        </w:rPr>
        <w:t>Gunje</w:t>
      </w:r>
      <w:proofErr w:type="spellEnd"/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72723">
        <w:t>6.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5782E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proofErr w:type="spellStart"/>
      <w:r w:rsidR="0025782E">
        <w:t>Mirsad</w:t>
      </w:r>
      <w:proofErr w:type="spellEnd"/>
      <w:r w:rsidR="0025782E">
        <w:t xml:space="preserve"> </w:t>
      </w:r>
      <w:proofErr w:type="spellStart"/>
      <w:r w:rsidR="0025782E">
        <w:t>Demirović</w:t>
      </w:r>
      <w:proofErr w:type="spellEnd"/>
      <w:r w:rsidR="0025782E">
        <w:t xml:space="preserve"> dipl. </w:t>
      </w:r>
      <w:proofErr w:type="spellStart"/>
      <w:r w:rsidR="0025782E">
        <w:t>oec</w:t>
      </w:r>
      <w:proofErr w:type="spellEnd"/>
      <w:r w:rsidR="0025782E">
        <w:t xml:space="preserve"> iz </w:t>
      </w:r>
      <w:proofErr w:type="spellStart"/>
      <w:r w:rsidR="0025782E">
        <w:t>Gunje</w:t>
      </w:r>
      <w:proofErr w:type="spellEnd"/>
      <w:r w:rsidR="0025782E">
        <w:t xml:space="preserve">, Kolodvorska 4, 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25782E">
        <w:t>uz prijedlog (str. 1-2 spisa)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5782E">
        <w:t>21</w:t>
      </w:r>
      <w:r w:rsidR="005173F9">
        <w:t>.3.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F174C4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18C" w:rsidR="003C518C">
      <w:r>
        <w:separator/>
      </w:r>
    </w:p>
  </w:endnote>
  <w:endnote w:id="0" w:type="continuationSeparator">
    <w:p w:rsidRDefault="003C518C" w:rsidR="003C5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18C" w:rsidR="003C518C">
      <w:r>
        <w:separator/>
      </w:r>
    </w:p>
  </w:footnote>
  <w:footnote w:id="0" w:type="continuationSeparator">
    <w:p w:rsidRDefault="003C518C" w:rsidR="003C5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C518C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C4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74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74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2EB37-F8BD-442E-B620-6A144CC63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2486</properties:Characters>
  <properties:Lines>103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2018-02-06T07:20:00Z</dcterms:created>
  <dc:creator>hermanj</dc:creator>
  <cp:lastModifiedBy>Danijela Sekulić</cp:lastModifiedBy>
  <cp:lastPrinted>2018-02-06T07:19:00Z</cp:lastPrinted>
  <dcterms:modified xmlns:xsi="http://www.w3.org/2001/XMLSchema-instance" xsi:type="dcterms:W3CDTF">2018-02-06T07:21:00Z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