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6dd3" w14:paraId="9556dd3" w:rsidRDefault="000F5CB6" w:rsidP="00910611" w:rsidR="000F5CB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CB6" w:rsidP="00910611" w:rsidR="000F5CB6">
      <w:r>
        <w:rPr>
          <w:rFonts w:eastAsia="MS Mincho"/>
        </w:rPr>
        <w:t xml:space="preserve">   REPUBLIKA HRVATSKA</w:t>
      </w:r>
    </w:p>
    <w:p w:rsidRDefault="000F5CB6" w:rsidP="00910611" w:rsidR="000F5CB6">
      <w:r>
        <w:rPr>
          <w:rFonts w:eastAsia="MS Mincho"/>
        </w:rPr>
        <w:t>TRGOVAČKI SUD U RIJECI</w:t>
      </w:r>
    </w:p>
    <w:p w:rsidRDefault="000F5CB6" w:rsidR="000F5CB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B1681" w:rsidP="001B1681" w:rsidR="001B1681" w:rsidRPr="00F50A33">
      <w:pPr>
        <w:pStyle w:val="Zaglavlje"/>
        <w:jc w:val="right"/>
      </w:pPr>
      <w:proofErr w:type="spellStart"/>
      <w:r w:rsidRPr="00F50A33">
        <w:t>Posl</w:t>
      </w:r>
      <w:proofErr w:type="spellEnd"/>
      <w:r w:rsidRPr="00F50A33">
        <w:t>. br. 15 St-</w:t>
      </w:r>
      <w:r w:rsidR="00A70843">
        <w:t>761/16-73</w:t>
      </w:r>
    </w:p>
    <w:p w:rsidRDefault="001F5EA6" w:rsidP="001D4B71" w:rsidR="001F5EA6">
      <w:pPr>
        <w:rPr>
          <w:noProof/>
        </w:rPr>
      </w:pPr>
    </w:p>
    <w:p w:rsidRDefault="00CD11BF" w:rsidP="00CD11BF" w:rsidR="001D4B71" w:rsidRPr="001B1681">
      <w:pPr>
        <w:jc w:val="center"/>
      </w:pPr>
      <w:r w:rsidRPr="001B1681">
        <w:t>R E P U B L I K A   H R V AT S K A</w:t>
      </w:r>
    </w:p>
    <w:p w:rsidRDefault="00FB44A5" w:rsidP="001D4B71" w:rsidR="00FB44A5" w:rsidRPr="001B1681"/>
    <w:p w:rsidRDefault="00FF34F0" w:rsidP="00FF34F0" w:rsidR="00FF34F0" w:rsidRPr="001B1681">
      <w:pPr>
        <w:jc w:val="center"/>
      </w:pPr>
      <w:r w:rsidRPr="001B1681"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222058">
        <w:t xml:space="preserve"> OIB 88785964957,</w:t>
      </w:r>
      <w:r w:rsidR="00A83E5B" w:rsidRPr="00A83E5B">
        <w:t xml:space="preserve"> </w:t>
      </w:r>
      <w:r w:rsidR="00A70843" w:rsidRPr="00A70843">
        <w:t xml:space="preserve">po sucu pojedincu Danieli Korlević, u stečajnom postupku nad dužnikom RIJEKAPROJEKT INŽENJERING za inženjering, konzalting, marketing i vanjsku trgovinu d.o.o. KASTAV, Draga 12 OIB 06143632245, </w:t>
      </w:r>
      <w:r w:rsidR="00A83E5B" w:rsidRPr="00A83E5B">
        <w:t xml:space="preserve">dana </w:t>
      </w:r>
      <w:r w:rsidR="00A70843">
        <w:t>16</w:t>
      </w:r>
      <w:r w:rsidR="00A62ABB">
        <w:t>. listopada</w:t>
      </w:r>
      <w:r w:rsidR="001B1681">
        <w:t xml:space="preserve"> 2018</w:t>
      </w:r>
      <w:r w:rsidR="00A83E5B" w:rsidRPr="00A83E5B">
        <w:t xml:space="preserve">. </w:t>
      </w:r>
      <w:r w:rsidR="00A62ABB">
        <w:t xml:space="preserve">godine </w:t>
      </w:r>
    </w:p>
    <w:p w:rsidRDefault="006602F6" w:rsidP="00A8691E" w:rsidR="001F5EA6">
      <w:pPr>
        <w:jc w:val="both"/>
      </w:pPr>
      <w:r>
        <w:t xml:space="preserve"> </w:t>
      </w:r>
    </w:p>
    <w:p w:rsidRDefault="00A8691E" w:rsidP="001D4B71" w:rsidR="001D4B71" w:rsidRPr="001B1681">
      <w:pPr>
        <w:jc w:val="center"/>
        <w:rPr>
          <w:bCs/>
        </w:rPr>
      </w:pPr>
      <w:r>
        <w:rPr>
          <w:bCs/>
        </w:rPr>
        <w:t xml:space="preserve"> </w:t>
      </w:r>
      <w:r w:rsidR="00FF34F0" w:rsidRPr="001B1681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1B1681" w:rsidR="001B1681">
      <w:pPr>
        <w:pStyle w:val="Odlomakpopisa"/>
        <w:numPr>
          <w:ilvl w:val="0"/>
          <w:numId w:val="1"/>
        </w:numPr>
        <w:jc w:val="both"/>
      </w:pPr>
      <w:r>
        <w:t xml:space="preserve">Određuje se ročište za diobu </w:t>
      </w:r>
      <w:proofErr w:type="spellStart"/>
      <w:r>
        <w:t>kupovnine</w:t>
      </w:r>
      <w:proofErr w:type="spellEnd"/>
      <w:r>
        <w:t xml:space="preserve"> ostvarene prodajom nekretnin</w:t>
      </w:r>
      <w:r w:rsidR="00A70843">
        <w:t>e</w:t>
      </w:r>
      <w:r>
        <w:t xml:space="preserve"> stečajnog dužnika upisan</w:t>
      </w:r>
      <w:r w:rsidR="00A70843">
        <w:t>e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FC64A5">
        <w:t xml:space="preserve">Rijeci, </w:t>
      </w:r>
      <w:r w:rsidR="00BE3606">
        <w:t>Z</w:t>
      </w:r>
      <w:r w:rsidR="00FC64A5">
        <w:t xml:space="preserve">emljišnoknjižni odjel </w:t>
      </w:r>
      <w:r w:rsidR="00A62ABB">
        <w:t>Rijeka</w:t>
      </w:r>
      <w:r w:rsidR="001F5EA6">
        <w:t>,</w:t>
      </w:r>
      <w:r w:rsidR="00FC64A5">
        <w:t xml:space="preserve"> </w:t>
      </w:r>
      <w:r w:rsidR="00A62ABB">
        <w:t>k.č.br.</w:t>
      </w:r>
      <w:r w:rsidR="00A70843">
        <w:t xml:space="preserve">6672/2, upisana u </w:t>
      </w:r>
      <w:proofErr w:type="spellStart"/>
      <w:r w:rsidR="00A70843">
        <w:t>zk.ul</w:t>
      </w:r>
      <w:proofErr w:type="spellEnd"/>
      <w:r w:rsidR="00A70843">
        <w:t>. 4014, k.o. Kastav, etaža 10, garaža broj 1 u suterenu, površine 28,22 m2, što u odnosu na cijelu zgradu iznosi 461/10000 dijela</w:t>
      </w:r>
      <w:r w:rsidR="00A62ABB">
        <w:t xml:space="preserve">, </w:t>
      </w:r>
      <w:r w:rsidR="00BE3606">
        <w:t>za dan</w:t>
      </w:r>
      <w:r w:rsidR="00A70843">
        <w:t xml:space="preserve"> </w:t>
      </w:r>
    </w:p>
    <w:p w:rsidRDefault="00A70843" w:rsidP="007664ED" w:rsidR="00A70843">
      <w:pPr>
        <w:jc w:val="center"/>
      </w:pPr>
    </w:p>
    <w:p w:rsidRDefault="00A70843" w:rsidP="007664ED" w:rsidR="007664ED" w:rsidRPr="001B1681">
      <w:pPr>
        <w:jc w:val="center"/>
      </w:pPr>
      <w:r>
        <w:t>04</w:t>
      </w:r>
      <w:r w:rsidR="00A62ABB">
        <w:t xml:space="preserve">. </w:t>
      </w:r>
      <w:r>
        <w:t xml:space="preserve">prosinca </w:t>
      </w:r>
      <w:r w:rsidR="001B1681">
        <w:t>2018</w:t>
      </w:r>
      <w:r w:rsidR="007664ED" w:rsidRPr="001B1681">
        <w:t xml:space="preserve">. </w:t>
      </w:r>
      <w:r w:rsidR="00A62ABB">
        <w:t xml:space="preserve">godine </w:t>
      </w:r>
      <w:r w:rsidR="007664ED" w:rsidRPr="001B1681">
        <w:t xml:space="preserve">u </w:t>
      </w:r>
      <w:r w:rsidR="00F531E0" w:rsidRPr="001B1681">
        <w:t>1</w:t>
      </w:r>
      <w:r>
        <w:t>0</w:t>
      </w:r>
      <w:r w:rsidR="001F5EA6" w:rsidRPr="001B1681">
        <w:t>,</w:t>
      </w:r>
      <w:r w:rsidR="00687860" w:rsidRPr="001B1681">
        <w:t>00</w:t>
      </w:r>
      <w:r w:rsidR="007664ED" w:rsidRPr="001B1681">
        <w:t xml:space="preserve"> sati</w:t>
      </w:r>
    </w:p>
    <w:p w:rsidRDefault="007664ED" w:rsidP="007664ED" w:rsidR="007664ED" w:rsidRPr="001B1681">
      <w:pPr>
        <w:jc w:val="center"/>
      </w:pPr>
      <w:r w:rsidRPr="001B1681">
        <w:t>kod Trgovačkog suda u Rijeci</w:t>
      </w:r>
    </w:p>
    <w:p w:rsidRDefault="007664ED" w:rsidP="007664ED" w:rsidR="007664ED" w:rsidRPr="001B1681">
      <w:pPr>
        <w:jc w:val="center"/>
      </w:pPr>
      <w:r w:rsidRPr="001B1681">
        <w:t>Zadarska 1 i 3</w:t>
      </w:r>
    </w:p>
    <w:p w:rsidRDefault="007664ED" w:rsidP="007664ED" w:rsidR="007664ED" w:rsidRPr="001B1681">
      <w:pPr>
        <w:jc w:val="center"/>
      </w:pPr>
      <w:r w:rsidRPr="001B1681">
        <w:t>sudnica 2, I. kat</w:t>
      </w:r>
    </w:p>
    <w:p w:rsidRDefault="001F5EA6" w:rsidP="001F5EA6" w:rsidR="0079663C">
      <w:pPr>
        <w:pStyle w:val="Odlomakpopisa"/>
        <w:ind w:left="426"/>
        <w:jc w:val="both"/>
      </w:pPr>
      <w:r>
        <w:t xml:space="preserve">          </w:t>
      </w:r>
    </w:p>
    <w:p w:rsidRDefault="0079663C" w:rsidP="001F5EA6" w:rsidR="00687860">
      <w:pPr>
        <w:pStyle w:val="Odlomakpopisa"/>
        <w:ind w:left="426"/>
        <w:jc w:val="both"/>
      </w:pPr>
      <w:r>
        <w:tab/>
        <w:t xml:space="preserve">      </w:t>
      </w:r>
      <w:r w:rsidR="001F5EA6">
        <w:t>n</w:t>
      </w:r>
      <w:r w:rsidR="007664ED">
        <w:t>a ročište se dostavom ovoga zaključka pozivaju</w:t>
      </w:r>
      <w:r w:rsidR="001F5EA6"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687860">
      <w:pPr>
        <w:pStyle w:val="Odlomakpopisa"/>
        <w:numPr>
          <w:ilvl w:val="0"/>
          <w:numId w:val="3"/>
        </w:numPr>
        <w:jc w:val="both"/>
      </w:pPr>
      <w:proofErr w:type="spellStart"/>
      <w:r>
        <w:t>razlučni</w:t>
      </w:r>
      <w:proofErr w:type="spellEnd"/>
      <w:r w:rsidR="00687860">
        <w:t xml:space="preserve"> vjerovnici</w:t>
      </w:r>
      <w:r w:rsidR="00222058">
        <w:t>:</w:t>
      </w:r>
      <w:r w:rsidR="00687860">
        <w:t xml:space="preserve"> </w:t>
      </w:r>
    </w:p>
    <w:p w:rsidRDefault="00A70843" w:rsidP="001F5EA6" w:rsidR="00A70843">
      <w:pPr>
        <w:pStyle w:val="Odlomakpopisa"/>
        <w:ind w:left="426"/>
        <w:jc w:val="both"/>
      </w:pPr>
      <w:r>
        <w:t xml:space="preserve"> </w:t>
      </w:r>
      <w:r w:rsidR="00222058">
        <w:tab/>
      </w:r>
      <w:r w:rsidR="00222058">
        <w:tab/>
      </w:r>
      <w:r>
        <w:t xml:space="preserve">HYPO - LEASING KROATIEN d.o.o. Rijeka, Jadranski trg 4/1, </w:t>
      </w:r>
    </w:p>
    <w:p w:rsidRDefault="00A70843" w:rsidP="001F5EA6" w:rsidR="00A70843">
      <w:pPr>
        <w:pStyle w:val="Odlomakpopisa"/>
        <w:ind w:left="426"/>
        <w:jc w:val="both"/>
      </w:pPr>
      <w:r>
        <w:tab/>
      </w:r>
      <w:r>
        <w:tab/>
        <w:t>APS DELTA S.A. 1 RUE JERAN PIRET L-2350, Luxemburg</w:t>
      </w:r>
    </w:p>
    <w:p w:rsidRDefault="00A70843" w:rsidP="001F5EA6" w:rsidR="00A70843">
      <w:pPr>
        <w:pStyle w:val="Odlomakpopisa"/>
        <w:ind w:left="426"/>
        <w:jc w:val="both"/>
      </w:pPr>
      <w:r>
        <w:tab/>
      </w:r>
      <w:r>
        <w:tab/>
        <w:t>PRIVREDNA BANKA ZAGREB d.d. Zagreb</w:t>
      </w:r>
    </w:p>
    <w:p w:rsidRDefault="00A70843" w:rsidP="001F5EA6" w:rsidR="00222058">
      <w:pPr>
        <w:pStyle w:val="Odlomakpopisa"/>
        <w:ind w:left="426"/>
        <w:jc w:val="both"/>
      </w:pPr>
      <w:r>
        <w:tab/>
      </w:r>
      <w:r>
        <w:tab/>
      </w:r>
      <w:r w:rsidR="00222058">
        <w:t>REPUBLIKA HRVATSKA</w:t>
      </w:r>
    </w:p>
    <w:p w:rsidRDefault="00222058" w:rsidP="001F5EA6" w:rsidR="00222058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8A13E2">
        <w:t>16</w:t>
      </w:r>
      <w:r w:rsidR="00A62ABB">
        <w:t xml:space="preserve">. listopada 2018. godine 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0F5CB6" w:rsidR="00E83BDC">
      <w:pPr>
        <w:ind w:firstLine="708" w:left="1416"/>
        <w:jc w:val="right"/>
      </w:pPr>
      <w:r w:rsidRPr="00FF34F0">
        <w:t xml:space="preserve">                                            </w:t>
      </w:r>
      <w:r w:rsidR="005C1424">
        <w:t xml:space="preserve">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837D66">
        <w:t xml:space="preserve"> </w:t>
      </w:r>
      <w:r w:rsidR="000F5CB6">
        <w:t xml:space="preserve"> </w:t>
      </w:r>
    </w:p>
    <w:p w:rsidRDefault="001D4B71" w:rsidP="001D4B71" w:rsidR="001D4B71" w:rsidRPr="00970A91">
      <w:pPr>
        <w:jc w:val="both"/>
        <w:rPr>
          <w:szCs w:val="20"/>
        </w:rPr>
      </w:pPr>
      <w:r w:rsidRPr="00970A91">
        <w:rPr>
          <w:szCs w:val="20"/>
        </w:rPr>
        <w:t>UPUTA O PRAVNOM LIJEKU:</w:t>
      </w:r>
    </w:p>
    <w:p w:rsidRDefault="001D4B71" w:rsidP="007664ED" w:rsidR="007664ED" w:rsidRPr="00970A91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sectPr w:rsidSect="001B1681" w:rsidR="007664ED" w:rsidRPr="00970A9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5C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proofErr w:type="spellStart"/>
    <w:r w:rsidRPr="00F50A33">
      <w:t>Posl</w:t>
    </w:r>
    <w:proofErr w:type="spellEnd"/>
    <w:r w:rsidRPr="00F50A33">
      <w:t>. br. 15 St-</w:t>
    </w:r>
    <w:r w:rsidR="00FC64A5">
      <w:t>1043/13-</w:t>
    </w:r>
    <w:r w:rsidR="001B1681">
      <w:t>14</w:t>
    </w:r>
    <w:r w:rsidR="004435B0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4BA25A6"/>
    <w:multiLevelType w:val="hybridMultilevel"/>
    <w:tmpl w:val="BDAE5BDA"/>
    <w:lvl w:tplc="CD36257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5CB6"/>
    <w:rsid w:val="000F6AF0"/>
    <w:rsid w:val="0011043F"/>
    <w:rsid w:val="00110E44"/>
    <w:rsid w:val="00113D9B"/>
    <w:rsid w:val="0012500B"/>
    <w:rsid w:val="0015226C"/>
    <w:rsid w:val="00164CF1"/>
    <w:rsid w:val="001808E0"/>
    <w:rsid w:val="00190DAF"/>
    <w:rsid w:val="00193852"/>
    <w:rsid w:val="00194E03"/>
    <w:rsid w:val="001B1681"/>
    <w:rsid w:val="001B2739"/>
    <w:rsid w:val="001B4553"/>
    <w:rsid w:val="001D3867"/>
    <w:rsid w:val="001D4B71"/>
    <w:rsid w:val="001F5EA6"/>
    <w:rsid w:val="002035FD"/>
    <w:rsid w:val="00204734"/>
    <w:rsid w:val="00222058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0C76"/>
    <w:rsid w:val="003D2FEE"/>
    <w:rsid w:val="00440BB3"/>
    <w:rsid w:val="004435A8"/>
    <w:rsid w:val="004435B0"/>
    <w:rsid w:val="00445500"/>
    <w:rsid w:val="00447E79"/>
    <w:rsid w:val="00456CFF"/>
    <w:rsid w:val="00460839"/>
    <w:rsid w:val="004705A0"/>
    <w:rsid w:val="00486BB3"/>
    <w:rsid w:val="004A561B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1424"/>
    <w:rsid w:val="005C6151"/>
    <w:rsid w:val="005D456D"/>
    <w:rsid w:val="00607373"/>
    <w:rsid w:val="0063239C"/>
    <w:rsid w:val="00637512"/>
    <w:rsid w:val="006558F9"/>
    <w:rsid w:val="00655932"/>
    <w:rsid w:val="006602F6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663C"/>
    <w:rsid w:val="007A7FD7"/>
    <w:rsid w:val="007B3BCC"/>
    <w:rsid w:val="007E0B09"/>
    <w:rsid w:val="008216E1"/>
    <w:rsid w:val="008302BB"/>
    <w:rsid w:val="00837D66"/>
    <w:rsid w:val="0084065C"/>
    <w:rsid w:val="0085059A"/>
    <w:rsid w:val="008612A1"/>
    <w:rsid w:val="00861ECF"/>
    <w:rsid w:val="00872969"/>
    <w:rsid w:val="008A087B"/>
    <w:rsid w:val="008A13E2"/>
    <w:rsid w:val="008D3873"/>
    <w:rsid w:val="0090362F"/>
    <w:rsid w:val="00924DF9"/>
    <w:rsid w:val="00933FF2"/>
    <w:rsid w:val="00956A04"/>
    <w:rsid w:val="009604EE"/>
    <w:rsid w:val="00960D4B"/>
    <w:rsid w:val="00970A91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62ABB"/>
    <w:rsid w:val="00A70843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360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70B7"/>
    <w:rsid w:val="00F063A1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4A5"/>
    <w:rsid w:val="00FE14C5"/>
    <w:rsid w:val="00FE25DA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1B16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5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1B168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5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izvorni_sadrzaj>
    <derivirana_varijabla naziv="DomainObject.Predmet.OstaliList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derivirana_varijabla>
  </DomainObject.Predmet.OstaliListFormated>
  <DomainObject.Predmet.OstaliList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izvorni_sadrzaj>
    <derivirana_varijabla naziv="DomainObject.Predmet.OstaliList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derivirana_varijabla>
  </DomainObject.Predmet.OstaliListFormatedOIB>
  <DomainObject.Predmet.OstaliListFormatedWithAdress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</izvorni_sadrzaj>
    <derivirana_varijabla naziv="DomainObject.Predmet.OstaliListFormatedWithAdress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</derivirana_varijabla>
  </DomainObject.Predmet.OstaliListFormatedWithAdress>
  <DomainObject.Predmet.OstaliListFormatedWithAdressOIB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</izvorni_sadrzaj>
    <derivirana_varijabla naziv="DomainObject.Predmet.OstaliListFormatedWithAdressOIB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</derivirana_varijabla>
  </DomainObject.Predmet.OstaliListFormatedWithAdressOIB>
  <DomainObject.Predmet.OstaliListNaziv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izvorni_sadrzaj>
    <derivirana_varijabla naziv="DomainObject.Predmet.OstaliListNaziv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derivirana_varijabla>
  </DomainObject.Predmet.OstaliListNazivFormated>
  <DomainObject.Predmet.OstaliListNaziv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izvorni_sadrzaj>
    <derivirana_varijabla naziv="DomainObject.Predmet.OstaliListNaziv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izvorni_sadrzaj>
    <derivirana_varijabla naziv="DomainObject.Predmet.SudioniciListNaziv_1"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  <item>MARIO BEZIĆ</item>
      <item>ANA MAJCEN</item>
      <item>DALIA HAJDO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  <item>MARIO BEZIĆ</item>
      <item>ANA MAJCEN</item>
      <item>DALIA HAJDO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2018.</izvorni_sadrzaj>
    <derivirana_varijabla naziv="DomainObject.Predmet.DatumZadnjeOdrzaneSudskeRadnje_1">18. svibnja 2018.</derivirana_varijabla>
  </DomainObject.Predmet.DatumZadnjeOdrzaneSudskeRadnje>
  <DomainObject.PredzadnjaOdlukaIzPredmeta.DatumDonosenjaOdluke>
    <izvorni_sadrzaj>16. travnja 2018.</izvorni_sadrzaj>
    <derivirana_varijabla naziv="DomainObject.PredzadnjaOdlukaIzPredmeta.DatumDonosenjaOdluke_1">16. travnja 2018.</derivirana_varijabla>
  </DomainObject.PredzadnjaOdlukaIzPredmeta.DatumDonosenjaOdluke>
  <DomainObject.PredzadnjaOdlukaIzPredmeta.Oznaka>
    <izvorni_sadrzaj>St-761/2016-63</izvorni_sadrzaj>
    <derivirana_varijabla naziv="DomainObject.PredzadnjaOdlukaIzPredmeta.Oznaka_1">St-761/2016-63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1368</properties:Characters>
  <properties:Lines>47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2018-10-16T12:54:00Z</dcterms:created>
  <dc:creator>dcmelik</dc:creator>
  <cp:lastModifiedBy>Jasna Radulović</cp:lastModifiedBy>
  <cp:lastPrinted>2018-10-05T10:51:00Z</cp:lastPrinted>
  <dcterms:modified xmlns:xsi="http://www.w3.org/2001/XMLSchema-instance" xsi:type="dcterms:W3CDTF">2018-10-16T12:59:00Z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(761-16 zaključak 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