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98be" w14:paraId="56e98b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 </w:t>
      </w:r>
      <w:r w:rsidR="00E85293">
        <w:t>27. St-981/2015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>, u stečajnom predmetu povodom zahtjeva FINANCIJSKE AGENCIJE, za provedbu skraćenog stečajnog postupka nad dužnikom,</w:t>
      </w:r>
      <w:r w:rsidR="00525979" w:rsidRPr="00525979">
        <w:t xml:space="preserve"> </w:t>
      </w:r>
      <w:r w:rsidR="00E85293">
        <w:t xml:space="preserve">RF RAOS d.o.o., Zagreb, Trg Antuna Mihanovića 2, </w:t>
      </w:r>
      <w:r w:rsidR="00525979">
        <w:t xml:space="preserve">OIB: </w:t>
      </w:r>
      <w:r w:rsidR="00E85293">
        <w:t>03237897551, MBS: 080265577,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E85293">
        <w:t xml:space="preserve">RF RAOS d.o.o., Zagreb, Trg Antuna Mihanovića 2, OIB: 03237897551, MBS: 080265577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E85293">
        <w:t>RF RAOS d.o.o., Zagreb, Trg Antuna Mihanovića 2, OIB: 03237897551, MBS: 080265577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525979"/>
    <w:rsid w:val="005653CF"/>
    <w:rsid w:val="006E1039"/>
    <w:rsid w:val="007E739E"/>
    <w:rsid w:val="0085711C"/>
    <w:rsid w:val="0092290B"/>
    <w:rsid w:val="00A167C6"/>
    <w:rsid w:val="00CA77F2"/>
    <w:rsid w:val="00D574B1"/>
    <w:rsid w:val="00DF43CB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57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57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RF RAOS d.o.o. za poslovne usluge</izvorni_sadrzaj>
    <derivirana_varijabla naziv="DomainObject.Predmet.ProtustrankaFormated_1">  RF RAOS d.o.o. za poslovne usluge</derivirana_varijabla>
  </DomainObject.Predmet.ProtustrankaFormated>
  <DomainObject.Predmet.ProtustrankaFormatedOIB>
    <izvorni_sadrzaj>  RF RAOS d.o.o. za poslovne usluge, OIB 03237897551</izvorni_sadrzaj>
    <derivirana_varijabla naziv="DomainObject.Predmet.ProtustrankaFormatedOIB_1">  RF RAOS d.o.o. za poslovne usluge, OIB 03237897551</derivirana_varijabla>
  </DomainObject.Predmet.ProtustrankaFormatedOIB>
  <DomainObject.Predmet.ProtustrankaFormatedWithAdress>
    <izvorni_sadrzaj> RF RAOS d.o.o. za poslovne usluge, Trg Antuna Mihanovića 2, 10000 Zagreb</izvorni_sadrzaj>
    <derivirana_varijabla naziv="DomainObject.Predmet.ProtustrankaFormatedWithAdress_1"> RF RAOS d.o.o. za poslovne usluge, Trg Antuna Mihanovića 2, 10000 Zagreb</derivirana_varijabla>
  </DomainObject.Predmet.ProtustrankaFormatedWithAdress>
  <DomainObject.Predmet.ProtustrankaFormatedWithAdressOIB>
    <izvorni_sadrzaj> RF RAOS d.o.o. za poslovne usluge, OIB 03237897551, Trg Antuna Mihanovića 2, 10000 Zagreb</izvorni_sadrzaj>
    <derivirana_varijabla naziv="DomainObject.Predmet.ProtustrankaFormatedWithAdressOIB_1"> RF RAOS d.o.o. za poslovne usluge, OIB 03237897551, Trg Antuna Mihanovića 2, 10000 Zagreb</derivirana_varijabla>
  </DomainObject.Predmet.ProtustrankaFormatedWithAdressOIB>
  <DomainObject.Predmet.ProtustrankaWithAdress>
    <izvorni_sadrzaj>RF RAOS d.o.o. za poslovne usluge Trg Antuna Mihanovića 2, 10000 Zagreb</izvorni_sadrzaj>
    <derivirana_varijabla naziv="DomainObject.Predmet.ProtustrankaWithAdress_1">RF RAOS d.o.o. za poslovne usluge Trg Antuna Mihanovića 2, 10000 Zagreb</derivirana_varijabla>
  </DomainObject.Predmet.ProtustrankaWithAdress>
  <DomainObject.Predmet.ProtustrankaWithAdressOIB>
    <izvorni_sadrzaj>RF RAOS d.o.o. za poslovne usluge, OIB 03237897551, Trg Antuna Mihanovića 2, 10000 Zagreb</izvorni_sadrzaj>
    <derivirana_varijabla naziv="DomainObject.Predmet.ProtustrankaWithAdressOIB_1">RF RAOS d.o.o. za poslovne usluge, OIB 03237897551, Trg Antuna Mihanovića 2, 10000 Zagreb</derivirana_varijabla>
  </DomainObject.Predmet.ProtustrankaWithAdressOIB>
  <DomainObject.Predmet.ProtustrankaNazivFormated>
    <izvorni_sadrzaj>RF RAOS d.o.o. za poslovne usluge</izvorni_sadrzaj>
    <derivirana_varijabla naziv="DomainObject.Predmet.ProtustrankaNazivFormated_1">RF RAOS d.o.o. za poslovne usluge</derivirana_varijabla>
  </DomainObject.Predmet.ProtustrankaNazivFormated>
  <DomainObject.Predmet.ProtustrankaNazivFormatedOIB>
    <izvorni_sadrzaj>RF RAOS d.o.o. za poslovne usluge, OIB 03237897551</izvorni_sadrzaj>
    <derivirana_varijabla naziv="DomainObject.Predmet.ProtustrankaNazivFormatedOIB_1">RF RAOS d.o.o. za poslovne usluge, OIB 03237897551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TRG SVIBANJSKIH ŽRTAVA 1995. 1, 10000 Zagreb</izvorni_sadrzaj>
    <derivirana_varijabla naziv="DomainObject.Predmet.StrankaFormatedWithAdress_1"> FINA-Regionalni centar Zagreb, TRG SVIBANJSKIH ŽRTAVA 1995. 1, 10000 Zagreb</derivirana_varijabla>
  </DomainObject.Predmet.StrankaFormatedWithAdress>
  <DomainObject.Predmet.StrankaFormatedWithAdressOIB>
    <izvorni_sadrzaj> FINA-Regionalni centar Zagreb, OIB 85821130368, TRG SVIBANJSKIH ŽRTAVA 1995. 1, 10000 Zagreb</izvorni_sadrzaj>
    <derivirana_varijabla naziv="DomainObject.Predmet.StrankaFormatedWithAdressOIB_1"> FINA-Regionalni centar Zagreb, OIB 85821130368, TRG SVIBANJSKIH ŽRTAVA 1995. 1, 10000 Zagreb</derivirana_varijabla>
  </DomainObject.Predmet.StrankaFormatedWithAdressOIB>
  <DomainObject.Predmet.StrankaWithAdress>
    <izvorni_sadrzaj>FINA-Regionalni centar Zagreb TRG SVIBANJSKIH ŽRTAVA 1995. 1,10000 Zagreb</izvorni_sadrzaj>
    <derivirana_varijabla naziv="DomainObject.Predmet.StrankaWithAdress_1">FINA-Regionalni centar Zagreb TRG SVIBANJSKIH ŽRTAVA 1995. 1,10000 Zagreb</derivirana_varijabla>
  </DomainObject.Predmet.StrankaWithAdress>
  <DomainObject.Predmet.StrankaWithAdressOIB>
    <izvorni_sadrzaj>FINA-Regionalni centar Zagreb, OIB 85821130368, TRG SVIBANJSKIH ŽRTAVA 1995. 1,10000 Zagreb</izvorni_sadrzaj>
    <derivirana_varijabla naziv="DomainObject.Predmet.StrankaWithAdressOIB_1">FINA-Regionalni centar Zagreb, OIB 85821130368, TRG SVIBANJSKIH ŽRTAVA 1995. 1,10000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TRG SVIBANJSKIH ŽRTAVA 1995. 1, 10000 Zagreb</item>
    </izvorni_sadrzaj>
    <derivirana_varijabla naziv="DomainObject.Predmet.StrankaListFormatedWithAdress_1">
      <item>FINA-Regionalni centar Zagreb, TRG SVIBANJSKIH ŽRTAVA 1995. 1, 10000 Zagreb</item>
    </derivirana_varijabla>
  </DomainObject.Predmet.StrankaListFormatedWithAdress>
  <DomainObject.Predmet.StrankaListFormatedWithAdressOIB>
    <izvorni_sadrzaj>
      <item>FINA-Regionalni centar Zagreb, OIB 85821130368, TRG SVIBANJSKIH ŽRTAVA 1995. 1, 10000 Zagreb</item>
    </izvorni_sadrzaj>
    <derivirana_varijabla naziv="DomainObject.Predmet.StrankaListFormatedWithAdressOIB_1">
      <item>FINA-Regionalni centar Zagreb, OIB 85821130368, TRG SVIBANJSKIH ŽRTAVA 1995. 1,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RF RAOS d.o.o. za poslovne usluge</item>
    </izvorni_sadrzaj>
    <derivirana_varijabla naziv="DomainObject.Predmet.ProtuStrankaListFormated_1">
      <item>RF RAOS d.o.o. za poslovne usluge</item>
    </derivirana_varijabla>
  </DomainObject.Predmet.ProtuStrankaListFormated>
  <DomainObject.Predmet.ProtuStrankaListFormatedOIB>
    <izvorni_sadrzaj>
      <item>RF RAOS d.o.o. za poslovne usluge, OIB 03237897551</item>
    </izvorni_sadrzaj>
    <derivirana_varijabla naziv="DomainObject.Predmet.ProtuStrankaListFormatedOIB_1">
      <item>RF RAOS d.o.o. za poslovne usluge, OIB 03237897551</item>
    </derivirana_varijabla>
  </DomainObject.Predmet.ProtuStrankaListFormatedOIB>
  <DomainObject.Predmet.ProtuStrankaListFormatedWithAdress>
    <izvorni_sadrzaj>
      <item>RF RAOS d.o.o. za poslovne usluge, Trg Antuna Mihanovića 2, 10000 Zagreb</item>
    </izvorni_sadrzaj>
    <derivirana_varijabla naziv="DomainObject.Predmet.ProtuStrankaListFormatedWithAdress_1">
      <item>RF RAOS d.o.o. za poslovne usluge, Trg Antuna Mihanovića 2, 10000 Zagreb</item>
    </derivirana_varijabla>
  </DomainObject.Predmet.ProtuStrankaListFormatedWithAdress>
  <DomainObject.Predmet.ProtuStrankaListFormatedWithAdressOIB>
    <izvorni_sadrzaj>
      <item>RF RAOS d.o.o. za poslovne usluge, OIB 03237897551, Trg Antuna Mihanovića 2, 10000 Zagreb</item>
    </izvorni_sadrzaj>
    <derivirana_varijabla naziv="DomainObject.Predmet.ProtuStrankaListFormatedWithAdressOIB_1">
      <item>RF RAOS d.o.o. za poslovne usluge, OIB 03237897551, Trg Antuna Mihanovića 2, 10000 Zagreb</item>
    </derivirana_varijabla>
  </DomainObject.Predmet.ProtuStrankaListFormatedWithAdressOIB>
  <DomainObject.Predmet.ProtuStrankaListNazivFormated>
    <izvorni_sadrzaj>
      <item>RF RAOS d.o.o. za poslovne usluge</item>
    </izvorni_sadrzaj>
    <derivirana_varijabla naziv="DomainObject.Predmet.ProtuStrankaListNazivFormated_1">
      <item>RF RAOS d.o.o. za poslovne usluge</item>
    </derivirana_varijabla>
  </DomainObject.Predmet.ProtuStrankaListNazivFormated>
  <DomainObject.Predmet.ProtuStrankaListNazivFormatedOIB>
    <izvorni_sadrzaj>
      <item>RF RAOS d.o.o. za poslovne usluge, OIB 03237897551</item>
    </izvorni_sadrzaj>
    <derivirana_varijabla naziv="DomainObject.Predmet.ProtuStrankaListNazivFormatedOIB_1">
      <item>RF RAOS d.o.o. za poslovne usluge, OIB 03237897551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RF RAOS d.o.o. za poslovne usluge</izvorni_sadrzaj>
    <derivirana_varijabla naziv="DomainObject.Predmet.ProtustrankaIDrugi_1">RF RAOS d.o.o. za poslovne usluge</derivirana_varijabla>
  </DomainObject.Predmet.ProtustrankaIDrugi>
  <DomainObject.Predmet.StrankaIDrugiAdressOIB>
    <izvorni_sadrzaj>FINA-Regionalni centar Zagreb, OIB 85821130368, TRG SVIBANJSKIH ŽRTAVA 1995. 1, 10000 Zagreb</izvorni_sadrzaj>
    <derivirana_varijabla naziv="DomainObject.Predmet.StrankaIDrugiAdressOIB_1">FINA-Regionalni centar Zagreb, OIB 85821130368, TRG SVIBANJSKIH ŽRTAVA 1995. 1, 10000 Zagreb</derivirana_varijabla>
  </DomainObject.Predmet.StrankaIDrugiAdressOIB>
  <DomainObject.Predmet.ProtustrankaIDrugiAdressOIB>
    <izvorni_sadrzaj>RF RAOS d.o.o. za poslovne usluge, OIB 03237897551, Trg Antuna Mihanovića 2, 10000 Zagreb</izvorni_sadrzaj>
    <derivirana_varijabla naziv="DomainObject.Predmet.ProtustrankaIDrugiAdressOIB_1">RF RAOS d.o.o. za poslovne usluge, OIB 03237897551, Trg Antuna Mihanovića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Zagreb</item>
      <item>RF RAOS d.o.o. za poslovne usluge</item>
    </izvorni_sadrzaj>
    <derivirana_varijabla naziv="DomainObject.Predmet.SudioniciListNaziv_1">
      <item>FINA-Regionalni centar Zagreb</item>
      <item>RF RAOS d.o.o. za poslovne usluge</item>
    </derivirana_varijabla>
  </DomainObject.Predmet.SudioniciListNaziv>
  <DomainObject.Predmet.SudioniciListAdressOIB>
    <izvorni_sadrzaj>
      <item>FINA-Regionalni centar Zagreb, OIB 85821130368, TRG SVIBANJSKIH ŽRTAVA 1995. 1,10000 Zagreb</item>
      <item>RF RAOS d.o.o. za poslovne usluge, OIB 03237897551, Trg Antuna Mihanovića 2,10000 Zagreb</item>
    </izvorni_sadrzaj>
    <derivirana_varijabla naziv="DomainObject.Predmet.SudioniciListAdressOIB_1">
      <item>FINA-Regionalni centar Zagreb, OIB 85821130368, TRG SVIBANJSKIH ŽRTAVA 1995. 1,10000 Zagreb</item>
      <item>RF RAOS d.o.o. za poslovne usluge, OIB 03237897551, Trg Antuna Mihanovića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03237897551</item>
    </izvorni_sadrzaj>
    <derivirana_varijabla naziv="DomainObject.Predmet.SudioniciListNazivOIB_1">
      <item>, OIB 85821130368</item>
      <item>, OIB 03237897551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0A871-F6CF-45A1-AABC-F4430CC6B43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1726</properties:Characters>
  <properties:Lines>49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2015-11-04T13:46:00Z</dcterms:created>
  <dc:creator>Maja Jurovicki</dc:creator>
  <cp:lastModifiedBy>Ksenija Nol</cp:lastModifiedBy>
  <cp:lastPrinted>2015-11-06T11:19:00Z</cp:lastPrinted>
  <dcterms:modified xmlns:xsi="http://www.w3.org/2001/XMLSchema-instance" xsi:type="dcterms:W3CDTF">2015-11-06T11:20:00Z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