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1895" w14:paraId="3601895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627A7">
        <w:t>2</w:t>
      </w:r>
      <w:r w:rsidR="00A75710">
        <w:t>1</w:t>
      </w:r>
      <w:r w:rsidR="008D3EAF">
        <w:t>5</w:t>
      </w:r>
      <w:r>
        <w:t>/</w:t>
      </w:r>
      <w:r w:rsidR="00E8650F">
        <w:t>1</w:t>
      </w:r>
      <w:r w:rsidR="009D3A05">
        <w:t>8</w:t>
      </w:r>
      <w:r>
        <w:t>-</w:t>
      </w:r>
      <w:r w:rsidR="00ED22D4">
        <w:t>4</w:t>
      </w:r>
      <w:r w:rsidR="009C7D88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ED22D4" w:rsidP="00ED22D4" w:rsidR="00ED22D4">
      <w:pPr>
        <w:jc w:val="center"/>
      </w:pPr>
      <w:r>
        <w:t>REPUBLIKA HRVATSKA</w:t>
      </w:r>
    </w:p>
    <w:p w:rsidRDefault="00ED22D4" w:rsidP="00ED22D4" w:rsidR="00ED22D4">
      <w:pPr>
        <w:jc w:val="center"/>
      </w:pPr>
      <w:r>
        <w:t>R J E Š E N J E</w:t>
      </w:r>
    </w:p>
    <w:p w:rsidRDefault="00ED22D4" w:rsidP="00ED22D4" w:rsidR="00ED22D4">
      <w:pPr>
        <w:jc w:val="both"/>
      </w:pPr>
    </w:p>
    <w:p w:rsidRDefault="00745423" w:rsidP="00ED22D4" w:rsidR="00745423">
      <w:pPr>
        <w:jc w:val="both"/>
      </w:pPr>
    </w:p>
    <w:p w:rsidRDefault="00ED22D4" w:rsidP="00ED22D4" w:rsidR="00ED22D4">
      <w:pPr>
        <w:jc w:val="both"/>
      </w:pPr>
      <w:r>
        <w:tab/>
        <w:t>Trgovački sud u Osijeku, po sucu mr. sc. Tihomiru Kovačeviću, kao stečajnom sucu, povodom prijedloga predlagatelja Tomislav Korman, Osijek, Biđska 20, OIB 64302522506 i Josip Korman, Bapska, Augusta Šenoe 6, OIB 74444561496 za otvaranje predstečajnog postupka nad dužnikom MENS-KORMAN GRUPA d.o.o. za trgovinu i usluge, Bapska, A. Šenoe 6, MBS 03</w:t>
      </w:r>
      <w:r w:rsidR="00B223A7">
        <w:t xml:space="preserve">0111226, OIB 04436522142, dana </w:t>
      </w:r>
      <w:r w:rsidR="00033E52">
        <w:t>14</w:t>
      </w:r>
      <w:r>
        <w:t>. rujna 2018.</w:t>
      </w:r>
    </w:p>
    <w:p w:rsidRDefault="00ED22D4" w:rsidP="00ED22D4" w:rsidR="00ED22D4">
      <w:pPr>
        <w:jc w:val="both"/>
      </w:pPr>
    </w:p>
    <w:p w:rsidRDefault="00745423" w:rsidP="00ED22D4" w:rsidR="00745423">
      <w:pPr>
        <w:jc w:val="both"/>
      </w:pPr>
    </w:p>
    <w:p w:rsidRDefault="00ED22D4" w:rsidP="00ED22D4" w:rsidR="00ED22D4">
      <w:pPr>
        <w:jc w:val="center"/>
      </w:pPr>
      <w:r>
        <w:t>r i j e š i o  j e</w:t>
      </w:r>
    </w:p>
    <w:p w:rsidRDefault="00ED22D4" w:rsidP="00ED22D4" w:rsidR="00ED22D4">
      <w:pPr>
        <w:ind w:firstLine="708"/>
        <w:jc w:val="both"/>
      </w:pPr>
    </w:p>
    <w:p w:rsidRDefault="00745423" w:rsidP="00ED22D4" w:rsidR="00745423">
      <w:pPr>
        <w:ind w:firstLine="708"/>
        <w:jc w:val="both"/>
      </w:pPr>
    </w:p>
    <w:p w:rsidRDefault="00033E52" w:rsidP="00A6367D" w:rsidR="00033E52">
      <w:pPr>
        <w:pStyle w:val="Odlomakpopisa"/>
        <w:autoSpaceDE w:val="false"/>
        <w:autoSpaceDN w:val="false"/>
        <w:adjustRightInd w:val="false"/>
        <w:jc w:val="both"/>
        <w:rPr>
          <w:color w:themeColor="text1" w:val="000000"/>
        </w:rPr>
      </w:pPr>
      <w:r>
        <w:rPr>
          <w:color w:themeColor="text1" w:val="000000"/>
        </w:rPr>
        <w:t>Odbacuje</w:t>
      </w:r>
      <w:r w:rsidR="00ED22D4" w:rsidRPr="005232A1">
        <w:rPr>
          <w:color w:themeColor="text1" w:val="000000"/>
        </w:rPr>
        <w:t xml:space="preserve"> se </w:t>
      </w:r>
      <w:r>
        <w:rPr>
          <w:color w:themeColor="text1" w:val="000000"/>
        </w:rPr>
        <w:t xml:space="preserve">prijedlog II. predlagatelja zakonskog zastupnika dužnika Josipa Korman, Bapska, </w:t>
      </w:r>
      <w:r w:rsidR="009C7D88">
        <w:rPr>
          <w:color w:themeColor="text1" w:val="000000"/>
        </w:rPr>
        <w:t>A</w:t>
      </w:r>
      <w:r>
        <w:rPr>
          <w:color w:themeColor="text1" w:val="000000"/>
        </w:rPr>
        <w:t xml:space="preserve">ugusta Šenoe 6, OIB 74444561496 od 13. rujna 2018. za </w:t>
      </w:r>
      <w:r w:rsidR="00745423">
        <w:rPr>
          <w:color w:themeColor="text1" w:val="000000"/>
        </w:rPr>
        <w:t>povrat u prijašnje stanje te ponavljanje postupka</w:t>
      </w:r>
      <w:r w:rsidR="00A6367D">
        <w:t>, kao nedopušten.</w:t>
      </w:r>
    </w:p>
    <w:p w:rsidRDefault="00ED22D4" w:rsidP="00ED22D4" w:rsidR="00ED22D4">
      <w:pPr>
        <w:ind w:firstLine="708"/>
        <w:jc w:val="both"/>
      </w:pPr>
    </w:p>
    <w:p w:rsidRDefault="00745423" w:rsidP="00ED22D4" w:rsidR="00745423">
      <w:pPr>
        <w:ind w:firstLine="708"/>
        <w:jc w:val="both"/>
      </w:pPr>
    </w:p>
    <w:p w:rsidRDefault="00ED22D4" w:rsidP="00ED22D4" w:rsidR="00ED22D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D22D4" w:rsidP="00ED22D4" w:rsidR="00ED22D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5423" w:rsidP="00ED22D4" w:rsidR="007454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367D" w:rsidP="00ED22D4" w:rsidR="00ED22D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p</w:t>
      </w:r>
      <w:r w:rsidR="00ED22D4" w:rsidRPr="00BA29F5">
        <w:rPr>
          <w:rFonts w:cs="Times New Roman" w:hAnsi="Times New Roman" w:ascii="Times New Roman"/>
          <w:sz w:val="24"/>
          <w:szCs w:val="24"/>
        </w:rPr>
        <w:t xml:space="preserve">redlagatelji </w:t>
      </w:r>
      <w:r w:rsidR="009F4097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8E46D5" w:rsidRPr="00BA29F5">
        <w:rPr>
          <w:rFonts w:cs="Times New Roman" w:hAnsi="Times New Roman" w:ascii="Times New Roman"/>
          <w:sz w:val="24"/>
          <w:szCs w:val="24"/>
        </w:rPr>
        <w:t>MENS-KORMAN GRUPA d.o.o. Bapska, A. Šenoe 6</w:t>
      </w:r>
      <w:r w:rsidR="008E46D5">
        <w:rPr>
          <w:rFonts w:cs="Times New Roman" w:hAnsi="Times New Roman" w:ascii="Times New Roman"/>
          <w:sz w:val="24"/>
          <w:szCs w:val="24"/>
        </w:rPr>
        <w:t>,</w:t>
      </w:r>
      <w:r w:rsidR="00ED22D4" w:rsidRPr="00BA29F5">
        <w:rPr>
          <w:rFonts w:cs="Times New Roman" w:hAnsi="Times New Roman" w:ascii="Times New Roman"/>
          <w:sz w:val="24"/>
          <w:szCs w:val="24"/>
        </w:rPr>
        <w:t xml:space="preserve"> Josip Korman, Bapska, Augusta Šenoe 6, OIB 74444561496 </w:t>
      </w:r>
      <w:r w:rsidR="008E46D5">
        <w:rPr>
          <w:rFonts w:cs="Times New Roman" w:hAnsi="Times New Roman" w:ascii="Times New Roman"/>
          <w:sz w:val="24"/>
          <w:szCs w:val="24"/>
        </w:rPr>
        <w:t xml:space="preserve">po punomoćniku Stjepanu Širić, odvjetniku u Osijeku podnio je 13.09.2018. prijedlog za </w:t>
      </w:r>
      <w:r w:rsidR="00745423">
        <w:rPr>
          <w:rFonts w:cs="Times New Roman" w:hAnsi="Times New Roman" w:ascii="Times New Roman"/>
          <w:sz w:val="24"/>
          <w:szCs w:val="24"/>
        </w:rPr>
        <w:t>povrat u prijašnje stanje</w:t>
      </w:r>
      <w:r w:rsidR="009C7D88">
        <w:rPr>
          <w:rFonts w:cs="Times New Roman" w:hAnsi="Times New Roman" w:ascii="Times New Roman"/>
          <w:sz w:val="24"/>
          <w:szCs w:val="24"/>
        </w:rPr>
        <w:t>, te ponavljanje postupaka.</w:t>
      </w:r>
    </w:p>
    <w:p w:rsidRDefault="008E46D5" w:rsidP="00ED22D4" w:rsidR="008E46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45423" w:rsidP="00ED22D4" w:rsidR="00F7458E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Člankom</w:t>
      </w:r>
      <w:r w:rsidR="00F7458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11</w:t>
      </w:r>
      <w:r w:rsidR="00F7458E">
        <w:rPr>
          <w:rFonts w:cs="Times New Roman" w:hAnsi="Times New Roman" w:ascii="Times New Roman"/>
          <w:sz w:val="24"/>
          <w:szCs w:val="24"/>
        </w:rPr>
        <w:t xml:space="preserve">. st. </w:t>
      </w:r>
      <w:r>
        <w:rPr>
          <w:rFonts w:cs="Times New Roman" w:hAnsi="Times New Roman" w:ascii="Times New Roman"/>
          <w:sz w:val="24"/>
          <w:szCs w:val="24"/>
        </w:rPr>
        <w:t>6</w:t>
      </w:r>
      <w:r w:rsidR="00F7458E">
        <w:rPr>
          <w:rFonts w:cs="Times New Roman" w:hAnsi="Times New Roman" w:ascii="Times New Roman"/>
          <w:sz w:val="24"/>
          <w:szCs w:val="24"/>
        </w:rPr>
        <w:t xml:space="preserve">. </w:t>
      </w:r>
      <w:r w:rsidR="00F7458E" w:rsidRPr="004768CC">
        <w:rPr>
          <w:rFonts w:cstheme="majorBidi" w:hAnsiTheme="majorBidi" w:asciiTheme="majorBidi"/>
          <w:sz w:val="24"/>
          <w:szCs w:val="24"/>
        </w:rPr>
        <w:t>Stečajnog zakona (NN 71/</w:t>
      </w:r>
      <w:r w:rsidR="00F7458E" w:rsidRPr="0043783D">
        <w:rPr>
          <w:rFonts w:cs="Times New Roman" w:hAnsi="Times New Roman" w:ascii="Times New Roman"/>
          <w:sz w:val="24"/>
          <w:szCs w:val="24"/>
        </w:rPr>
        <w:t>15 i 104/17</w:t>
      </w:r>
      <w:r w:rsidR="00F7458E">
        <w:rPr>
          <w:rFonts w:cs="Times New Roman" w:hAnsi="Times New Roman" w:ascii="Times New Roman"/>
          <w:sz w:val="24"/>
          <w:szCs w:val="24"/>
        </w:rPr>
        <w:t>, dalje: SZ</w:t>
      </w:r>
      <w:r w:rsidR="00F7458E" w:rsidRPr="004768CC">
        <w:rPr>
          <w:rFonts w:cstheme="majorBidi" w:hAnsiTheme="majorBidi" w:asciiTheme="majorBidi"/>
          <w:sz w:val="24"/>
          <w:szCs w:val="24"/>
        </w:rPr>
        <w:t>)</w:t>
      </w:r>
      <w:r w:rsidR="00F7458E">
        <w:rPr>
          <w:rFonts w:cstheme="majorBidi" w:hAnsiTheme="majorBidi" w:asciiTheme="majorBidi"/>
          <w:sz w:val="24"/>
          <w:szCs w:val="24"/>
        </w:rPr>
        <w:t xml:space="preserve"> </w:t>
      </w:r>
      <w:r>
        <w:rPr>
          <w:rFonts w:cstheme="majorBidi" w:hAnsiTheme="majorBidi" w:asciiTheme="majorBidi"/>
          <w:sz w:val="24"/>
          <w:szCs w:val="24"/>
        </w:rPr>
        <w:t>propisano je da se u predstečajnom postupku ne može tražiti povrat u prijašnje stanje, a odredbom čl. 1</w:t>
      </w:r>
      <w:r w:rsidR="009C7D88">
        <w:rPr>
          <w:rFonts w:cstheme="majorBidi" w:hAnsiTheme="majorBidi" w:asciiTheme="majorBidi"/>
          <w:sz w:val="24"/>
          <w:szCs w:val="24"/>
        </w:rPr>
        <w:t>9</w:t>
      </w:r>
      <w:r>
        <w:rPr>
          <w:rFonts w:cstheme="majorBidi" w:hAnsiTheme="majorBidi" w:asciiTheme="majorBidi"/>
          <w:sz w:val="24"/>
          <w:szCs w:val="24"/>
        </w:rPr>
        <w:t>. st. 8. SZ propisano je da</w:t>
      </w:r>
      <w:r w:rsidR="009C7D88">
        <w:rPr>
          <w:rFonts w:cstheme="majorBidi" w:hAnsiTheme="majorBidi" w:asciiTheme="majorBidi"/>
          <w:sz w:val="24"/>
          <w:szCs w:val="24"/>
        </w:rPr>
        <w:t xml:space="preserve"> se</w:t>
      </w:r>
      <w:r>
        <w:rPr>
          <w:rFonts w:cstheme="majorBidi" w:hAnsiTheme="majorBidi" w:asciiTheme="majorBidi"/>
          <w:sz w:val="24"/>
          <w:szCs w:val="24"/>
        </w:rPr>
        <w:t xml:space="preserve"> u predstečajnom postupku ne može podnijeti prijedlog za ponavljanje postupka.</w:t>
      </w:r>
    </w:p>
    <w:p w:rsidRDefault="00F7458E" w:rsidP="00ED22D4" w:rsidR="00F7458E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3831C3" w:rsidP="00ED22D4" w:rsidR="003831C3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3831C3" w:rsidP="00ED22D4" w:rsidR="003831C3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3831C3" w:rsidP="00ED22D4" w:rsidR="003831C3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3831C3" w:rsidP="00ED22D4" w:rsidR="003831C3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3831C3" w:rsidP="00ED22D4" w:rsidR="003831C3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3831C3" w:rsidP="00ED22D4" w:rsidR="003831C3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745423" w:rsidP="00745423" w:rsidR="00A406CC">
      <w:pPr>
        <w:pStyle w:val="Bezproreda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Slijedom navedenoga odlučeno je kao u izreci temeljem odredbe čl. 11. st. 6. i čl. 1</w:t>
      </w:r>
      <w:r w:rsidR="00E82DD4">
        <w:rPr>
          <w:rFonts w:cstheme="majorBidi" w:hAnsiTheme="majorBidi" w:asciiTheme="majorBidi"/>
          <w:sz w:val="24"/>
          <w:szCs w:val="24"/>
        </w:rPr>
        <w:t>9</w:t>
      </w:r>
      <w:r>
        <w:rPr>
          <w:rFonts w:cstheme="majorBidi" w:hAnsiTheme="majorBidi" w:asciiTheme="majorBidi"/>
          <w:sz w:val="24"/>
          <w:szCs w:val="24"/>
        </w:rPr>
        <w:t>. st. 8. SZ</w:t>
      </w:r>
      <w:r w:rsidR="00822A1F">
        <w:rPr>
          <w:rFonts w:cstheme="majorBidi" w:hAnsiTheme="majorBidi" w:asciiTheme="majorBidi"/>
          <w:sz w:val="24"/>
          <w:szCs w:val="24"/>
        </w:rPr>
        <w:t>.</w:t>
      </w:r>
    </w:p>
    <w:p w:rsidRDefault="003831C3" w:rsidP="00745423" w:rsidR="003831C3" w:rsidRPr="007454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22D4" w:rsidP="00ED22D4" w:rsidR="00ED22D4">
      <w:pPr>
        <w:jc w:val="center"/>
      </w:pPr>
      <w:r>
        <w:t xml:space="preserve">U Osijeku </w:t>
      </w:r>
      <w:r w:rsidR="00822A1F">
        <w:t>14</w:t>
      </w:r>
      <w:r>
        <w:t>. rujan 2018.</w:t>
      </w:r>
    </w:p>
    <w:p w:rsidRDefault="003831C3" w:rsidP="00ED22D4" w:rsidR="003831C3">
      <w:pPr>
        <w:jc w:val="center"/>
      </w:pPr>
    </w:p>
    <w:p w:rsidRDefault="00ED22D4" w:rsidP="00ED22D4" w:rsidR="00ED22D4">
      <w:pPr>
        <w:jc w:val="center"/>
      </w:pPr>
    </w:p>
    <w:p w:rsidRDefault="00ED22D4" w:rsidP="00ED22D4" w:rsidR="00ED22D4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ED22D4" w:rsidP="00ED22D4" w:rsidR="00ED22D4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745423" w:rsidP="00ED22D4" w:rsidR="00A406CC">
      <w:pPr>
        <w:jc w:val="both"/>
      </w:pPr>
      <w:r>
        <w:t xml:space="preserve">  </w:t>
      </w:r>
    </w:p>
    <w:p w:rsidRDefault="003831C3" w:rsidP="00ED22D4" w:rsidR="003831C3">
      <w:pPr>
        <w:jc w:val="both"/>
      </w:pPr>
    </w:p>
    <w:p w:rsidRDefault="00ED22D4" w:rsidP="00ED22D4" w:rsidR="00ED22D4">
      <w:pPr>
        <w:pStyle w:val="Tijeloteksta"/>
      </w:pPr>
      <w:r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141EE5" w:rsidP="00ED22D4" w:rsidR="00141EE5">
      <w:pPr>
        <w:jc w:val="both"/>
      </w:pPr>
    </w:p>
    <w:p w:rsidRDefault="00A406CC" w:rsidP="00ED22D4" w:rsidR="00A406CC">
      <w:pPr>
        <w:jc w:val="both"/>
      </w:pPr>
    </w:p>
    <w:p w:rsidRDefault="00ED22D4" w:rsidP="00ED22D4" w:rsidR="00ED22D4">
      <w:pPr>
        <w:jc w:val="both"/>
      </w:pPr>
      <w:r>
        <w:t>D N A :</w:t>
      </w:r>
    </w:p>
    <w:p w:rsidRDefault="00ED22D4" w:rsidP="00E82DD4" w:rsidR="00ED22D4">
      <w:pPr>
        <w:numPr>
          <w:ilvl w:val="0"/>
          <w:numId w:val="14"/>
        </w:numPr>
        <w:jc w:val="both"/>
      </w:pPr>
      <w:r>
        <w:t>Predlagatelju Josip Korman, Bapska, Augusta Šenoe 6</w:t>
      </w:r>
      <w:r w:rsidR="00141EE5">
        <w:t>, po punomoćniku Stjepanu Širić odvjetniku u Osijeku</w:t>
      </w:r>
      <w:r w:rsidR="00745423">
        <w:tab/>
      </w:r>
    </w:p>
    <w:p w:rsidRDefault="00ED22D4" w:rsidP="00ED22D4" w:rsidR="00BE45B2">
      <w:pPr>
        <w:numPr>
          <w:ilvl w:val="0"/>
          <w:numId w:val="14"/>
        </w:numPr>
        <w:jc w:val="both"/>
      </w:pPr>
      <w:r w:rsidRPr="00141EE5">
        <w:rPr>
          <w:rFonts w:cstheme="majorBidi" w:hAnsiTheme="majorBidi" w:asciiTheme="majorBidi"/>
        </w:rPr>
        <w:t>Mrežna stranica e-Oglasna ploča sudova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85BF5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B627A7" w:rsidRPr="00B627A7">
      <w:t>215/18-</w:t>
    </w:r>
    <w:r w:rsidR="00ED22D4">
      <w:t>4</w:t>
    </w:r>
    <w:r w:rsidR="009C7D88">
      <w:t>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6356CE"/>
    <w:multiLevelType w:val="hybridMultilevel"/>
    <w:tmpl w:val="E0640B3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40A666FD"/>
    <w:multiLevelType w:val="hybridMultilevel"/>
    <w:tmpl w:val="766A64A6"/>
    <w:lvl w:tplc="E3500B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994E97"/>
    <w:multiLevelType w:val="hybridMultilevel"/>
    <w:tmpl w:val="804A09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A406D7C"/>
    <w:multiLevelType w:val="hybridMultilevel"/>
    <w:tmpl w:val="278A393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4D44C29C" w:ilvl="1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1"/>
  </w:num>
  <w:num w:numId="12">
    <w:abstractNumId w:val="8"/>
  </w:num>
  <w:num w:numId="13">
    <w:abstractNumId w:val="9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224AD"/>
    <w:rsid w:val="00023AC5"/>
    <w:rsid w:val="00033E52"/>
    <w:rsid w:val="0003421E"/>
    <w:rsid w:val="00035B95"/>
    <w:rsid w:val="00036F60"/>
    <w:rsid w:val="00044014"/>
    <w:rsid w:val="00057CA0"/>
    <w:rsid w:val="00061E21"/>
    <w:rsid w:val="000817DB"/>
    <w:rsid w:val="00084DCC"/>
    <w:rsid w:val="000A5797"/>
    <w:rsid w:val="000A621B"/>
    <w:rsid w:val="000B1DB2"/>
    <w:rsid w:val="000B4547"/>
    <w:rsid w:val="000C1636"/>
    <w:rsid w:val="000C4149"/>
    <w:rsid w:val="000C5F9E"/>
    <w:rsid w:val="000D710B"/>
    <w:rsid w:val="000D7B5C"/>
    <w:rsid w:val="000E0280"/>
    <w:rsid w:val="000E0D09"/>
    <w:rsid w:val="000E36F2"/>
    <w:rsid w:val="000E599D"/>
    <w:rsid w:val="000F47A0"/>
    <w:rsid w:val="000F6394"/>
    <w:rsid w:val="00106C33"/>
    <w:rsid w:val="001127C1"/>
    <w:rsid w:val="001146C6"/>
    <w:rsid w:val="001155DE"/>
    <w:rsid w:val="00125D50"/>
    <w:rsid w:val="00127A7F"/>
    <w:rsid w:val="00141EE5"/>
    <w:rsid w:val="00142CC0"/>
    <w:rsid w:val="00143E24"/>
    <w:rsid w:val="00146C51"/>
    <w:rsid w:val="00152F86"/>
    <w:rsid w:val="001572AA"/>
    <w:rsid w:val="001704DD"/>
    <w:rsid w:val="00172056"/>
    <w:rsid w:val="001757B4"/>
    <w:rsid w:val="00184063"/>
    <w:rsid w:val="00185BF5"/>
    <w:rsid w:val="00193952"/>
    <w:rsid w:val="001976B4"/>
    <w:rsid w:val="001A6B21"/>
    <w:rsid w:val="001D113B"/>
    <w:rsid w:val="001D3AB8"/>
    <w:rsid w:val="001D4964"/>
    <w:rsid w:val="001D61CD"/>
    <w:rsid w:val="001D68B1"/>
    <w:rsid w:val="001E5608"/>
    <w:rsid w:val="001F2CFB"/>
    <w:rsid w:val="001F3818"/>
    <w:rsid w:val="001F4E53"/>
    <w:rsid w:val="00204670"/>
    <w:rsid w:val="0020511E"/>
    <w:rsid w:val="00206760"/>
    <w:rsid w:val="002137FC"/>
    <w:rsid w:val="002257DF"/>
    <w:rsid w:val="00231F3C"/>
    <w:rsid w:val="00232128"/>
    <w:rsid w:val="0023483C"/>
    <w:rsid w:val="00234C2C"/>
    <w:rsid w:val="00237D77"/>
    <w:rsid w:val="00260090"/>
    <w:rsid w:val="00276309"/>
    <w:rsid w:val="002806B2"/>
    <w:rsid w:val="00280AC1"/>
    <w:rsid w:val="00294EED"/>
    <w:rsid w:val="00295F3E"/>
    <w:rsid w:val="002A0E09"/>
    <w:rsid w:val="002A7A74"/>
    <w:rsid w:val="002A7B94"/>
    <w:rsid w:val="002B495B"/>
    <w:rsid w:val="002C130C"/>
    <w:rsid w:val="002C458E"/>
    <w:rsid w:val="002C4C28"/>
    <w:rsid w:val="002D5B4E"/>
    <w:rsid w:val="002D75D8"/>
    <w:rsid w:val="002E6309"/>
    <w:rsid w:val="002F00FC"/>
    <w:rsid w:val="002F2E1F"/>
    <w:rsid w:val="002F66B0"/>
    <w:rsid w:val="00300200"/>
    <w:rsid w:val="00302F1C"/>
    <w:rsid w:val="00307662"/>
    <w:rsid w:val="003100CA"/>
    <w:rsid w:val="00324821"/>
    <w:rsid w:val="00333984"/>
    <w:rsid w:val="00333C35"/>
    <w:rsid w:val="00354972"/>
    <w:rsid w:val="00365C69"/>
    <w:rsid w:val="003743D2"/>
    <w:rsid w:val="003831C3"/>
    <w:rsid w:val="00383A81"/>
    <w:rsid w:val="003927F2"/>
    <w:rsid w:val="00394CAB"/>
    <w:rsid w:val="00394D49"/>
    <w:rsid w:val="003A3904"/>
    <w:rsid w:val="003A6151"/>
    <w:rsid w:val="003C7EC1"/>
    <w:rsid w:val="003D468C"/>
    <w:rsid w:val="003D63C1"/>
    <w:rsid w:val="003E3BDF"/>
    <w:rsid w:val="003F637C"/>
    <w:rsid w:val="00406F6D"/>
    <w:rsid w:val="0041002D"/>
    <w:rsid w:val="00421DEA"/>
    <w:rsid w:val="004250C3"/>
    <w:rsid w:val="00425F09"/>
    <w:rsid w:val="0043315F"/>
    <w:rsid w:val="00436E75"/>
    <w:rsid w:val="00437D82"/>
    <w:rsid w:val="00440509"/>
    <w:rsid w:val="004418A5"/>
    <w:rsid w:val="00443D03"/>
    <w:rsid w:val="00444124"/>
    <w:rsid w:val="00450C50"/>
    <w:rsid w:val="00465059"/>
    <w:rsid w:val="0047136B"/>
    <w:rsid w:val="0048786E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475E"/>
    <w:rsid w:val="004F15EE"/>
    <w:rsid w:val="004F1E1A"/>
    <w:rsid w:val="004F2640"/>
    <w:rsid w:val="005048E2"/>
    <w:rsid w:val="00506EBD"/>
    <w:rsid w:val="00507A13"/>
    <w:rsid w:val="0051072F"/>
    <w:rsid w:val="005137EC"/>
    <w:rsid w:val="0051574C"/>
    <w:rsid w:val="0052129D"/>
    <w:rsid w:val="00523236"/>
    <w:rsid w:val="00523272"/>
    <w:rsid w:val="0053135E"/>
    <w:rsid w:val="0053263A"/>
    <w:rsid w:val="00533275"/>
    <w:rsid w:val="005335A7"/>
    <w:rsid w:val="00534031"/>
    <w:rsid w:val="00537D2C"/>
    <w:rsid w:val="005428C9"/>
    <w:rsid w:val="005453F2"/>
    <w:rsid w:val="0055421D"/>
    <w:rsid w:val="00556AFC"/>
    <w:rsid w:val="00576460"/>
    <w:rsid w:val="005861A8"/>
    <w:rsid w:val="00587521"/>
    <w:rsid w:val="005903C4"/>
    <w:rsid w:val="005A0866"/>
    <w:rsid w:val="005A5A53"/>
    <w:rsid w:val="005A74CE"/>
    <w:rsid w:val="005B28D3"/>
    <w:rsid w:val="005B41BB"/>
    <w:rsid w:val="005F5A03"/>
    <w:rsid w:val="005F6182"/>
    <w:rsid w:val="00611430"/>
    <w:rsid w:val="00622FB0"/>
    <w:rsid w:val="006303BE"/>
    <w:rsid w:val="00637E50"/>
    <w:rsid w:val="00642430"/>
    <w:rsid w:val="006435F0"/>
    <w:rsid w:val="00650092"/>
    <w:rsid w:val="0065067F"/>
    <w:rsid w:val="00650D8D"/>
    <w:rsid w:val="00652FB8"/>
    <w:rsid w:val="00653EFD"/>
    <w:rsid w:val="00654848"/>
    <w:rsid w:val="00670A93"/>
    <w:rsid w:val="00673206"/>
    <w:rsid w:val="0068076F"/>
    <w:rsid w:val="00682A95"/>
    <w:rsid w:val="00682E92"/>
    <w:rsid w:val="00683E8D"/>
    <w:rsid w:val="00686E8C"/>
    <w:rsid w:val="006A77A6"/>
    <w:rsid w:val="006B27C0"/>
    <w:rsid w:val="006B7688"/>
    <w:rsid w:val="006C0C76"/>
    <w:rsid w:val="006D7788"/>
    <w:rsid w:val="006E1762"/>
    <w:rsid w:val="006F747A"/>
    <w:rsid w:val="006F7B5B"/>
    <w:rsid w:val="007158FC"/>
    <w:rsid w:val="00717FB3"/>
    <w:rsid w:val="00720D8B"/>
    <w:rsid w:val="00730914"/>
    <w:rsid w:val="007343EC"/>
    <w:rsid w:val="0074051F"/>
    <w:rsid w:val="007412F6"/>
    <w:rsid w:val="00742698"/>
    <w:rsid w:val="00745423"/>
    <w:rsid w:val="00752DA3"/>
    <w:rsid w:val="00753FC1"/>
    <w:rsid w:val="00765C7C"/>
    <w:rsid w:val="007717F2"/>
    <w:rsid w:val="00772088"/>
    <w:rsid w:val="0077246A"/>
    <w:rsid w:val="0078249C"/>
    <w:rsid w:val="00790F14"/>
    <w:rsid w:val="007974B3"/>
    <w:rsid w:val="007A288F"/>
    <w:rsid w:val="007B3CD3"/>
    <w:rsid w:val="007B7B01"/>
    <w:rsid w:val="007B7EDC"/>
    <w:rsid w:val="007C4FCD"/>
    <w:rsid w:val="007C7C7F"/>
    <w:rsid w:val="007D14E6"/>
    <w:rsid w:val="007D2250"/>
    <w:rsid w:val="007D79A8"/>
    <w:rsid w:val="007E0931"/>
    <w:rsid w:val="007E4A3F"/>
    <w:rsid w:val="007E694F"/>
    <w:rsid w:val="007F0DC4"/>
    <w:rsid w:val="007F3E0B"/>
    <w:rsid w:val="008034D7"/>
    <w:rsid w:val="00812C58"/>
    <w:rsid w:val="00814644"/>
    <w:rsid w:val="00815C5D"/>
    <w:rsid w:val="00822A1F"/>
    <w:rsid w:val="00843DEF"/>
    <w:rsid w:val="008508C3"/>
    <w:rsid w:val="00850ADD"/>
    <w:rsid w:val="0086404A"/>
    <w:rsid w:val="0086731F"/>
    <w:rsid w:val="008762D6"/>
    <w:rsid w:val="00880F02"/>
    <w:rsid w:val="008847F8"/>
    <w:rsid w:val="00884C61"/>
    <w:rsid w:val="00886270"/>
    <w:rsid w:val="0089149A"/>
    <w:rsid w:val="00891A16"/>
    <w:rsid w:val="008B7B03"/>
    <w:rsid w:val="008C4CE0"/>
    <w:rsid w:val="008C5E1D"/>
    <w:rsid w:val="008D3EAF"/>
    <w:rsid w:val="008E46D5"/>
    <w:rsid w:val="00907C67"/>
    <w:rsid w:val="00913729"/>
    <w:rsid w:val="00915CE2"/>
    <w:rsid w:val="0092456E"/>
    <w:rsid w:val="00925019"/>
    <w:rsid w:val="00925A27"/>
    <w:rsid w:val="00934FA1"/>
    <w:rsid w:val="009365DD"/>
    <w:rsid w:val="009372B4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C4E1D"/>
    <w:rsid w:val="009C7D88"/>
    <w:rsid w:val="009D3A05"/>
    <w:rsid w:val="009D3A79"/>
    <w:rsid w:val="009D4827"/>
    <w:rsid w:val="009D7C3F"/>
    <w:rsid w:val="009E37DF"/>
    <w:rsid w:val="009E42B9"/>
    <w:rsid w:val="009E4CE5"/>
    <w:rsid w:val="009F4097"/>
    <w:rsid w:val="009F7738"/>
    <w:rsid w:val="00A01640"/>
    <w:rsid w:val="00A02FF6"/>
    <w:rsid w:val="00A04544"/>
    <w:rsid w:val="00A0502F"/>
    <w:rsid w:val="00A10460"/>
    <w:rsid w:val="00A14FA5"/>
    <w:rsid w:val="00A22B74"/>
    <w:rsid w:val="00A320F5"/>
    <w:rsid w:val="00A353C1"/>
    <w:rsid w:val="00A36539"/>
    <w:rsid w:val="00A370D7"/>
    <w:rsid w:val="00A37C30"/>
    <w:rsid w:val="00A406CC"/>
    <w:rsid w:val="00A5010E"/>
    <w:rsid w:val="00A5102B"/>
    <w:rsid w:val="00A51F5C"/>
    <w:rsid w:val="00A551DC"/>
    <w:rsid w:val="00A60EA4"/>
    <w:rsid w:val="00A61A76"/>
    <w:rsid w:val="00A6367D"/>
    <w:rsid w:val="00A65C1A"/>
    <w:rsid w:val="00A66EC9"/>
    <w:rsid w:val="00A74041"/>
    <w:rsid w:val="00A75710"/>
    <w:rsid w:val="00A830F3"/>
    <w:rsid w:val="00A87A94"/>
    <w:rsid w:val="00A92278"/>
    <w:rsid w:val="00A93061"/>
    <w:rsid w:val="00AA2AA8"/>
    <w:rsid w:val="00AA55D3"/>
    <w:rsid w:val="00AB1CBB"/>
    <w:rsid w:val="00AB6EA6"/>
    <w:rsid w:val="00AC32C3"/>
    <w:rsid w:val="00AC32FB"/>
    <w:rsid w:val="00AC621F"/>
    <w:rsid w:val="00AD0F3C"/>
    <w:rsid w:val="00AD694D"/>
    <w:rsid w:val="00AF21C3"/>
    <w:rsid w:val="00AF7215"/>
    <w:rsid w:val="00B04405"/>
    <w:rsid w:val="00B062F1"/>
    <w:rsid w:val="00B11825"/>
    <w:rsid w:val="00B13D6C"/>
    <w:rsid w:val="00B223A7"/>
    <w:rsid w:val="00B246D8"/>
    <w:rsid w:val="00B460FE"/>
    <w:rsid w:val="00B50218"/>
    <w:rsid w:val="00B60B69"/>
    <w:rsid w:val="00B627A7"/>
    <w:rsid w:val="00B66CFD"/>
    <w:rsid w:val="00B700D9"/>
    <w:rsid w:val="00B833ED"/>
    <w:rsid w:val="00B84963"/>
    <w:rsid w:val="00B95C5A"/>
    <w:rsid w:val="00BA13EB"/>
    <w:rsid w:val="00BA3984"/>
    <w:rsid w:val="00BB3E98"/>
    <w:rsid w:val="00BB3ED9"/>
    <w:rsid w:val="00BC04ED"/>
    <w:rsid w:val="00BC203B"/>
    <w:rsid w:val="00BE45B2"/>
    <w:rsid w:val="00BE473B"/>
    <w:rsid w:val="00BE5323"/>
    <w:rsid w:val="00BF0F14"/>
    <w:rsid w:val="00BF3690"/>
    <w:rsid w:val="00BF7875"/>
    <w:rsid w:val="00C03878"/>
    <w:rsid w:val="00C0764A"/>
    <w:rsid w:val="00C13524"/>
    <w:rsid w:val="00C22B86"/>
    <w:rsid w:val="00C30255"/>
    <w:rsid w:val="00C30DBA"/>
    <w:rsid w:val="00C3136D"/>
    <w:rsid w:val="00C316FD"/>
    <w:rsid w:val="00C354FB"/>
    <w:rsid w:val="00C44D6A"/>
    <w:rsid w:val="00C455AD"/>
    <w:rsid w:val="00C467DE"/>
    <w:rsid w:val="00C50158"/>
    <w:rsid w:val="00C60AF3"/>
    <w:rsid w:val="00C63F2C"/>
    <w:rsid w:val="00C67E69"/>
    <w:rsid w:val="00C71DC2"/>
    <w:rsid w:val="00C74174"/>
    <w:rsid w:val="00C912D7"/>
    <w:rsid w:val="00C96257"/>
    <w:rsid w:val="00CA05DB"/>
    <w:rsid w:val="00CA3AC2"/>
    <w:rsid w:val="00CA40D5"/>
    <w:rsid w:val="00CA42FA"/>
    <w:rsid w:val="00CB294A"/>
    <w:rsid w:val="00CD216C"/>
    <w:rsid w:val="00CD6FA1"/>
    <w:rsid w:val="00CD76BD"/>
    <w:rsid w:val="00CF4B2A"/>
    <w:rsid w:val="00D02115"/>
    <w:rsid w:val="00D06346"/>
    <w:rsid w:val="00D131ED"/>
    <w:rsid w:val="00D23D54"/>
    <w:rsid w:val="00D43995"/>
    <w:rsid w:val="00D45D6C"/>
    <w:rsid w:val="00D5401B"/>
    <w:rsid w:val="00D54781"/>
    <w:rsid w:val="00D601D5"/>
    <w:rsid w:val="00D71D8F"/>
    <w:rsid w:val="00D73888"/>
    <w:rsid w:val="00D76E41"/>
    <w:rsid w:val="00D85221"/>
    <w:rsid w:val="00D919DB"/>
    <w:rsid w:val="00D924BB"/>
    <w:rsid w:val="00D939E7"/>
    <w:rsid w:val="00D93B75"/>
    <w:rsid w:val="00D97346"/>
    <w:rsid w:val="00DA1799"/>
    <w:rsid w:val="00DA4393"/>
    <w:rsid w:val="00DB01FB"/>
    <w:rsid w:val="00DB15E4"/>
    <w:rsid w:val="00DB3B03"/>
    <w:rsid w:val="00DB43E8"/>
    <w:rsid w:val="00DC018E"/>
    <w:rsid w:val="00DC032E"/>
    <w:rsid w:val="00DD25A3"/>
    <w:rsid w:val="00DD3ECB"/>
    <w:rsid w:val="00DD4BA9"/>
    <w:rsid w:val="00DE3FB5"/>
    <w:rsid w:val="00DE6DFB"/>
    <w:rsid w:val="00DF5840"/>
    <w:rsid w:val="00E03245"/>
    <w:rsid w:val="00E05F2C"/>
    <w:rsid w:val="00E14899"/>
    <w:rsid w:val="00E15892"/>
    <w:rsid w:val="00E27673"/>
    <w:rsid w:val="00E42141"/>
    <w:rsid w:val="00E50634"/>
    <w:rsid w:val="00E51EF4"/>
    <w:rsid w:val="00E5664E"/>
    <w:rsid w:val="00E73FC0"/>
    <w:rsid w:val="00E75365"/>
    <w:rsid w:val="00E82BC0"/>
    <w:rsid w:val="00E82DD4"/>
    <w:rsid w:val="00E8650F"/>
    <w:rsid w:val="00E86CF7"/>
    <w:rsid w:val="00E86DDD"/>
    <w:rsid w:val="00E905B8"/>
    <w:rsid w:val="00E920FD"/>
    <w:rsid w:val="00E92419"/>
    <w:rsid w:val="00EA2B38"/>
    <w:rsid w:val="00EA7C38"/>
    <w:rsid w:val="00EB4B93"/>
    <w:rsid w:val="00EC0084"/>
    <w:rsid w:val="00EC3529"/>
    <w:rsid w:val="00EC4508"/>
    <w:rsid w:val="00ED22D4"/>
    <w:rsid w:val="00ED710C"/>
    <w:rsid w:val="00EE54E9"/>
    <w:rsid w:val="00EF47C9"/>
    <w:rsid w:val="00EF6417"/>
    <w:rsid w:val="00EF74DB"/>
    <w:rsid w:val="00EF7639"/>
    <w:rsid w:val="00F078AC"/>
    <w:rsid w:val="00F10B9E"/>
    <w:rsid w:val="00F12013"/>
    <w:rsid w:val="00F12804"/>
    <w:rsid w:val="00F30DA0"/>
    <w:rsid w:val="00F45589"/>
    <w:rsid w:val="00F630EC"/>
    <w:rsid w:val="00F64F48"/>
    <w:rsid w:val="00F663F5"/>
    <w:rsid w:val="00F7097D"/>
    <w:rsid w:val="00F7458E"/>
    <w:rsid w:val="00F76085"/>
    <w:rsid w:val="00F82857"/>
    <w:rsid w:val="00F8730A"/>
    <w:rsid w:val="00F927F2"/>
    <w:rsid w:val="00FA4951"/>
    <w:rsid w:val="00FA55BC"/>
    <w:rsid w:val="00FA5DFF"/>
    <w:rsid w:val="00FC1274"/>
    <w:rsid w:val="00FC2755"/>
    <w:rsid w:val="00FD0F32"/>
    <w:rsid w:val="00FD6230"/>
    <w:rsid w:val="00FE53CA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D22D4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D22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142CC0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ED22D4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D22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5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2018.</izvorni_sadrzaj>
    <derivirana_varijabla naziv="DomainObject.Predmet.DatumRjesavanja_1">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St-215/2018</izvorni_sadrzaj>
    <derivirana_varijabla naziv="DomainObject.Predmet.OznakaBroj_1">St-215/2018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Korman; Josip Korman; MENS-KORMAN GRUPA d.o.o. za trgovinu i usluge</izvorni_sadrzaj>
    <derivirana_varijabla naziv="DomainObject.Predmet.StrankaFormated_1">  Tomislav Korman; Josip Korman; MENS-KORMAN GRUPA d.o.o. za trgovinu i usluge</derivirana_varijabla>
  </DomainObject.Predmet.StrankaFormated>
  <DomainObject.Predmet.StrankaFormatedOIB>
    <izvorni_sadrzaj>  Tomislav Korman, OIB 64302522506; Josip Korman, OIB 74444561496; MENS-KORMAN GRUPA d.o.o. za trgovinu i usluge, OIB 04436522142</izvorni_sadrzaj>
    <derivirana_varijabla naziv="DomainObject.Predmet.StrankaFormatedOIB_1">  Tomislav Korman, OIB 64302522506; Josip Korman, OIB 74444561496; MENS-KORMAN GRUPA d.o.o. za trgovinu i usluge, OIB 04436522142</derivirana_varijabla>
  </DomainObject.Predmet.StrankaFormatedOIB>
  <DomainObject.Predmet.StrankaFormatedWithAdress>
    <izvorni_sadrzaj> Tomislav Korman, Biđska 20, 31000 Osijek; Josip Korman, Augusta Šenoe 6, 32235 Bapska; MENS-KORMAN GRUPA d.o.o. za trgovinu i usluge, A. Šenoe 6, 32235 Bapska</izvorni_sadrzaj>
    <derivirana_varijabla naziv="DomainObject.Predmet.StrankaFormatedWithAdress_1"> Tomislav Korman, Biđska 20, 31000 Osijek; Josip Korman, Augusta Šenoe 6, 32235 Bapska; MENS-KORMAN GRUPA d.o.o. za trgovinu i usluge, A. Šenoe 6, 32235 Bapska</derivirana_varijabla>
  </DomainObject.Predmet.StrankaFormatedWithAdress>
  <DomainObject.Predmet.StrankaFormatedWithAdressOIB>
    <izvorni_sadrzaj> Tomislav Korman, OIB 64302522506, Biđska 20, 31000 Osijek; Josip Korman, OIB 74444561496, Augusta Šenoe 6, 32235 Bapska; MENS-KORMAN GRUPA d.o.o. za trgovinu i usluge, OIB 04436522142, A. Šenoe 6, 32235 Bapska</izvorni_sadrzaj>
    <derivirana_varijabla naziv="DomainObject.Predmet.StrankaFormatedWithAdressOIB_1"> Tomislav Korman, OIB 64302522506, Biđska 20, 31000 Osijek; Josip Korman, OIB 74444561496, Augusta Šenoe 6, 32235 Bapska; MENS-KORMAN GRUPA d.o.o. za trgovinu i usluge, OIB 04436522142, A. Šenoe 6, 32235 Bapska</derivirana_varijabla>
  </DomainObject.Predmet.StrankaFormatedWithAdressOIB>
  <DomainObject.Predmet.StrankaWithAdress>
    <izvorni_sadrzaj>Tomislav Korman Biđska 20,31000 Osijek,Josip Korman Augusta Šenoe 6,32235 Bapska,MENS-KORMAN GRUPA d.o.o. za trgovinu i usluge A. Šenoe 6,32235 Bapska</izvorni_sadrzaj>
    <derivirana_varijabla naziv="DomainObject.Predmet.StrankaWithAdress_1">Tomislav Korman Biđska 20,31000 Osijek,Josip Korman Augusta Šenoe 6,32235 Bapska,MENS-KORMAN GRUPA d.o.o. za trgovinu i usluge A. Šenoe 6,32235 Bapska</derivirana_varijabla>
  </DomainObject.Predmet.StrankaWithAdress>
  <DomainObject.Predmet.StrankaWithAdressOIB>
    <izvorni_sadrzaj>Tomislav Korman, OIB 64302522506, Biđska 20,31000 Osijek,Josip Korman, OIB 74444561496, Augusta Šenoe 6,32235 Bapska,MENS-KORMAN GRUPA d.o.o. za trgovinu i usluge, OIB 04436522142, A. Šenoe 6,32235 Bapska</izvorni_sadrzaj>
    <derivirana_varijabla naziv="DomainObject.Predmet.StrankaWithAdressOIB_1">Tomislav Korman, OIB 64302522506, Biđska 20,31000 Osijek,Josip Korman, OIB 74444561496, Augusta Šenoe 6,32235 Bapska,MENS-KORMAN GRUPA d.o.o. za trgovinu i usluge, OIB 04436522142, A. Šenoe 6,32235 Bapska</derivirana_varijabla>
  </DomainObject.Predmet.StrankaWithAdressOIB>
  <DomainObject.Predmet.StrankaNazivFormated>
    <izvorni_sadrzaj>Tomislav Korman,Josip Korman,MENS-KORMAN GRUPA d.o.o. za trgovinu i usluge</izvorni_sadrzaj>
    <derivirana_varijabla naziv="DomainObject.Predmet.StrankaNazivFormated_1">Tomislav Korman,Josip Korman,MENS-KORMAN GRUPA d.o.o. za trgovinu i usluge</derivirana_varijabla>
  </DomainObject.Predmet.StrankaNazivFormated>
  <DomainObject.Predmet.StrankaNazivFormatedOIB>
    <izvorni_sadrzaj>Tomislav Korman, OIB 64302522506,Josip Korman, OIB 74444561496,MENS-KORMAN GRUPA d.o.o. za trgovinu i usluge, OIB 04436522142</izvorni_sadrzaj>
    <derivirana_varijabla naziv="DomainObject.Predmet.StrankaNazivFormatedOIB_1">Tomislav Korman, OIB 64302522506,Josip Korman, OIB 74444561496,MENS-KORMAN GRUPA d.o.o. za trgovinu i usluge, OIB 04436522142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Tomislav Korman</item>
      <item>Josip Korman</item>
      <item>MENS-KORMAN GRUPA d.o.o. za trgovinu i usluge</item>
    </izvorni_sadrzaj>
    <derivirana_varijabla naziv="DomainObject.Predmet.StrankaListFormated_1">
      <item>Tomislav Korman</item>
      <item>Josip Korman</item>
      <item>MENS-KORMAN GRUPA d.o.o. za trgovinu i usluge</item>
    </derivirana_varijabla>
  </DomainObject.Predmet.StrankaListFormated>
  <DomainObject.Predmet.StrankaListFormatedOIB>
    <izvorni_sadrzaj>
      <item>Tomislav Korman, OIB 64302522506</item>
      <item>Josip Korman, OIB 74444561496</item>
      <item>MENS-KORMAN GRUPA d.o.o. za trgovinu i usluge, OIB 04436522142</item>
    </izvorni_sadrzaj>
    <derivirana_varijabla naziv="DomainObject.Predmet.StrankaListFormatedOIB_1">
      <item>Tomislav Korman, OIB 64302522506</item>
      <item>Josip Korman, OIB 74444561496</item>
      <item>MENS-KORMAN GRUPA d.o.o. za trgovinu i usluge, OIB 04436522142</item>
    </derivirana_varijabla>
  </DomainObject.Predmet.StrankaListFormatedOIB>
  <DomainObject.Predmet.StrankaListFormatedWithAdress>
    <izvorni_sadrzaj>
      <item>Tomislav Korman, Biđska 20, 31000 Osijek</item>
      <item>Josip Korman, Augusta Šenoe 6, 32235 Bapska</item>
      <item>MENS-KORMAN GRUPA d.o.o. za trgovinu i usluge, A. Šenoe 6, 32235 Bapska</item>
    </izvorni_sadrzaj>
    <derivirana_varijabla naziv="DomainObject.Predmet.StrankaListFormatedWithAdress_1">
      <item>Tomislav Korman, Biđska 20, 31000 Osijek</item>
      <item>Josip Korman, Augusta Šenoe 6, 32235 Bapska</item>
      <item>MENS-KORMAN GRUPA d.o.o. za trgovinu i usluge, A. Šenoe 6, 32235 Bapska</item>
    </derivirana_varijabla>
  </DomainObject.Predmet.StrankaListFormatedWithAdress>
  <DomainObject.Predmet.StrankaListFormatedWithAdressOIB>
    <izvorni_sadrzaj>
      <item>Tomislav Korman, OIB 64302522506, Biđska 20, 31000 Osijek</item>
      <item>Josip Korman, OIB 74444561496, Augusta Šenoe 6, 32235 Bapska</item>
      <item>MENS-KORMAN GRUPA d.o.o. za trgovinu i usluge, OIB 04436522142, A. Šenoe 6, 32235 Bapska</item>
    </izvorni_sadrzaj>
    <derivirana_varijabla naziv="DomainObject.Predmet.StrankaListFormatedWithAdressOIB_1">
      <item>Tomislav Korman, OIB 64302522506, Biđska 20, 31000 Osijek</item>
      <item>Josip Korman, OIB 74444561496, Augusta Šenoe 6, 32235 Bapska</item>
      <item>MENS-KORMAN GRUPA d.o.o. za trgovinu i usluge, OIB 04436522142, A. Šenoe 6, 32235 Bapska</item>
    </derivirana_varijabla>
  </DomainObject.Predmet.StrankaListFormatedWithAdressOIB>
  <DomainObject.Predmet.StrankaListNazivFormated>
    <izvorni_sadrzaj>
      <item>Tomislav Korman</item>
      <item>Josip Korman</item>
      <item>MENS-KORMAN GRUPA d.o.o. za trgovinu i usluge</item>
    </izvorni_sadrzaj>
    <derivirana_varijabla naziv="DomainObject.Predmet.StrankaListNazivFormated_1">
      <item>Tomislav Korman</item>
      <item>Josip Korman</item>
      <item>MENS-KORMAN GRUPA d.o.o. za trgovinu i usluge</item>
    </derivirana_varijabla>
  </DomainObject.Predmet.StrankaListNazivFormated>
  <DomainObject.Predmet.StrankaListNazivFormatedOIB>
    <izvorni_sadrzaj>
      <item>Tomislav Korman, OIB 64302522506</item>
      <item>Josip Korman, OIB 74444561496</item>
      <item>MENS-KORMAN GRUPA d.o.o. za trgovinu i usluge, OIB 04436522142</item>
    </izvorni_sadrzaj>
    <derivirana_varijabla naziv="DomainObject.Predmet.StrankaListNazivFormatedOIB_1">
      <item>Tomislav Korman, OIB 64302522506</item>
      <item>Josip Korman, OIB 74444561496</item>
      <item>MENS-KORMAN GRUPA d.o.o. za trgovinu i usluge, OIB 04436522142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>
      <item>ŽDO GUO Vukovar</item>
    </izvorni_sadrzaj>
    <derivirana_varijabla naziv="DomainObject.Predmet.OstaliListFormated_1">
      <item>ŽDO GUO Vukovar</item>
    </derivirana_varijabla>
  </DomainObject.Predmet.OstaliListFormated>
  <DomainObject.Predmet.OstaliListFormatedOIB>
    <izvorni_sadrzaj>
      <item>ŽDO GUO Vukovar</item>
    </izvorni_sadrzaj>
    <derivirana_varijabla naziv="DomainObject.Predmet.OstaliListFormatedOIB_1">
      <item>ŽDO GUO Vukovar</item>
    </derivirana_varijabla>
  </DomainObject.Predmet.OstaliListFormatedOIB>
  <DomainObject.Predmet.OstaliListFormatedWithAdress>
    <izvorni_sadrzaj>
      <item>ŽDO GUO Vukovar</item>
    </izvorni_sadrzaj>
    <derivirana_varijabla naziv="DomainObject.Predmet.OstaliListFormatedWithAdress_1">
      <item>ŽDO GUO Vukovar</item>
    </derivirana_varijabla>
  </DomainObject.Predmet.OstaliListFormatedWithAdress>
  <DomainObject.Predmet.OstaliListFormatedWithAdressOIB>
    <izvorni_sadrzaj>
      <item>ŽDO GUO Vukovar</item>
    </izvorni_sadrzaj>
    <derivirana_varijabla naziv="DomainObject.Predmet.OstaliListFormatedWithAdressOIB_1">
      <item>ŽDO GUO Vukovar</item>
    </derivirana_varijabla>
  </DomainObject.Predmet.OstaliListFormatedWithAdressOIB>
  <DomainObject.Predmet.OstaliListNazivFormated>
    <izvorni_sadrzaj>
      <item>ŽDO GUO Vukovar</item>
    </izvorni_sadrzaj>
    <derivirana_varijabla naziv="DomainObject.Predmet.OstaliListNazivFormated_1">
      <item>ŽDO GUO Vukovar</item>
    </derivirana_varijabla>
  </DomainObject.Predmet.OstaliListNazivFormated>
  <DomainObject.Predmet.OstaliListNazivFormatedOIB>
    <izvorni_sadrzaj>
      <item>ŽDO GUO Vukovar</item>
    </izvorni_sadrzaj>
    <derivirana_varijabla naziv="DomainObject.Predmet.OstaliListNazivFormatedOIB_1"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Korman i dr.</izvorni_sadrzaj>
    <derivirana_varijabla naziv="DomainObject.Predmet.StrankaIDrugi_1">Tomislav Korman i dr.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Tomislav Korman, OIB 64302522506, Biđska 20, 31000 Osijek i dr.</izvorni_sadrzaj>
    <derivirana_varijabla naziv="DomainObject.Predmet.StrankaIDrugiAdressOIB_1">Tomislav Korman, OIB 64302522506, Biđska 20, 31000 Osijek i dr.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St-215/2018-41</izvorni_sadrzaj>
    <derivirana_varijabla naziv="DomainObject.Predmet.OdlukaRjesenje.Oznaka_1">St-215/2018-41</derivirana_varijabla>
  </DomainObject.Predmet.OdlukaRjesenje.Oznaka>
  <DomainObject.Predmet.SudioniciListNaziv>
    <izvorni_sadrzaj>
      <item>Tomislav Korman</item>
      <item>Josip Korman</item>
      <item>MENS-KORMAN GRUPA d.o.o. za trgovinu i usluge</item>
      <item>ŽDO GUO Vukovar</item>
      <item>MENS-KORMAN GRUPA d.o.o. za trgovinu i usluge</item>
    </izvorni_sadrzaj>
    <derivirana_varijabla naziv="DomainObject.Predmet.SudioniciListNaziv_1">
      <item>Tomislav Korman</item>
      <item>Josip Korman</item>
      <item>MENS-KORMAN GRUPA d.o.o. za trgovinu i usluge</item>
      <item>ŽDO GUO Vukovar</item>
      <item>MENS-KORMAN GRUPA d.o.o. za trgovinu i usluge</item>
    </derivirana_varijabla>
  </DomainObject.Predmet.SudioniciListNaziv>
  <DomainObject.Predmet.SudioniciListAdressOIB>
    <izvorni_sadrzaj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  <item>MENS-KORMAN GRUPA d.o.o. za trgovinu i usluge, OIB 04436522142, A. Šenoe 6,32235 Bapska</item>
    </izvorni_sadrzaj>
    <derivirana_varijabla naziv="DomainObject.Predmet.SudioniciListAdressOIB_1">
      <item>Tomislav Korman, OIB 64302522506, Biđska 20,31000 Osijek</item>
      <item>Josip Korman, OIB 74444561496, Augusta Šenoe 6,32235 Bapska</item>
      <item>MENS-KORMAN GRUPA d.o.o. za trgovinu i usluge, OIB 04436522142, A. Šenoe 6,32235 Bapska</item>
      <item>ŽDO GUO Vukovar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64302522506</item>
      <item>, OIB 74444561496</item>
      <item>, OIB 04436522142</item>
      <item>, OIB null</item>
      <item>, OIB 04436522142</item>
    </izvorni_sadrzaj>
    <derivirana_varijabla naziv="DomainObject.Predmet.SudioniciListNazivOIB_1">
      <item>, OIB 64302522506</item>
      <item>, OIB 74444561496</item>
      <item>, OIB 04436522142</item>
      <item>, OIB null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FD1A0-DD17-4CF3-825F-AE62D736D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293</properties:Words>
  <properties:Characters>1563</properties:Characters>
  <properties:Lines>64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2018-09-14T10:27:00Z</dcterms:created>
  <dc:creator>tkovacevic</dc:creator>
  <cp:lastModifiedBy>Elizabeta Đeke</cp:lastModifiedBy>
  <cp:lastPrinted>2018-09-14T11:28:00Z</cp:lastPrinted>
  <dcterms:modified xmlns:xsi="http://www.w3.org/2001/XMLSchema-instance" xsi:type="dcterms:W3CDTF">2018-09-14T11:32:00Z</dcterms:modified>
  <cp:revision>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prijedlog za povrat u prijašnje stanje (Rješenje 14.9 - 2.docx)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