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00ad" w14:paraId="ee800ad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085E81">
        <w:tab/>
      </w:r>
      <w:r w:rsidRPr="00B760F7">
        <w:t>7 St-</w:t>
      </w:r>
      <w:r w:rsidR="00BB7B50">
        <w:t>921/12-</w:t>
      </w:r>
      <w:r w:rsidR="00085E81">
        <w:t>188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BB7B50" w:rsidR="00BB7B50">
      <w:pPr>
        <w:jc w:val="both"/>
      </w:pPr>
      <w:r w:rsidRPr="00B760F7">
        <w:tab/>
      </w:r>
      <w:r w:rsidR="00BB7B50" w:rsidRPr="00DD7699">
        <w:rPr>
          <w:lang w:val="pl-PL"/>
        </w:rPr>
        <w:t>TRGOVA</w:t>
      </w:r>
      <w:r w:rsidR="00BB7B50" w:rsidRPr="00DD7699">
        <w:t>Č</w:t>
      </w:r>
      <w:r w:rsidR="00BB7B50" w:rsidRPr="00DD7699">
        <w:rPr>
          <w:lang w:val="pl-PL"/>
        </w:rPr>
        <w:t>KI</w:t>
      </w:r>
      <w:r w:rsidR="00BB7B50" w:rsidRPr="00DD7699">
        <w:t xml:space="preserve"> </w:t>
      </w:r>
      <w:r w:rsidR="00BB7B50" w:rsidRPr="00DD7699">
        <w:rPr>
          <w:lang w:val="pl-PL"/>
        </w:rPr>
        <w:t>SUD</w:t>
      </w:r>
      <w:r w:rsidR="00BB7B50" w:rsidRPr="00DD7699">
        <w:t xml:space="preserve"> </w:t>
      </w:r>
      <w:r w:rsidR="00BB7B50" w:rsidRPr="00DD7699">
        <w:rPr>
          <w:lang w:val="pl-PL"/>
        </w:rPr>
        <w:t>U</w:t>
      </w:r>
      <w:r w:rsidR="00BB7B50" w:rsidRPr="00DD7699">
        <w:t xml:space="preserve"> </w:t>
      </w:r>
      <w:r w:rsidR="00BB7B50" w:rsidRPr="00DD7699">
        <w:rPr>
          <w:lang w:val="pl-PL"/>
        </w:rPr>
        <w:t>ZAGREBU</w:t>
      </w:r>
      <w:r w:rsidR="00BB7B50" w:rsidRPr="00DD7699">
        <w:t xml:space="preserve"> </w:t>
      </w:r>
      <w:r w:rsidR="00BB7B50" w:rsidRPr="00DD7699">
        <w:rPr>
          <w:lang w:val="pl-PL"/>
        </w:rPr>
        <w:t>po</w:t>
      </w:r>
      <w:r w:rsidR="00BB7B50" w:rsidRPr="00DD7699">
        <w:t xml:space="preserve"> </w:t>
      </w:r>
      <w:r w:rsidR="00BB7B50" w:rsidRPr="00DD7699">
        <w:rPr>
          <w:lang w:val="pl-PL"/>
        </w:rPr>
        <w:t>sucu</w:t>
      </w:r>
      <w:r w:rsidR="00BB7B50" w:rsidRPr="00DD7699">
        <w:t xml:space="preserve"> </w:t>
      </w:r>
      <w:r w:rsidR="00BB7B50" w:rsidRPr="00DD7699">
        <w:rPr>
          <w:lang w:val="pl-PL"/>
        </w:rPr>
        <w:t>pojedincu</w:t>
      </w:r>
      <w:r w:rsidR="00BB7B50" w:rsidRPr="00DD7699">
        <w:t xml:space="preserve"> </w:t>
      </w:r>
      <w:r w:rsidR="00BB7B50" w:rsidRPr="00DD7699">
        <w:rPr>
          <w:lang w:val="pl-PL"/>
        </w:rPr>
        <w:t>Vesni</w:t>
      </w:r>
      <w:r w:rsidR="00BB7B50" w:rsidRPr="00DD7699">
        <w:t xml:space="preserve"> </w:t>
      </w:r>
      <w:r w:rsidR="00BB7B50" w:rsidRPr="00DD7699">
        <w:rPr>
          <w:lang w:val="pl-PL"/>
        </w:rPr>
        <w:t>Malenica</w:t>
      </w:r>
      <w:r w:rsidR="00BB7B50" w:rsidRPr="00DD7699">
        <w:t xml:space="preserve"> </w:t>
      </w:r>
      <w:r w:rsidR="00BB7B50" w:rsidRPr="00DD7699">
        <w:rPr>
          <w:lang w:val="pl-PL"/>
        </w:rPr>
        <w:t>kao</w:t>
      </w:r>
      <w:r w:rsidR="00BB7B50" w:rsidRPr="00DD7699">
        <w:t xml:space="preserve"> </w:t>
      </w:r>
      <w:r w:rsidR="00BB7B50" w:rsidRPr="00DD7699">
        <w:rPr>
          <w:lang w:val="pl-PL"/>
        </w:rPr>
        <w:t>ste</w:t>
      </w:r>
      <w:r w:rsidR="00BB7B50" w:rsidRPr="00DD7699">
        <w:t>č</w:t>
      </w:r>
      <w:r w:rsidR="00BB7B50" w:rsidRPr="00DD7699">
        <w:rPr>
          <w:lang w:val="pl-PL"/>
        </w:rPr>
        <w:t>ajnom</w:t>
      </w:r>
      <w:r w:rsidR="00BB7B50" w:rsidRPr="00DD7699">
        <w:t xml:space="preserve"> </w:t>
      </w:r>
      <w:r w:rsidR="00BB7B50" w:rsidRPr="00DD7699">
        <w:rPr>
          <w:lang w:val="pl-PL"/>
        </w:rPr>
        <w:t>sucu</w:t>
      </w:r>
      <w:r w:rsidR="00BB7B50" w:rsidRPr="00DD7699">
        <w:t xml:space="preserve"> </w:t>
      </w:r>
      <w:r w:rsidR="00BB7B50" w:rsidRPr="00DD7699">
        <w:rPr>
          <w:lang w:val="pl-PL"/>
        </w:rPr>
        <w:t>u</w:t>
      </w:r>
      <w:r w:rsidR="00BB7B50" w:rsidRPr="00DD7699">
        <w:t xml:space="preserve"> </w:t>
      </w:r>
      <w:r w:rsidR="00BB7B50" w:rsidRPr="00DD7699">
        <w:rPr>
          <w:lang w:val="pl-PL"/>
        </w:rPr>
        <w:t>ste</w:t>
      </w:r>
      <w:r w:rsidR="00BB7B50" w:rsidRPr="00DD7699">
        <w:t>č</w:t>
      </w:r>
      <w:r w:rsidR="00BB7B50" w:rsidRPr="00DD7699">
        <w:rPr>
          <w:lang w:val="pl-PL"/>
        </w:rPr>
        <w:t>ajnom</w:t>
      </w:r>
      <w:r w:rsidR="00BB7B50" w:rsidRPr="00DD7699">
        <w:t xml:space="preserve"> </w:t>
      </w:r>
      <w:r w:rsidR="00BB7B50" w:rsidRPr="00DD7699">
        <w:rPr>
          <w:lang w:val="pl-PL"/>
        </w:rPr>
        <w:t>postupku</w:t>
      </w:r>
      <w:r w:rsidR="00BB7B50" w:rsidRPr="00DD7699">
        <w:t xml:space="preserve"> </w:t>
      </w:r>
      <w:r w:rsidR="00BB7B50" w:rsidRPr="00DD7699">
        <w:rPr>
          <w:lang w:val="pl-PL"/>
        </w:rPr>
        <w:t>nad</w:t>
      </w:r>
      <w:r w:rsidR="00BB7B50" w:rsidRPr="00DD7699">
        <w:t xml:space="preserve"> </w:t>
      </w:r>
      <w:r w:rsidR="00BB7B50" w:rsidRPr="00DD7699">
        <w:rPr>
          <w:lang w:val="pl-PL"/>
        </w:rPr>
        <w:t>du</w:t>
      </w:r>
      <w:r w:rsidR="00BB7B50" w:rsidRPr="00DD7699">
        <w:t>ž</w:t>
      </w:r>
      <w:r w:rsidR="00BB7B50" w:rsidRPr="00DD7699">
        <w:rPr>
          <w:lang w:val="pl-PL"/>
        </w:rPr>
        <w:t>nikom</w:t>
      </w:r>
      <w:r w:rsidR="00BB7B50" w:rsidRPr="00DD7699">
        <w:t xml:space="preserve"> </w:t>
      </w:r>
      <w:r w:rsidR="00BB7B50" w:rsidRPr="00C57DD0">
        <w:t>GRADIVUS d. o. o. u stečaju, Zagre</w:t>
      </w:r>
      <w:r w:rsidR="00BB7B50">
        <w:t>b, Šubićeva 42, OIB 92123622225, 12. travnja 2017., 17. svibnja 2017.</w:t>
      </w:r>
    </w:p>
    <w:p w:rsidRDefault="00BF3B0B" w:rsidP="00BF3B0B" w:rsidR="00BF3B0B" w:rsidRPr="00B760F7">
      <w:pPr>
        <w:jc w:val="both"/>
      </w:pP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746408" w:rsidR="003405BC">
      <w:pPr>
        <w:jc w:val="both"/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B96505" w:rsidRPr="00B760F7">
        <w:t xml:space="preserve">Kupcu </w:t>
      </w:r>
      <w:r w:rsidR="00746408" w:rsidRPr="008A6FA9">
        <w:t>Proprius d. d. zatvoreni AIF s javnom ponudom za ulaganje u nekretnine, Zagreb, Radićeva 14, OIB 56903349567</w:t>
      </w:r>
      <w:r w:rsidR="00746408">
        <w:t xml:space="preserve">, predaje </w:t>
      </w:r>
      <w:r w:rsidR="00746408" w:rsidRPr="00DD7699">
        <w:t>se</w:t>
      </w:r>
      <w:r w:rsidR="00746408">
        <w:t xml:space="preserve"> nekretnina</w:t>
      </w:r>
      <w:r w:rsidR="00746408" w:rsidRPr="00DD7699">
        <w:t xml:space="preserve"> stečajnog </w:t>
      </w:r>
      <w:r w:rsidR="00746408">
        <w:t>dužnika upisana</w:t>
      </w:r>
      <w:r w:rsidR="00746408" w:rsidRPr="00C57DD0">
        <w:t xml:space="preserve"> u zemljišne knjige Općinskog suda u Gospiću, Zemljišnoknjižni odjel Gospić, u z. k. ul. 1702</w:t>
      </w:r>
      <w:r w:rsidR="00746408">
        <w:t xml:space="preserve">, </w:t>
      </w:r>
      <w:r w:rsidR="00746408" w:rsidRPr="00C57DD0">
        <w:t xml:space="preserve"> k. o. Cesarica</w:t>
      </w:r>
      <w:r w:rsidR="00746408">
        <w:t>,</w:t>
      </w:r>
      <w:r w:rsidR="00746408" w:rsidRPr="00C57DD0">
        <w:t xml:space="preserve"> z. k. č. br. 1/885  neplodno površine 29 jutara i 866 čhv - u ½ dijela u vlasništvu stečajnog dužnika</w:t>
      </w:r>
      <w:r w:rsidR="00BF3B0B" w:rsidRPr="00B760F7">
        <w:tab/>
      </w:r>
    </w:p>
    <w:p w:rsidRDefault="00B96505" w:rsidP="003405BC" w:rsidR="005D4649">
      <w:pPr>
        <w:ind w:firstLine="708"/>
        <w:jc w:val="both"/>
      </w:pPr>
      <w:r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310CB2">
        <w:t>3. svibnja 2017</w:t>
      </w:r>
      <w:r w:rsidR="00B760F7">
        <w:t>.</w:t>
      </w:r>
      <w:r w:rsidRPr="00B760F7">
        <w:t xml:space="preserve"> </w:t>
      </w:r>
      <w:r w:rsidR="007911C5" w:rsidRPr="00B760F7">
        <w:t xml:space="preserve">te </w:t>
      </w:r>
      <w:r w:rsidRPr="00B760F7">
        <w:t>je kupac</w:t>
      </w:r>
      <w:r w:rsidR="007911C5" w:rsidRPr="00B760F7">
        <w:t xml:space="preserve"> u </w:t>
      </w:r>
      <w:r w:rsidRPr="00B760F7">
        <w:t>cijelosti platio</w:t>
      </w:r>
      <w:r w:rsidR="007911C5" w:rsidRPr="00B760F7">
        <w:t xml:space="preserve"> </w:t>
      </w:r>
      <w:r w:rsidR="00AD4421" w:rsidRPr="00B760F7">
        <w:t>iz</w:t>
      </w:r>
      <w:r w:rsidR="00B760F7">
        <w:t xml:space="preserve">nos određen u rješenju o dosudi tj. kupoprodajnu cijenu u iznosu od </w:t>
      </w:r>
      <w:r w:rsidR="00310CB2">
        <w:t>1.240.000,00</w:t>
      </w:r>
      <w:r w:rsidR="00640913">
        <w:t xml:space="preserve"> </w:t>
      </w:r>
      <w:r w:rsidR="00B760F7">
        <w:t>kn.</w:t>
      </w:r>
      <w:r w:rsidR="005D4649" w:rsidRPr="00DD7699">
        <w:t xml:space="preserve"> </w:t>
      </w:r>
    </w:p>
    <w:p w:rsidRDefault="005D4649" w:rsidP="00640913" w:rsidR="005D4649">
      <w:pPr>
        <w:ind w:right="-1"/>
        <w:jc w:val="both"/>
      </w:pPr>
      <w:r>
        <w:tab/>
        <w:t xml:space="preserve">3. Nalaže se </w:t>
      </w:r>
      <w:r w:rsidRPr="00DD7699">
        <w:t xml:space="preserve">Općinskom </w:t>
      </w:r>
      <w:r>
        <w:t xml:space="preserve">sudu u </w:t>
      </w:r>
      <w:r w:rsidR="00225000">
        <w:t>Gospiću</w:t>
      </w:r>
      <w:r>
        <w:t xml:space="preserve">, zemljišnoknjižni odjel </w:t>
      </w:r>
      <w:r w:rsidR="00225000">
        <w:t>Gospić</w:t>
      </w:r>
      <w:r w:rsidRPr="00DD7699">
        <w:t xml:space="preserve">, </w:t>
      </w:r>
      <w:r>
        <w:t xml:space="preserve">upis prava vlasništva u korist </w:t>
      </w:r>
      <w:r w:rsidR="00225000" w:rsidRPr="008A6FA9">
        <w:t>Proprius d. d. zatvoreni AIF s javnom ponudom za ulaganje u nekretnine, Zagreb, Radićeva 14, OIB 56903349567</w:t>
      </w:r>
      <w:r w:rsidR="00225000">
        <w:t xml:space="preserve"> </w:t>
      </w:r>
      <w:r>
        <w:t xml:space="preserve">i </w:t>
      </w:r>
      <w:r w:rsidR="00640913" w:rsidRPr="00DD7699">
        <w:t>brisanje prava i tereta na nekretnini koji prestaju njezinom prodajom i to upisanih u zemljišnu knjigu pod brojem</w:t>
      </w:r>
      <w:r w:rsidR="00640913">
        <w:t xml:space="preserve"> </w:t>
      </w:r>
      <w:r w:rsidR="009474F9">
        <w:t>Z-2592/08, Z-1055/10 i Z-1505/10</w:t>
      </w:r>
      <w:r w:rsidR="00640913">
        <w:t>.</w:t>
      </w:r>
    </w:p>
    <w:p w:rsidRDefault="000607B0" w:rsidP="00B760F7" w:rsidR="00BF3B0B" w:rsidRPr="00B760F7">
      <w:pPr>
        <w:ind w:right="565" w:left="851"/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B760F7">
      <w:pPr>
        <w:jc w:val="both"/>
      </w:pPr>
      <w:r w:rsidRPr="00B760F7">
        <w:tab/>
      </w:r>
      <w:r w:rsidR="00B760F7">
        <w:t>R</w:t>
      </w:r>
      <w:r w:rsidRPr="00B760F7">
        <w:t xml:space="preserve">ješenje o dosudi postalo pravomoćno </w:t>
      </w:r>
      <w:r w:rsidR="009474F9">
        <w:t>3. svibnja 2017.</w:t>
      </w:r>
    </w:p>
    <w:p w:rsidRDefault="00B760F7" w:rsidP="00B760F7" w:rsidR="00B760F7">
      <w:pPr>
        <w:ind w:firstLine="708"/>
        <w:jc w:val="both"/>
      </w:pPr>
      <w:r>
        <w:t>K</w:t>
      </w:r>
      <w:r w:rsidR="00742D06" w:rsidRPr="00B760F7">
        <w:t>upac je</w:t>
      </w:r>
      <w:r>
        <w:t xml:space="preserve"> za </w:t>
      </w:r>
      <w:r w:rsidR="009474F9">
        <w:t>osamnaestu</w:t>
      </w:r>
      <w:r w:rsidR="00640913">
        <w:t xml:space="preserve"> usmenu javnu </w:t>
      </w:r>
      <w:r>
        <w:t xml:space="preserve">dražbu održanu </w:t>
      </w:r>
      <w:r w:rsidR="009474F9">
        <w:t>12. travnja 2017</w:t>
      </w:r>
      <w:r>
        <w:t xml:space="preserve">., uplatio jamčevinu u iznosu od </w:t>
      </w:r>
      <w:r w:rsidR="009474F9">
        <w:t>124.000,00</w:t>
      </w:r>
      <w:r>
        <w:t xml:space="preserve"> kn.</w:t>
      </w:r>
    </w:p>
    <w:p w:rsidRDefault="00B760F7" w:rsidP="00B760F7" w:rsidR="00B760F7">
      <w:pPr>
        <w:ind w:firstLine="708"/>
        <w:jc w:val="both"/>
      </w:pPr>
      <w:r>
        <w:t>Nakon što je prihvaćena njegova ponuda a temeljem rješenja o dosudi broj St-</w:t>
      </w:r>
      <w:r w:rsidR="009474F9">
        <w:t>921/12-183</w:t>
      </w:r>
      <w:r>
        <w:t xml:space="preserve"> od </w:t>
      </w:r>
      <w:r w:rsidR="009474F9">
        <w:t>12. travnja 2017.</w:t>
      </w:r>
      <w:r>
        <w:t>, kupac je  u</w:t>
      </w:r>
      <w:r w:rsidR="00742D06" w:rsidRPr="00B760F7">
        <w:t>plat</w:t>
      </w:r>
      <w:r w:rsidR="0060530A">
        <w:t>i</w:t>
      </w:r>
      <w:r w:rsidR="00742D06" w:rsidRPr="00B760F7">
        <w:t>o</w:t>
      </w:r>
      <w:r w:rsidR="00E9247C" w:rsidRPr="00B760F7">
        <w:t xml:space="preserve"> </w:t>
      </w:r>
      <w:r>
        <w:t xml:space="preserve">razliku kupoprodajne </w:t>
      </w:r>
      <w:r w:rsidR="00AD4421" w:rsidRPr="00B760F7">
        <w:t>cijene</w:t>
      </w:r>
      <w:r>
        <w:t xml:space="preserve"> u iznosu od </w:t>
      </w:r>
      <w:r w:rsidR="001F7B9A">
        <w:t>1.116.000,00</w:t>
      </w:r>
      <w:r>
        <w:t xml:space="preserve"> kn.</w:t>
      </w:r>
    </w:p>
    <w:p w:rsidRDefault="00B760F7" w:rsidP="00B760F7" w:rsidR="00A54711">
      <w:pPr>
        <w:ind w:firstLine="708"/>
        <w:jc w:val="both"/>
      </w:pPr>
      <w:r>
        <w:t>Na taj način kupac je uplatio kupovn</w:t>
      </w:r>
      <w:r w:rsidR="00A54711">
        <w:t xml:space="preserve">inu u iznosu od </w:t>
      </w:r>
      <w:r w:rsidR="001F7B9A">
        <w:t>1.240.000,00</w:t>
      </w:r>
      <w:r w:rsidR="00A54711">
        <w:t xml:space="preserve"> kn.</w:t>
      </w:r>
    </w:p>
    <w:p w:rsidRDefault="00A54711" w:rsidP="00B760F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2516ED" w:rsidR="002516ED" w:rsidRPr="00B760F7">
      <w:pPr>
        <w:jc w:val="center"/>
      </w:pPr>
      <w:r w:rsidRPr="00B760F7">
        <w:t xml:space="preserve">Zagreb, </w:t>
      </w:r>
      <w:r w:rsidR="001F7B9A">
        <w:t>17. svibanj 2017.</w:t>
      </w:r>
    </w:p>
    <w:p w:rsidRDefault="002516ED" w:rsidP="002516ED" w:rsidR="002516ED" w:rsidRPr="00B760F7">
      <w:pPr>
        <w:jc w:val="both"/>
      </w:pP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  <w:t>Vesna Malenica</w:t>
      </w:r>
      <w:r w:rsidR="00003BA4">
        <w:rPr>
          <w:lang w:val="pl-PL"/>
        </w:rPr>
        <w:t xml:space="preserve"> v. r. </w:t>
      </w:r>
      <w:r w:rsidRPr="00B760F7">
        <w:rPr>
          <w:lang w:val="pl-PL"/>
        </w:rPr>
        <w:t xml:space="preserve">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1C7FB2" w:rsidP="002516ED" w:rsidR="001C7FB2" w:rsidRPr="00B760F7">
      <w:pPr>
        <w:jc w:val="both"/>
      </w:pPr>
    </w:p>
    <w:p w:rsidRDefault="00003BA4" w:rsidP="00AB7A2F" w:rsidR="00003BA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03BA4" w:rsidP="00995CE9" w:rsidR="00003BA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3C1B8D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E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1F7B9A">
      <w:rPr>
        <w:rFonts w:hAnsi="Verdana" w:ascii="Verdana"/>
        <w:sz w:val="22"/>
        <w:szCs w:val="22"/>
      </w:rPr>
      <w:t>921/12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3BA4"/>
    <w:rsid w:val="00033F6A"/>
    <w:rsid w:val="000375B5"/>
    <w:rsid w:val="00043735"/>
    <w:rsid w:val="000607B0"/>
    <w:rsid w:val="00081D9A"/>
    <w:rsid w:val="00081FB5"/>
    <w:rsid w:val="00085E81"/>
    <w:rsid w:val="00094415"/>
    <w:rsid w:val="000D31C3"/>
    <w:rsid w:val="000E3820"/>
    <w:rsid w:val="000E39C3"/>
    <w:rsid w:val="00127BEB"/>
    <w:rsid w:val="00186691"/>
    <w:rsid w:val="0019261F"/>
    <w:rsid w:val="001A2B82"/>
    <w:rsid w:val="001A4B37"/>
    <w:rsid w:val="001B30E2"/>
    <w:rsid w:val="001B3809"/>
    <w:rsid w:val="001B64BB"/>
    <w:rsid w:val="001C574C"/>
    <w:rsid w:val="001C7FB2"/>
    <w:rsid w:val="001D4D03"/>
    <w:rsid w:val="001D6BD6"/>
    <w:rsid w:val="001F7B9A"/>
    <w:rsid w:val="00204838"/>
    <w:rsid w:val="00213B3C"/>
    <w:rsid w:val="00222C71"/>
    <w:rsid w:val="00225000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10CB2"/>
    <w:rsid w:val="00320C91"/>
    <w:rsid w:val="003256CC"/>
    <w:rsid w:val="0033294C"/>
    <w:rsid w:val="003405BC"/>
    <w:rsid w:val="00341301"/>
    <w:rsid w:val="00341707"/>
    <w:rsid w:val="00363CB2"/>
    <w:rsid w:val="00365404"/>
    <w:rsid w:val="003870E1"/>
    <w:rsid w:val="00393044"/>
    <w:rsid w:val="003A53F1"/>
    <w:rsid w:val="003A67F2"/>
    <w:rsid w:val="003C1B8D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2CD9"/>
    <w:rsid w:val="00665DE7"/>
    <w:rsid w:val="00671B8F"/>
    <w:rsid w:val="006835CF"/>
    <w:rsid w:val="006909B2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408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474F9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B7B50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PROPRIUS d. d.</izvorni_sadrzaj>
    <derivirana_varijabla naziv="DomainObject.Primjedba_1">o predaji PROPRIUS d. d.</derivirana_varijabla>
  </DomainObject.Primjedba>
  <DomainObject.Oznaka>
    <izvorni_sadrzaj>St-921/2012-188</izvorni_sadrzaj>
    <derivirana_varijabla naziv="DomainObject.Oznaka_1">St-921/2012-188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St-921/2012-188</izvorni_sadrzaj>
    <derivirana_varijabla naziv="DomainObject.PoslovniBrojDokumenta_1">St-921/2012-188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1689</properties:Characters>
  <properties:Lines>48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2017-05-17T07:45:00Z</dcterms:created>
  <dc:creator>Korisnik</dc:creator>
  <cp:lastModifiedBy>Kristina Švajger</cp:lastModifiedBy>
  <cp:lastPrinted>2017-05-17T08:13:00Z</cp:lastPrinted>
  <dcterms:modified xmlns:xsi="http://www.w3.org/2001/XMLSchema-instance" xsi:type="dcterms:W3CDTF">2017-05-17T08:13:00Z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St-921/2012-188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