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b8b9752" w14:paraId="b8b9752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997629" w:rsidP="00064044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 w:rsidRPr="00997629">
              <w:rPr>
                <w:rFonts w:cs="Times New Roman" w:eastAsia="Times New Roman"/>
                <w:kern w:val="0"/>
                <w:lang w:bidi="ar-SA" w:eastAsia="hr-HR"/>
              </w:rPr>
              <w:t>Poslovni broj: 5 St</w:t>
            </w:r>
            <w:r w:rsidR="00CD0318">
              <w:rPr>
                <w:rFonts w:cs="Times New Roman" w:eastAsia="Times New Roman"/>
                <w:kern w:val="0"/>
                <w:lang w:bidi="ar-SA" w:eastAsia="hr-HR"/>
              </w:rPr>
              <w:t>-</w:t>
            </w:r>
            <w:r w:rsidR="00064044">
              <w:rPr>
                <w:rFonts w:cs="Times New Roman" w:eastAsia="Times New Roman"/>
                <w:kern w:val="0"/>
                <w:lang w:bidi="ar-SA" w:eastAsia="hr-HR"/>
              </w:rPr>
              <w:t>611/17-8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40DAF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 xml:space="preserve">sucu u stečajnom predmetu </w:t>
      </w:r>
      <w:r w:rsidR="00185BAE" w:rsidRPr="0056514C">
        <w:t>povodom</w:t>
      </w:r>
      <w:r w:rsidR="00064044">
        <w:rPr>
          <w:rFonts w:cs="Times New Roman"/>
        </w:rPr>
        <w:t xml:space="preserve"> prijedloga predlagatelja Financijske agencije, Regionalni centar Zagreb, Podružnica Varaždin, za otvaranje stečajnog postupka nad dužnikom</w:t>
      </w:r>
      <w:r w:rsidR="00064044">
        <w:rPr>
          <w:rFonts w:cs="Times New Roman"/>
          <w:kern w:val="2"/>
        </w:rPr>
        <w:t xml:space="preserve"> LENGELIĆ j.d.o.o., </w:t>
      </w:r>
      <w:proofErr w:type="spellStart"/>
      <w:r w:rsidR="00064044">
        <w:rPr>
          <w:rFonts w:cs="Times New Roman"/>
          <w:kern w:val="2"/>
        </w:rPr>
        <w:t>Botinovec</w:t>
      </w:r>
      <w:proofErr w:type="spellEnd"/>
      <w:r w:rsidR="00064044">
        <w:rPr>
          <w:rFonts w:cs="Times New Roman"/>
          <w:kern w:val="2"/>
        </w:rPr>
        <w:t xml:space="preserve"> 60, </w:t>
      </w:r>
      <w:proofErr w:type="spellStart"/>
      <w:r w:rsidR="00064044">
        <w:rPr>
          <w:rFonts w:cs="Times New Roman"/>
          <w:kern w:val="2"/>
        </w:rPr>
        <w:t>Botinovec</w:t>
      </w:r>
      <w:proofErr w:type="spellEnd"/>
      <w:r w:rsidR="00064044">
        <w:rPr>
          <w:rFonts w:cs="Times New Roman"/>
          <w:kern w:val="2"/>
        </w:rPr>
        <w:t>, OIB: 89085545746</w:t>
      </w:r>
      <w:r w:rsidR="00240DAF" w:rsidRPr="00240DAF">
        <w:rPr>
          <w:kern w:val="2"/>
        </w:rPr>
        <w:t>,</w:t>
      </w:r>
      <w:r w:rsidR="00193562">
        <w:rPr>
          <w:rFonts w:cs="Times New Roman"/>
        </w:rPr>
        <w:t xml:space="preserve"> 20</w:t>
      </w:r>
      <w:r w:rsidR="00997629">
        <w:rPr>
          <w:rFonts w:cs="Times New Roman"/>
        </w:rPr>
        <w:t>. veljače</w:t>
      </w:r>
      <w:r w:rsidR="00185BAE">
        <w:rPr>
          <w:rFonts w:cs="Times New Roman"/>
        </w:rPr>
        <w:t xml:space="preserve">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064044">
        <w:t xml:space="preserve"> </w:t>
      </w:r>
      <w:r w:rsidR="00064044">
        <w:rPr>
          <w:rFonts w:cs="Times New Roman"/>
          <w:kern w:val="2"/>
        </w:rPr>
        <w:t xml:space="preserve">LENGELIĆ j.d.o.o., </w:t>
      </w:r>
      <w:proofErr w:type="spellStart"/>
      <w:r w:rsidR="00064044">
        <w:rPr>
          <w:rFonts w:cs="Times New Roman"/>
          <w:kern w:val="2"/>
        </w:rPr>
        <w:t>Botinovec</w:t>
      </w:r>
      <w:proofErr w:type="spellEnd"/>
      <w:r w:rsidR="00064044">
        <w:rPr>
          <w:rFonts w:cs="Times New Roman"/>
          <w:kern w:val="2"/>
        </w:rPr>
        <w:t xml:space="preserve"> 60, </w:t>
      </w:r>
      <w:proofErr w:type="spellStart"/>
      <w:r w:rsidR="00064044">
        <w:rPr>
          <w:rFonts w:cs="Times New Roman"/>
          <w:kern w:val="2"/>
        </w:rPr>
        <w:t>Botinovec</w:t>
      </w:r>
      <w:proofErr w:type="spellEnd"/>
      <w:r w:rsidR="00064044">
        <w:rPr>
          <w:rFonts w:cs="Times New Roman"/>
          <w:kern w:val="2"/>
        </w:rPr>
        <w:t>, OIB: 89085545746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064044">
        <w:t>61</w:t>
      </w:r>
      <w:r w:rsidR="00CD0318">
        <w:t>1</w:t>
      </w:r>
      <w:r w:rsidR="00193562">
        <w:t>/17</w:t>
      </w:r>
      <w:r>
        <w:t>, jer će u protivnom sud donijeti rješenje o otvaranju i zaključenju stečajnog postupka.</w:t>
      </w:r>
    </w:p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93562">
        <w:rPr>
          <w:rFonts w:cs="Times New Roman"/>
        </w:rPr>
        <w:t>20</w:t>
      </w:r>
      <w:r w:rsidR="00997629">
        <w:rPr>
          <w:rFonts w:cs="Times New Roman"/>
        </w:rPr>
        <w:t>. veljače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11E" w:rsidP="00BA0147" w:rsidR="0034311E">
      <w:r>
        <w:separator/>
      </w:r>
    </w:p>
  </w:endnote>
  <w:endnote w:id="0" w:type="continuationSeparator">
    <w:p w:rsidRDefault="0034311E" w:rsidP="00BA0147" w:rsidR="0034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11E" w:rsidP="00BA0147" w:rsidR="0034311E">
      <w:r>
        <w:separator/>
      </w:r>
    </w:p>
  </w:footnote>
  <w:footnote w:id="0" w:type="continuationSeparator">
    <w:p w:rsidRDefault="0034311E" w:rsidP="00BA0147" w:rsidR="003431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64044"/>
    <w:rsid w:val="000B44AC"/>
    <w:rsid w:val="000C472A"/>
    <w:rsid w:val="000D6933"/>
    <w:rsid w:val="000F0DE4"/>
    <w:rsid w:val="000F55DF"/>
    <w:rsid w:val="00114AB2"/>
    <w:rsid w:val="0011798A"/>
    <w:rsid w:val="00117ED2"/>
    <w:rsid w:val="001611DE"/>
    <w:rsid w:val="00185BAE"/>
    <w:rsid w:val="00193562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51B0"/>
    <w:rsid w:val="00317223"/>
    <w:rsid w:val="0034311E"/>
    <w:rsid w:val="003538D1"/>
    <w:rsid w:val="00363E19"/>
    <w:rsid w:val="00382666"/>
    <w:rsid w:val="00384B6A"/>
    <w:rsid w:val="003A689F"/>
    <w:rsid w:val="003B3055"/>
    <w:rsid w:val="003F0BEA"/>
    <w:rsid w:val="00406AF2"/>
    <w:rsid w:val="0044358D"/>
    <w:rsid w:val="0046016D"/>
    <w:rsid w:val="00461516"/>
    <w:rsid w:val="004A0A2B"/>
    <w:rsid w:val="004D15D7"/>
    <w:rsid w:val="004D6A7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9301C"/>
    <w:rsid w:val="007D470A"/>
    <w:rsid w:val="0080270A"/>
    <w:rsid w:val="00806764"/>
    <w:rsid w:val="0081324C"/>
    <w:rsid w:val="008B385D"/>
    <w:rsid w:val="008B5950"/>
    <w:rsid w:val="008C14BC"/>
    <w:rsid w:val="0092371F"/>
    <w:rsid w:val="00926C33"/>
    <w:rsid w:val="009350D2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C55E9"/>
    <w:rsid w:val="00AF1E8D"/>
    <w:rsid w:val="00B00DA2"/>
    <w:rsid w:val="00B05D4B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D0318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15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1B0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3151B0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3151B0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3151B0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15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1B0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3151B0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3151B0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3151B0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St-611/2017</izvorni_sadrzaj>
    <derivirana_varijabla naziv="DomainObject.Predmet.OznakaBroj_1">St-611/2017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LENGELIĆ jednostavno društvo s ograničenom odgovornošću za građevinu, trgovinu i usluge zastupanog po punomoćniku Zoran Lengelić</izvorni_sadrzaj>
    <derivirana_varijabla naziv="DomainObject.Predmet.ProtustrankaFormated_1">  LENGELIĆ jednostavno društvo s ograničenom odgovornošću za građevinu, trgovinu i usluge zastupanog po punomoćniku Zoran Lengelić</derivirana_varijabla>
  </DomainObject.Predmet.ProtustrankaFormated>
  <DomainObject.Predmet.ProtustrankaFormatedOIB>
    <izvorni_sadrzaj>  LENGELIĆ jednostavno društvo s ograničenom odgovornošću za građevinu, trgovinu i usluge, OIB 89085545746 zastupanog po punomoćniku Zoran Lengelić</izvorni_sadrzaj>
    <derivirana_varijabla naziv="DomainObject.Predmet.ProtustrankaFormatedOIB_1">  LENGELIĆ jednostavno društvo s ograničenom odgovornošću za građevinu, trgovinu i usluge, OIB 89085545746 zastupanog po punomoćniku Zoran Lengelić</derivirana_varijabla>
  </DomainObject.Predmet.ProtustrankaFormatedOIB>
  <DomainObject.Predmet.ProtustrankaFormatedWithAdress>
    <izvorni_sadrzaj> LENGELIĆ jednostavno društvo s ograničenom odgovornošću za građevinu, trgovinu i usluge, Botinovec 60, 48000 Botinovec zastupanog po punomoćniku Zoran Lengelić</izvorni_sadrzaj>
    <derivirana_varijabla naziv="DomainObject.Predmet.ProtustrankaFormatedWithAdress_1"> LENGELIĆ jednostavno društvo s ograničenom odgovornošću za građevinu, trgovinu i usluge, Botinovec 60, 48000 Botinovec zastupanog po punomoćniku Zoran Lengelić</derivirana_varijabla>
  </DomainObject.Predmet.ProtustrankaFormatedWithAdress>
  <DomainObject.Predmet.ProtustrankaFormatedWithAdressOIB>
    <izvorni_sadrzaj> LENGELIĆ jednostavno društvo s ograničenom odgovornošću za građevinu, trgovinu i usluge, OIB 89085545746, Botinovec 60, 48000 Botinovec zastupanog po punomoćniku Zoran Lengelić</izvorni_sadrzaj>
    <derivirana_varijabla naziv="DomainObject.Predmet.ProtustrankaFormatedWithAdressOIB_1"> LENGELIĆ jednostavno društvo s ograničenom odgovornošću za građevinu, trgovinu i usluge, OIB 89085545746, Botinovec 60, 48000 Botinovec zastupanog po punomoćniku Zoran Lengelić</derivirana_varijabla>
  </DomainObject.Predmet.ProtustrankaFormatedWithAdressOIB>
  <DomainObject.Predmet.ProtustrankaWithAdress>
    <izvorni_sadrzaj>LENGELIĆ jednostavno društvo s ograničenom odgovornošću za građevinu, trgovinu i usluge Botinovec 60, 48000 Botinovec</izvorni_sadrzaj>
    <derivirana_varijabla naziv="DomainObject.Predmet.ProtustrankaWithAdress_1">LENGELIĆ jednostavno društvo s ograničenom odgovornošću za građevinu, trgovinu i usluge Botinovec 60, 48000 Botinovec</derivirana_varijabla>
  </DomainObject.Predmet.ProtustrankaWithAdress>
  <DomainObject.Predmet.ProtustrankaWithAdressOIB>
    <izvorni_sadrzaj>LENGELIĆ jednostavno društvo s ograničenom odgovornošću za građevinu, trgovinu i usluge, OIB 89085545746, Botinovec 60, 48000 Botinovec</izvorni_sadrzaj>
    <derivirana_varijabla naziv="DomainObject.Predmet.ProtustrankaWithAdressOIB_1">LENGELIĆ jednostavno društvo s ograničenom odgovornošću za građevinu, trgovinu i usluge, OIB 89085545746, Botinovec 60, 48000 Botinovec</derivirana_varijabla>
  </DomainObject.Predmet.ProtustrankaWithAdressOIB>
  <DomainObject.Predmet.ProtustrankaNazivFormated>
    <izvorni_sadrzaj>LENGELIĆ jednostavno društvo s ograničenom odgovornošću za građevinu, trgovinu i usluge</izvorni_sadrzaj>
    <derivirana_varijabla naziv="DomainObject.Predmet.ProtustrankaNazivFormated_1">LENGELIĆ jednostavno društvo s ograničenom odgovornošću za građevinu, trgovinu i usluge</derivirana_varijabla>
  </DomainObject.Predmet.ProtustrankaNazivFormated>
  <DomainObject.Predmet.ProtustrankaNazivFormatedOIB>
    <izvorni_sadrzaj>LENGELIĆ jednostavno društvo s ograničenom odgovornošću za građevinu, trgovinu i usluge, OIB 89085545746</izvorni_sadrzaj>
    <derivirana_varijabla naziv="DomainObject.Predmet.ProtustrankaNazivFormatedOIB_1">LENGELIĆ jednostavno društvo s ograničenom odgovornošću za građevinu, trgovinu i usluge, OIB 89085545746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95204.11</izvorni_sadrzaj>
    <derivirana_varijabla naziv="DomainObject.Predmet.TrenutnaVrijednost_1">95204.11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LENGELIĆ jednostavno društvo s ograničenom odgovornošću za građevinu, trgovinu i usluge zastupanog po punomoćniku Zoran Lengelić</item>
    </izvorni_sadrzaj>
    <derivirana_varijabla naziv="DomainObject.Predmet.ProtuStrankaListFormated_1">
      <item>LENGELIĆ jednostavno društvo s ograničenom odgovornošću za građevinu, trgovinu i usluge zastupanog po punomoćniku Zoran Lengelić</item>
    </derivirana_varijabla>
  </DomainObject.Predmet.ProtuStrankaListFormated>
  <DomainObject.Predmet.ProtuStrankaListFormatedOIB>
    <izvorni_sadrzaj>
      <item>LENGELIĆ jednostavno društvo s ograničenom odgovornošću za građevinu, trgovinu i usluge, OIB 89085545746 zastupanog po punomoćniku Zoran Lengelić</item>
    </izvorni_sadrzaj>
    <derivirana_varijabla naziv="DomainObject.Predmet.ProtuStrankaListFormatedOIB_1">
      <item>LENGELIĆ jednostavno društvo s ograničenom odgovornošću za građevinu, trgovinu i usluge, OIB 89085545746 zastupanog po punomoćniku Zoran Lengelić</item>
    </derivirana_varijabla>
  </DomainObject.Predmet.ProtuStrankaListFormatedOIB>
  <DomainObject.Predmet.ProtuStrankaListFormatedWithAdress>
    <izvorni_sadrzaj>
      <item>LENGELIĆ jednostavno društvo s ograničenom odgovornošću za građevinu, trgovinu i usluge, Botinovec 60, 48000 Botinovec zastupanog po punomoćniku Zoran Lengelić</item>
    </izvorni_sadrzaj>
    <derivirana_varijabla naziv="DomainObject.Predmet.ProtuStrankaListFormatedWithAdress_1">
      <item>LENGELIĆ jednostavno društvo s ograničenom odgovornošću za građevinu, trgovinu i usluge, Botinovec 60, 48000 Botinovec zastupanog po punomoćniku Zoran Lengelić</item>
    </derivirana_varijabla>
  </DomainObject.Predmet.ProtuStrankaListFormatedWithAdress>
  <DomainObject.Predmet.ProtuStrankaListFormatedWithAdressOIB>
    <izvorni_sadrzaj>
      <item>LENGELIĆ jednostavno društvo s ograničenom odgovornošću za građevinu, trgovinu i usluge, OIB 89085545746, Botinovec 60, 48000 Botinovec zastupanog po punomoćniku Zoran Lengelić</item>
    </izvorni_sadrzaj>
    <derivirana_varijabla naziv="DomainObject.Predmet.ProtuStrankaListFormatedWithAdressOIB_1">
      <item>LENGELIĆ jednostavno društvo s ograničenom odgovornošću za građevinu, trgovinu i usluge, OIB 89085545746, Botinovec 60, 48000 Botinovec zastupanog po punomoćniku Zoran Lengelić</item>
    </derivirana_varijabla>
  </DomainObject.Predmet.ProtuStrankaListFormatedWithAdressOIB>
  <DomainObject.Predmet.ProtuStrankaListNazivFormated>
    <izvorni_sadrzaj>
      <item>LENGELIĆ jednostavno društvo s ograničenom odgovornošću za građevinu, trgovinu i usluge</item>
    </izvorni_sadrzaj>
    <derivirana_varijabla naziv="DomainObject.Predmet.ProtuStrankaListNazivFormated_1">
      <item>LENGELIĆ jednostavno društvo s ograničenom odgovornošću za građevinu, trgovinu i usluge</item>
    </derivirana_varijabla>
  </DomainObject.Predmet.ProtuStrankaListNazivFormated>
  <DomainObject.Predmet.ProtuStrankaListNazivFormatedOIB>
    <izvorni_sadrzaj>
      <item>LENGELIĆ jednostavno društvo s ograničenom odgovornošću za građevinu, trgovinu i usluge, OIB 89085545746</item>
    </izvorni_sadrzaj>
    <derivirana_varijabla naziv="DomainObject.Predmet.ProtuStrankaListNazivFormatedOIB_1">
      <item>LENGELIĆ jednostavno društvo s ograničenom odgovornošću za građevinu, trgovinu i usluge, OIB 89085545746</item>
    </derivirana_varijabla>
  </DomainObject.Predmet.ProtuStrankaListNazivFormatedOIB>
  <DomainObject.Predmet.OstaliListFormated>
    <izvorni_sadrzaj>
      <item>Sudski registar</item>
      <item>Zoran Lengelić punomoćnik sudionika u postupku LENGELIĆ jednostavno društvo s ograničenom odgovornošću za građevinu, trgovinu i usluge</item>
    </izvorni_sadrzaj>
    <derivirana_varijabla naziv="DomainObject.Predmet.OstaliListFormated_1">
      <item>Sudski registar</item>
      <item>Zoran Lengelić punomoćnik sudionika u postupku LENGELIĆ jednostavno društvo s ograničenom odgovornošću za građevinu, trgovinu i usluge</item>
    </derivirana_varijabla>
  </DomainObject.Predmet.OstaliListFormated>
  <DomainObject.Predmet.OstaliListFormatedOIB>
    <izvorni_sadrzaj>
      <item>Sudski registar</item>
      <item>Zoran Lengelić, OIB 73454927831 punomoćnik sudionika u postupku LENGELIĆ jednostavno društvo s ograničenom odgovornošću za građevinu, trgovinu i usluge</item>
    </izvorni_sadrzaj>
    <derivirana_varijabla naziv="DomainObject.Predmet.OstaliListFormatedOIB_1">
      <item>Sudski registar</item>
      <item>Zoran Lengelić, OIB 73454927831 punomoćnik sudionika u postupku LENGELIĆ jednostavno društvo s ograničenom odgovornošću za građevinu, trgovinu i usluge</item>
    </derivirana_varijabla>
  </DomainObject.Predmet.OstaliListFormatedOIB>
  <DomainObject.Predmet.OstaliListFormatedWithAdress>
    <izvorni_sadrzaj>
      <item>Sudski registar</item>
      <item>Zoran Lengelić, Botinovec 60, 48314 Botinovec punomoćnik sudionika u postupku LENGELIĆ jednostavno društvo s ograničenom odgovornošću za građevinu, trgovinu i usluge</item>
    </izvorni_sadrzaj>
    <derivirana_varijabla naziv="DomainObject.Predmet.OstaliListFormatedWithAdress_1">
      <item>Sudski registar</item>
      <item>Zoran Lengelić, Botinovec 60, 48314 Botinovec punomoćnik sudionika u postupku LENGELIĆ jednostavno društvo s ograničenom odgovornošću za građevinu, trgovinu i usluge</item>
    </derivirana_varijabla>
  </DomainObject.Predmet.OstaliListFormatedWithAdress>
  <DomainObject.Predmet.OstaliListFormatedWithAdressOIB>
    <izvorni_sadrzaj>
      <item>Sudski registar</item>
      <item>Zoran Lengelić, OIB 73454927831, Botinovec 60, 48314 Botinovec punomoćnik sudionika u postupku LENGELIĆ jednostavno društvo s ograničenom odgovornošću za građevinu, trgovinu i usluge</item>
    </izvorni_sadrzaj>
    <derivirana_varijabla naziv="DomainObject.Predmet.OstaliListFormatedWithAdressOIB_1">
      <item>Sudski registar</item>
      <item>Zoran Lengelić, OIB 73454927831, Botinovec 60, 48314 Botinovec punomoćnik sudionika u postupku LENGELIĆ jednostavno društvo s ograničenom odgovornošću za građevinu, trgovinu i usluge</item>
    </derivirana_varijabla>
  </DomainObject.Predmet.OstaliListFormatedWithAdressOIB>
  <DomainObject.Predmet.OstaliListNazivFormated>
    <izvorni_sadrzaj>
      <item>Sudski registar</item>
      <item>Zoran Lengelić</item>
    </izvorni_sadrzaj>
    <derivirana_varijabla naziv="DomainObject.Predmet.OstaliListNazivFormated_1">
      <item>Sudski registar</item>
      <item>Zoran Lengelić</item>
    </derivirana_varijabla>
  </DomainObject.Predmet.OstaliListNazivFormated>
  <DomainObject.Predmet.OstaliListNazivFormatedOIB>
    <izvorni_sadrzaj>
      <item>Sudski registar</item>
      <item>Zoran Lengelić, OIB 73454927831</item>
    </izvorni_sadrzaj>
    <derivirana_varijabla naziv="DomainObject.Predmet.OstaliListNazivFormatedOIB_1">
      <item>Sudski registar</item>
      <item>Zoran Lengelić, OIB 73454927831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LENGELIĆ jednostavno društvo s ograničenom odgovornošću za građevinu, trgovinu i usluge</izvorni_sadrzaj>
    <derivirana_varijabla naziv="DomainObject.Predmet.ProtustrankaIDrugi_1">LENGELIĆ jednostavno društvo s ograničenom odgovornošću za građevinu,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LENGELIĆ jednostavno društvo s ograničenom odgovornošću za građevinu, trgovinu i usluge, OIB 89085545746, Botinovec 60, 48000 Botinovec</izvorni_sadrzaj>
    <derivirana_varijabla naziv="DomainObject.Predmet.ProtustrankaIDrugiAdressOIB_1">LENGELIĆ jednostavno društvo s ograničenom odgovornošću za građevinu, trgovinu i usluge, OIB 89085545746, Botinovec 60, 48000 Botinovec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LENGELIĆ jednostavno društvo s ograničenom odgovornošću za građevinu, trgovinu i usluge</item>
      <item>Sudski registar</item>
      <item>Zoran Lengelić</item>
    </izvorni_sadrzaj>
    <derivirana_varijabla naziv="DomainObject.Predmet.SudioniciListNaziv_1">
      <item>Financijska agencija</item>
      <item>LENGELIĆ jednostavno društvo s ograničenom odgovornošću za građevinu, trgovinu i usluge</item>
      <item>Sudski registar</item>
      <item>Zoran Lengelić</item>
    </derivirana_varijabla>
  </DomainObject.Predmet.SudioniciListNaziv>
  <DomainObject.Predmet.SudioniciListAdressOIB>
    <izvorni_sadrzaj>
      <item>Financijska agencija, OIB 85821130368, Ulica grada Vukovara 70,10000 Zagreb</item>
      <item>LENGELIĆ jednostavno društvo s ograničenom odgovornošću za građevinu, trgovinu i usluge, OIB 89085545746, Botinovec 60,48000 Botinovec</item>
      <item>Sudski registar</item>
      <item>Zoran Lengelić, OIB 73454927831, Botinovec 60,48314 Botinovec</item>
    </izvorni_sadrzaj>
    <derivirana_varijabla naziv="DomainObject.Predmet.SudioniciListAdressOIB_1">
      <item>Financijska agencija, OIB 85821130368, Ulica grada Vukovara 70,10000 Zagreb</item>
      <item>LENGELIĆ jednostavno društvo s ograničenom odgovornošću za građevinu, trgovinu i usluge, OIB 89085545746, Botinovec 60,48000 Botinovec</item>
      <item>Sudski registar</item>
      <item>Zoran Lengelić, OIB 73454927831, Botinovec 60,48314 Botinovec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89085545746</item>
      <item>, OIB null</item>
      <item>, OIB 73454927831</item>
    </izvorni_sadrzaj>
    <derivirana_varijabla naziv="DomainObject.Predmet.SudioniciListNazivOIB_1">
      <item>, OIB 85821130368</item>
      <item>, OIB 89085545746</item>
      <item>, OIB null</item>
      <item>, OIB 73454927831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B244E-8ACE-4B09-8497-A0B684046A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1093</properties:Characters>
  <properties:Lines>42</properties:Lines>
  <properties:Paragraphs>16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2018-02-20T12:29:00Z</cp:lastPrinted>
  <dcterms:modified xmlns:xsi="http://www.w3.org/2001/XMLSchema-instance" xsi:type="dcterms:W3CDTF">2018-02-20T12:29:00Z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ST-571-17-6 rješenje - poziv na uplatu predujma po NOVOM SZ Obrazac 3. - cl.62.st.5. SP.docx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