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b124" w14:paraId="b2ab124" w:rsidRDefault="00A0237A" w:rsidP="008C04AA" w:rsidR="008C04AA" w:rsidRPr="0077003A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</w:t>
      </w:r>
      <w:r w:rsidR="008C04AA" w:rsidRPr="0077003A">
        <w:rPr>
          <w:b/>
        </w:rPr>
        <w:t xml:space="preserve">    </w:t>
      </w:r>
      <w:r w:rsidR="008C04AA" w:rsidRPr="0077003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77003A">
        <w:rPr>
          <w:b/>
        </w:rPr>
        <w:t xml:space="preserve">                                                            </w:t>
      </w:r>
    </w:p>
    <w:p w:rsidRDefault="008C04AA" w:rsidP="006C4AE6" w:rsidR="008C04AA" w:rsidRPr="0077003A">
      <w:r w:rsidRPr="0077003A">
        <w:t xml:space="preserve"> REPUBLIKA HRVATSKA </w:t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</w:p>
    <w:p w:rsidRDefault="008C04AA" w:rsidP="006C4AE6" w:rsidR="008C04AA" w:rsidRPr="0077003A">
      <w:r w:rsidRPr="0077003A">
        <w:t xml:space="preserve"> TRGOVAČKI SUD U PAZINU</w:t>
      </w:r>
    </w:p>
    <w:p w:rsidRDefault="008C04AA" w:rsidP="006C4AE6" w:rsidR="008C04AA" w:rsidRPr="0077003A">
      <w:r w:rsidRPr="0077003A">
        <w:t xml:space="preserve"> 52000 PAZIN, Dršćevka 1</w:t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</w:p>
    <w:p w:rsidRDefault="008C04AA" w:rsidP="006C4AE6" w:rsidR="008C04AA" w:rsidRPr="0077003A"/>
    <w:p w:rsidRDefault="008C04AA" w:rsidP="008C04AA" w:rsidR="008C04AA">
      <w:pPr>
        <w:jc w:val="center"/>
      </w:pPr>
      <w:r w:rsidRPr="0077003A">
        <w:t>R E P U B L I K A   H R V A T S K A</w:t>
      </w:r>
    </w:p>
    <w:p w:rsidRDefault="0077003A" w:rsidP="008C04AA" w:rsidR="0077003A" w:rsidRPr="0077003A">
      <w:pPr>
        <w:jc w:val="center"/>
      </w:pPr>
    </w:p>
    <w:p w:rsidRDefault="008C04AA" w:rsidP="008C04AA" w:rsidR="008C04AA" w:rsidRPr="0077003A">
      <w:pPr>
        <w:jc w:val="center"/>
      </w:pPr>
      <w:r w:rsidRPr="0077003A">
        <w:t>R J E Š E N J E</w:t>
      </w:r>
    </w:p>
    <w:p w:rsidRDefault="008C04AA" w:rsidP="008C04AA" w:rsidR="008C04AA" w:rsidRPr="0077003A">
      <w:pPr>
        <w:jc w:val="both"/>
      </w:pPr>
    </w:p>
    <w:p w:rsidRDefault="008C04AA" w:rsidP="008C04AA" w:rsidR="008C04AA" w:rsidRPr="0077003A">
      <w:pPr>
        <w:jc w:val="both"/>
      </w:pPr>
      <w:r w:rsidRPr="0077003A">
        <w:tab/>
      </w:r>
      <w:r w:rsidR="008D67D3" w:rsidRPr="0077003A">
        <w:t xml:space="preserve">Trgovački sud u Pazinu, po sucu Ivanu Dujiću, po prijedlogu predlagatelja FINE, OIB: 85821130368, RC Rijeka, Podružnica Pula, Giardini 5, radi otvaranja stečajnog postupka nad dužnikom </w:t>
      </w:r>
      <w:r w:rsidR="00EB787F" w:rsidRPr="0077003A">
        <w:t>FOLAN d.o.o. Pula, Prilaz Puljskih Španjolskih boraca 4, OIB: 86619734573, 14</w:t>
      </w:r>
      <w:r w:rsidR="008D67D3" w:rsidRPr="0077003A">
        <w:t>. s</w:t>
      </w:r>
      <w:r w:rsidR="00EB787F" w:rsidRPr="0077003A">
        <w:t>rpnja</w:t>
      </w:r>
      <w:r w:rsidR="008D67D3" w:rsidRPr="0077003A">
        <w:t xml:space="preserve"> 2016.</w:t>
      </w:r>
    </w:p>
    <w:p w:rsidRDefault="008C04AA" w:rsidP="008C04AA" w:rsidR="008C04AA" w:rsidRPr="0077003A">
      <w:pPr>
        <w:jc w:val="center"/>
      </w:pPr>
      <w:r w:rsidRPr="0077003A">
        <w:t>r i j e š i o  j e</w:t>
      </w:r>
    </w:p>
    <w:p w:rsidRDefault="008C04AA" w:rsidP="008C04AA" w:rsidR="008C04AA" w:rsidRPr="0077003A">
      <w:pPr>
        <w:jc w:val="center"/>
      </w:pPr>
    </w:p>
    <w:p w:rsidRDefault="008C04AA" w:rsidP="008C04AA" w:rsidR="008C04AA" w:rsidRPr="0077003A">
      <w:pPr>
        <w:jc w:val="both"/>
      </w:pPr>
      <w:r w:rsidRPr="0077003A">
        <w:tab/>
        <w:t>I.</w:t>
      </w:r>
      <w:r w:rsidRPr="0077003A">
        <w:tab/>
        <w:t xml:space="preserve">Otvara se stečajni postupak nad dužnikom </w:t>
      </w:r>
      <w:r w:rsidR="00EB787F" w:rsidRPr="0077003A">
        <w:t>FOLAN d.o.o. Pula, Prilaz Puljskih Španjolskih boraca 4, OIB: 86619734573</w:t>
      </w:r>
      <w:r w:rsidR="00C764D7" w:rsidRPr="0077003A">
        <w:t>,</w:t>
      </w:r>
      <w:r w:rsidRPr="0077003A">
        <w:t xml:space="preserve"> </w:t>
      </w:r>
      <w:r w:rsidR="00220C40" w:rsidRPr="0077003A">
        <w:t>dana 1</w:t>
      </w:r>
      <w:r w:rsidR="00EB787F" w:rsidRPr="0077003A">
        <w:t>4</w:t>
      </w:r>
      <w:r w:rsidR="00DE0F0E" w:rsidRPr="0077003A">
        <w:t xml:space="preserve">. </w:t>
      </w:r>
      <w:r w:rsidR="00220C40" w:rsidRPr="0077003A">
        <w:t>s</w:t>
      </w:r>
      <w:r w:rsidR="00EB787F" w:rsidRPr="0077003A">
        <w:t>rp</w:t>
      </w:r>
      <w:r w:rsidR="00220C40" w:rsidRPr="0077003A">
        <w:t>nja 2016</w:t>
      </w:r>
      <w:r w:rsidR="00DE0F0E" w:rsidRPr="0077003A">
        <w:t xml:space="preserve">. g. </w:t>
      </w:r>
      <w:r w:rsidRPr="0077003A">
        <w:t xml:space="preserve">u </w:t>
      </w:r>
      <w:r w:rsidR="00220C40" w:rsidRPr="0077003A">
        <w:t>15</w:t>
      </w:r>
      <w:r w:rsidRPr="0077003A">
        <w:t>:</w:t>
      </w:r>
      <w:r w:rsidR="00DE0F0E" w:rsidRPr="0077003A">
        <w:t>00</w:t>
      </w:r>
      <w:r w:rsidRPr="0077003A">
        <w:t xml:space="preserve"> sati.</w:t>
      </w:r>
    </w:p>
    <w:p w:rsidRDefault="008C04AA" w:rsidP="008C04AA" w:rsidR="008C04AA" w:rsidRPr="0077003A">
      <w:pPr>
        <w:jc w:val="both"/>
      </w:pPr>
    </w:p>
    <w:p w:rsidRDefault="008C04AA" w:rsidP="002C6DB4" w:rsidR="008C04AA" w:rsidRPr="0077003A">
      <w:pPr>
        <w:jc w:val="both"/>
      </w:pPr>
      <w:r w:rsidRPr="0077003A">
        <w:tab/>
        <w:t>II.</w:t>
      </w:r>
      <w:r w:rsidRPr="0077003A">
        <w:tab/>
        <w:t xml:space="preserve">Za stečajnog upravitelja imenuje se </w:t>
      </w:r>
      <w:r w:rsidR="00440884" w:rsidRPr="0077003A">
        <w:t xml:space="preserve">Dražen </w:t>
      </w:r>
      <w:r w:rsidR="002C6DB4" w:rsidRPr="0077003A">
        <w:t xml:space="preserve">Vidman </w:t>
      </w:r>
      <w:r w:rsidR="00440884" w:rsidRPr="0077003A">
        <w:t xml:space="preserve">iz Ivanca,V. Nazora 77, OIB </w:t>
      </w:r>
      <w:r w:rsidR="002C6DB4" w:rsidRPr="0077003A">
        <w:t>42883746819</w:t>
      </w:r>
      <w:r w:rsidR="00220C40" w:rsidRPr="0077003A">
        <w:t>.</w:t>
      </w:r>
    </w:p>
    <w:p w:rsidRDefault="008C04AA" w:rsidP="008C04AA" w:rsidR="008C04AA" w:rsidRPr="0077003A">
      <w:pPr>
        <w:jc w:val="both"/>
      </w:pPr>
    </w:p>
    <w:p w:rsidRDefault="008C04AA" w:rsidP="008C04AA" w:rsidR="008C04AA" w:rsidRPr="0077003A">
      <w:pPr>
        <w:jc w:val="both"/>
      </w:pPr>
      <w:r w:rsidRPr="0077003A">
        <w:tab/>
        <w:t>III.</w:t>
      </w:r>
      <w:r w:rsidRPr="0077003A">
        <w:tab/>
        <w:t>Pozivaju se vjerovnici da u</w:t>
      </w:r>
      <w:r w:rsidR="00C764D7" w:rsidRPr="0077003A">
        <w:t xml:space="preserve"> roku od 6</w:t>
      </w:r>
      <w:r w:rsidRPr="0077003A">
        <w:t xml:space="preserve">0 dana od </w:t>
      </w:r>
      <w:r w:rsidR="00C764D7" w:rsidRPr="0077003A">
        <w:t xml:space="preserve">dana objave ovog rješenja na mrežnoj stranici e-Oglasna ploča Trgovačkog suda u Pazinu, </w:t>
      </w:r>
      <w:r w:rsidRPr="0077003A">
        <w:t xml:space="preserve">prijave svoje tražbine na adresu stečajnog upravitelja </w:t>
      </w:r>
      <w:r w:rsidR="00887DAA" w:rsidRPr="0077003A">
        <w:t>na propisanom obrascu</w:t>
      </w:r>
      <w:r w:rsidRPr="0077003A">
        <w:t xml:space="preserve"> u dva pri</w:t>
      </w:r>
      <w:r w:rsidR="00C764D7" w:rsidRPr="0077003A">
        <w:t>mjerka</w:t>
      </w:r>
      <w:r w:rsidR="00887DAA" w:rsidRPr="0077003A">
        <w:t>, sa sadržajem</w:t>
      </w:r>
      <w:r w:rsidR="001A1476" w:rsidRPr="0077003A">
        <w:t xml:space="preserve"> prijave</w:t>
      </w:r>
      <w:r w:rsidR="00887DAA" w:rsidRPr="0077003A">
        <w:t xml:space="preserve"> i prilogom isprava</w:t>
      </w:r>
      <w:r w:rsidR="00C764D7" w:rsidRPr="0077003A">
        <w:t xml:space="preserve"> </w:t>
      </w:r>
      <w:r w:rsidR="00EE7DC4" w:rsidRPr="0077003A">
        <w:t>propisanim odredbom</w:t>
      </w:r>
      <w:r w:rsidR="00C764D7" w:rsidRPr="0077003A">
        <w:t xml:space="preserve"> čl.</w:t>
      </w:r>
      <w:r w:rsidRPr="0077003A">
        <w:t xml:space="preserve"> </w:t>
      </w:r>
      <w:r w:rsidR="00887DAA" w:rsidRPr="0077003A">
        <w:t>257</w:t>
      </w:r>
      <w:r w:rsidRPr="0077003A">
        <w:t>.</w:t>
      </w:r>
      <w:r w:rsidR="00887DAA" w:rsidRPr="0077003A">
        <w:t xml:space="preserve"> st. 1. i 2.</w:t>
      </w:r>
      <w:r w:rsidRPr="0077003A">
        <w:t xml:space="preserve"> Stečajnog zakona (Narodne novine br. </w:t>
      </w:r>
      <w:r w:rsidR="00774CCA" w:rsidRPr="0077003A">
        <w:t>71/15</w:t>
      </w:r>
      <w:r w:rsidRPr="0077003A">
        <w:t>, dalje: SZ).</w:t>
      </w:r>
      <w:r w:rsidR="00896573" w:rsidRPr="0077003A">
        <w:t xml:space="preserve"> </w:t>
      </w:r>
      <w:r w:rsidRPr="0077003A">
        <w:t xml:space="preserve">Prijavi treba priložiti dokaz o plaćanju pristojbe u visini od 2% prijavljene tražbine, ali ne više od 500,00 kn i to u korist Državnog proračuna </w:t>
      </w:r>
      <w:r w:rsidR="00EE7DC4" w:rsidRPr="0077003A">
        <w:rPr>
          <w:bCs/>
        </w:rPr>
        <w:t>HR12 1001005 1863000160</w:t>
      </w:r>
      <w:r w:rsidRPr="0077003A">
        <w:t xml:space="preserve"> poziv na broj 64 5045-48752-</w:t>
      </w:r>
      <w:r w:rsidR="00EB787F" w:rsidRPr="0077003A">
        <w:t>665</w:t>
      </w:r>
      <w:r w:rsidRPr="0077003A">
        <w:t>201</w:t>
      </w:r>
      <w:r w:rsidR="00EB787F" w:rsidRPr="0077003A">
        <w:t>6</w:t>
      </w:r>
      <w:r w:rsidRPr="0077003A">
        <w:t xml:space="preserve">. Zaposlenici koji prijavljuju svoja potraživanja po osnovu rada ne moraju platiti pristojbu. </w:t>
      </w:r>
    </w:p>
    <w:p w:rsidRDefault="008C04AA" w:rsidP="008C04AA" w:rsidR="008C04AA" w:rsidRPr="0077003A">
      <w:pPr>
        <w:jc w:val="both"/>
      </w:pPr>
    </w:p>
    <w:p w:rsidRDefault="008C04AA" w:rsidP="008C04AA" w:rsidR="008C04AA" w:rsidRPr="0077003A">
      <w:pPr>
        <w:jc w:val="both"/>
      </w:pPr>
      <w:r w:rsidRPr="0077003A">
        <w:tab/>
        <w:t>IV.</w:t>
      </w:r>
      <w:r w:rsidRPr="0077003A">
        <w:tab/>
      </w:r>
      <w:r w:rsidR="00EE7DC4" w:rsidRPr="0077003A">
        <w:t>Prijavu tražbine podnesenu nakon isteka roka za prijavljivanje sud će odbaciti rješenjem (čl. 257. st. 6. SZ-a).</w:t>
      </w:r>
    </w:p>
    <w:p w:rsidRDefault="008C04AA" w:rsidP="008C04AA" w:rsidR="008C04AA" w:rsidRPr="0077003A">
      <w:pPr>
        <w:jc w:val="both"/>
      </w:pPr>
      <w:r w:rsidRPr="0077003A">
        <w:tab/>
        <w:t xml:space="preserve">Samo prijave dostavljene na </w:t>
      </w:r>
      <w:r w:rsidR="00EE7DC4" w:rsidRPr="0077003A">
        <w:t>način</w:t>
      </w:r>
      <w:r w:rsidRPr="0077003A">
        <w:t xml:space="preserve"> koj</w:t>
      </w:r>
      <w:r w:rsidR="00EE7DC4" w:rsidRPr="0077003A">
        <w:t>i je naveden</w:t>
      </w:r>
      <w:r w:rsidRPr="0077003A">
        <w:t xml:space="preserve"> u točki I</w:t>
      </w:r>
      <w:r w:rsidR="00EE7DC4" w:rsidRPr="0077003A">
        <w:t>I</w:t>
      </w:r>
      <w:r w:rsidRPr="0077003A">
        <w:t xml:space="preserve">I. ovog rješenja smatraju se urednima i pravovremenima. </w:t>
      </w:r>
    </w:p>
    <w:p w:rsidRDefault="008C04AA" w:rsidP="008C04AA" w:rsidR="008C04AA" w:rsidRPr="0077003A">
      <w:pPr>
        <w:jc w:val="both"/>
      </w:pPr>
      <w:r w:rsidRPr="0077003A">
        <w:tab/>
      </w:r>
    </w:p>
    <w:p w:rsidRDefault="008C04AA" w:rsidP="008C04AA" w:rsidR="008C04AA" w:rsidRPr="0077003A">
      <w:pPr>
        <w:jc w:val="both"/>
      </w:pPr>
      <w:r w:rsidRPr="0077003A">
        <w:tab/>
        <w:t>V.</w:t>
      </w:r>
      <w:r w:rsidRPr="0077003A">
        <w:tab/>
        <w:t>Razlučni i izlučni vjerovnici se pozivaju da u roku iz t. III. ovog rješenja obavijeste stečajnog upravitelja o svojim pravima</w:t>
      </w:r>
      <w:r w:rsidR="006E061C" w:rsidRPr="0077003A">
        <w:t>, sukladno odredbi čl. 258</w:t>
      </w:r>
      <w:r w:rsidRPr="0077003A">
        <w:t xml:space="preserve">. st. </w:t>
      </w:r>
      <w:r w:rsidR="006E061C" w:rsidRPr="0077003A">
        <w:t>1</w:t>
      </w:r>
      <w:r w:rsidRPr="0077003A">
        <w:t xml:space="preserve">. i </w:t>
      </w:r>
      <w:r w:rsidR="006E061C" w:rsidRPr="0077003A">
        <w:t>2</w:t>
      </w:r>
      <w:r w:rsidRPr="0077003A">
        <w:t xml:space="preserve">. SZ-a. </w:t>
      </w:r>
    </w:p>
    <w:p w:rsidRDefault="008C04AA" w:rsidP="008C04AA" w:rsidR="008C04AA" w:rsidRPr="0077003A">
      <w:pPr>
        <w:jc w:val="both"/>
      </w:pPr>
      <w:r w:rsidRPr="0077003A">
        <w:tab/>
      </w:r>
    </w:p>
    <w:p w:rsidRDefault="008C04AA" w:rsidP="008C04AA" w:rsidR="008C04AA" w:rsidRPr="0077003A">
      <w:pPr>
        <w:jc w:val="both"/>
      </w:pPr>
      <w:r w:rsidRPr="0077003A">
        <w:tab/>
        <w:t>VI.</w:t>
      </w:r>
      <w:r w:rsidRPr="0077003A">
        <w:tab/>
        <w:t>Pozivaju se dužnikovi dužnici da svoje obveze</w:t>
      </w:r>
      <w:r w:rsidR="00A347DB" w:rsidRPr="0077003A">
        <w:t xml:space="preserve"> bez odgode ispunjavaju stečajnom upravitelju za stečajnog dužnika</w:t>
      </w:r>
      <w:r w:rsidRPr="0077003A">
        <w:t xml:space="preserve">. </w:t>
      </w:r>
    </w:p>
    <w:p w:rsidRDefault="008C04AA" w:rsidP="008C04AA" w:rsidR="008C04AA" w:rsidRPr="0077003A">
      <w:pPr>
        <w:jc w:val="both"/>
      </w:pPr>
      <w:r w:rsidRPr="0077003A">
        <w:tab/>
      </w:r>
    </w:p>
    <w:p w:rsidRDefault="008C04AA" w:rsidP="008C04AA" w:rsidR="000D7CB0" w:rsidRPr="0077003A">
      <w:pPr>
        <w:jc w:val="both"/>
      </w:pPr>
      <w:r w:rsidRPr="0077003A">
        <w:tab/>
        <w:t>VII.</w:t>
      </w:r>
      <w:r w:rsidRPr="0077003A">
        <w:tab/>
        <w:t>Otvaranje stečajnog postupka upisati će se u sudski registar ovog suda</w:t>
      </w:r>
      <w:r w:rsidR="000D7CB0" w:rsidRPr="0077003A">
        <w:t xml:space="preserve">. </w:t>
      </w:r>
      <w:r w:rsidRPr="0077003A">
        <w:t xml:space="preserve"> </w:t>
      </w:r>
    </w:p>
    <w:p w:rsidRDefault="008C04AA" w:rsidP="008C04AA" w:rsidR="008C04AA" w:rsidRPr="0077003A"/>
    <w:p w:rsidRDefault="008C04AA" w:rsidP="00A85502" w:rsidR="00A85502" w:rsidRPr="0077003A">
      <w:r w:rsidRPr="0077003A">
        <w:tab/>
      </w:r>
      <w:r w:rsidR="00A85502" w:rsidRPr="0077003A">
        <w:t>VIII.</w:t>
      </w:r>
      <w:r w:rsidR="00A85502" w:rsidRPr="0077003A">
        <w:tab/>
        <w:t xml:space="preserve">Ispitno ročište na kojem će se ispitivati prijavljene tražbine određuje se za dan </w:t>
      </w:r>
    </w:p>
    <w:p w:rsidRDefault="00A85502" w:rsidP="00A85502" w:rsidR="00A85502" w:rsidRPr="0077003A"/>
    <w:p w:rsidRDefault="002C6DB4" w:rsidP="00A85502" w:rsidR="00A85502" w:rsidRPr="0077003A">
      <w:pPr>
        <w:jc w:val="center"/>
      </w:pPr>
      <w:r w:rsidRPr="0077003A">
        <w:t>11</w:t>
      </w:r>
      <w:r w:rsidR="00A85502" w:rsidRPr="0077003A">
        <w:t xml:space="preserve">. </w:t>
      </w:r>
      <w:r w:rsidRPr="0077003A">
        <w:t>listopada</w:t>
      </w:r>
      <w:r w:rsidR="00A85502" w:rsidRPr="0077003A">
        <w:t xml:space="preserve"> 2016. g. u 9:</w:t>
      </w:r>
      <w:r w:rsidRPr="0077003A">
        <w:t>3</w:t>
      </w:r>
      <w:r w:rsidR="00A85502" w:rsidRPr="0077003A">
        <w:t>0 sati,</w:t>
      </w:r>
    </w:p>
    <w:p w:rsidRDefault="00A85502" w:rsidP="00A85502" w:rsidR="00A85502" w:rsidRPr="0077003A">
      <w:pPr>
        <w:jc w:val="center"/>
      </w:pPr>
      <w:r w:rsidRPr="0077003A">
        <w:t>sudnica broj 1,</w:t>
      </w:r>
    </w:p>
    <w:p w:rsidRDefault="00A85502" w:rsidP="00A85502" w:rsidR="00A85502" w:rsidRPr="0077003A">
      <w:pPr>
        <w:jc w:val="center"/>
      </w:pPr>
      <w:r w:rsidRPr="0077003A">
        <w:lastRenderedPageBreak/>
        <w:t>u Trgovačkom sudu u Pazinu,</w:t>
      </w:r>
    </w:p>
    <w:p w:rsidRDefault="00A85502" w:rsidP="00A85502" w:rsidR="00A85502" w:rsidRPr="0077003A">
      <w:pPr>
        <w:jc w:val="center"/>
      </w:pPr>
      <w:r w:rsidRPr="0077003A">
        <w:t>Dršćevka 1.</w:t>
      </w:r>
    </w:p>
    <w:p w:rsidRDefault="00A85502" w:rsidP="00A85502" w:rsidR="00A85502" w:rsidRPr="0077003A"/>
    <w:p w:rsidRDefault="00A85502" w:rsidP="00A85502" w:rsidR="00A85502" w:rsidRPr="0077003A">
      <w:r w:rsidRPr="0077003A">
        <w:tab/>
        <w:t>IX.</w:t>
      </w:r>
      <w:r w:rsidRPr="0077003A">
        <w:tab/>
        <w:t xml:space="preserve">Izvještajno ročište na kojem će se na temelju izvješća stečajnog upravitelja odlučivati o daljnjem tijeku stečajnog postupka određuje se za dan </w:t>
      </w:r>
    </w:p>
    <w:p w:rsidRDefault="00A85502" w:rsidP="00A85502" w:rsidR="00A85502" w:rsidRPr="0077003A"/>
    <w:p w:rsidRDefault="002C6DB4" w:rsidP="00A85502" w:rsidR="00A85502" w:rsidRPr="0077003A">
      <w:pPr>
        <w:jc w:val="center"/>
      </w:pPr>
      <w:r w:rsidRPr="0077003A">
        <w:t>1</w:t>
      </w:r>
      <w:r w:rsidR="00A85502" w:rsidRPr="0077003A">
        <w:t xml:space="preserve">1. </w:t>
      </w:r>
      <w:r w:rsidRPr="0077003A">
        <w:t>listopada</w:t>
      </w:r>
      <w:r w:rsidR="00A85502" w:rsidRPr="0077003A">
        <w:t xml:space="preserve"> 2016. g. u 10:00 sati,</w:t>
      </w:r>
    </w:p>
    <w:p w:rsidRDefault="00A85502" w:rsidP="00A85502" w:rsidR="00A85502" w:rsidRPr="0077003A">
      <w:pPr>
        <w:jc w:val="center"/>
      </w:pPr>
      <w:r w:rsidRPr="0077003A">
        <w:t>sudnica broj 1,</w:t>
      </w:r>
    </w:p>
    <w:p w:rsidRDefault="00A85502" w:rsidP="00A85502" w:rsidR="00A85502" w:rsidRPr="0077003A">
      <w:pPr>
        <w:jc w:val="center"/>
      </w:pPr>
      <w:r w:rsidRPr="0077003A">
        <w:t>u Trgovačkom sudu u Pazinu,</w:t>
      </w:r>
    </w:p>
    <w:p w:rsidRDefault="00A85502" w:rsidP="00A85502" w:rsidR="008C04AA" w:rsidRPr="0077003A">
      <w:pPr>
        <w:jc w:val="center"/>
      </w:pPr>
      <w:r w:rsidRPr="0077003A">
        <w:t>Dršćevka 1.</w:t>
      </w:r>
    </w:p>
    <w:p w:rsidRDefault="0073321E" w:rsidP="00A85502" w:rsidR="0073321E" w:rsidRPr="0077003A">
      <w:pPr>
        <w:jc w:val="center"/>
      </w:pPr>
    </w:p>
    <w:p w:rsidRDefault="008C04AA" w:rsidP="008C04AA" w:rsidR="008C04AA" w:rsidRPr="0077003A">
      <w:pPr>
        <w:jc w:val="center"/>
      </w:pPr>
      <w:r w:rsidRPr="0077003A">
        <w:t>Obrazloženje</w:t>
      </w:r>
    </w:p>
    <w:p w:rsidRDefault="00664682" w:rsidP="008C04AA" w:rsidR="00664682" w:rsidRPr="0077003A">
      <w:pPr>
        <w:jc w:val="both"/>
      </w:pPr>
    </w:p>
    <w:p w:rsidRDefault="00664682" w:rsidP="008C04AA" w:rsidR="00664682" w:rsidRPr="0077003A">
      <w:pPr>
        <w:jc w:val="both"/>
      </w:pPr>
      <w:r w:rsidRPr="0077003A">
        <w:tab/>
        <w:t xml:space="preserve">Prijedlog za otvaranje stečajnog postupka podnijela je FINA po odredbi čl. </w:t>
      </w:r>
      <w:r w:rsidR="00D72E95" w:rsidRPr="0077003A">
        <w:t>444</w:t>
      </w:r>
      <w:r w:rsidRPr="0077003A">
        <w:t xml:space="preserve">. st. </w:t>
      </w:r>
      <w:r w:rsidR="00D72E95" w:rsidRPr="0077003A">
        <w:t>2</w:t>
      </w:r>
      <w:r w:rsidRPr="0077003A">
        <w:t xml:space="preserve">. </w:t>
      </w:r>
      <w:r w:rsidR="00D72E95" w:rsidRPr="0077003A">
        <w:t>Stečajnog zakona (dalje: SZ)</w:t>
      </w:r>
      <w:r w:rsidRPr="0077003A">
        <w:t xml:space="preserve">. </w:t>
      </w:r>
    </w:p>
    <w:p w:rsidRDefault="00153A82" w:rsidP="008C04AA" w:rsidR="00153A82" w:rsidRPr="0077003A">
      <w:pPr>
        <w:jc w:val="both"/>
      </w:pPr>
    </w:p>
    <w:p w:rsidRDefault="00664682" w:rsidP="003E1935" w:rsidR="003E1935" w:rsidRPr="0077003A">
      <w:pPr>
        <w:jc w:val="both"/>
      </w:pPr>
      <w:r w:rsidRPr="0077003A">
        <w:tab/>
        <w:t>Rješenjem ovog suda posl.br. St-</w:t>
      </w:r>
      <w:r w:rsidR="003E1935" w:rsidRPr="0077003A">
        <w:t>665</w:t>
      </w:r>
      <w:r w:rsidRPr="0077003A">
        <w:t>/1</w:t>
      </w:r>
      <w:r w:rsidR="003E1935" w:rsidRPr="0077003A">
        <w:t>6</w:t>
      </w:r>
      <w:r w:rsidRPr="0077003A">
        <w:t>-</w:t>
      </w:r>
      <w:r w:rsidR="00896573" w:rsidRPr="0077003A">
        <w:t>5</w:t>
      </w:r>
      <w:r w:rsidRPr="0077003A">
        <w:t xml:space="preserve"> od </w:t>
      </w:r>
      <w:r w:rsidR="003E1935" w:rsidRPr="0077003A">
        <w:t>20. travnja 2016. odlučeno je:</w:t>
      </w:r>
    </w:p>
    <w:p w:rsidRDefault="003E1935" w:rsidP="003E1935" w:rsidR="003E1935" w:rsidRPr="0077003A">
      <w:pPr>
        <w:jc w:val="both"/>
      </w:pPr>
      <w:r w:rsidRPr="0077003A">
        <w:tab/>
        <w:t>„I.</w:t>
      </w:r>
      <w:r w:rsidRPr="0077003A">
        <w:tab/>
        <w:t xml:space="preserve">Temeljem čl. 115. st. 1. Stečajnog zakona (Narodne novine broj 71/15, dalje: SZ) pokreće se prethodni postupak radi utvrđivanja pretpostavki za otvaranje stečajnog postupka nad dužnikom FOLAN d.o.o. Pula, Prilaz Puljskih Španjolskih boraca 4, OIB: 86619734573, te se određuje ročište radi očitovanja o prijedlogu za otvaranje stečajnoga postupka (čl. 123. SZ-a) i radi rasprave o pretpostavkama za otvaranje stečajnoga postupka (čl. 128. st. 1. SZ-a) za dan </w:t>
      </w:r>
    </w:p>
    <w:p w:rsidRDefault="003E1935" w:rsidP="003E1935" w:rsidR="003E1935" w:rsidRPr="0077003A">
      <w:pPr>
        <w:jc w:val="both"/>
      </w:pPr>
      <w:r w:rsidRPr="0077003A">
        <w:tab/>
        <w:t>09. lipnja 2016. u 10:20 sati, u Trgovačkom sudu u Pazinu, Dršćevka 1, sudnica 1,</w:t>
      </w:r>
    </w:p>
    <w:p w:rsidRDefault="003E1935" w:rsidP="003E1935" w:rsidR="003E1935" w:rsidRPr="0077003A">
      <w:pPr>
        <w:jc w:val="both"/>
      </w:pPr>
      <w:r w:rsidRPr="0077003A">
        <w:t>na koje se pozivaju:</w:t>
      </w:r>
    </w:p>
    <w:p w:rsidRDefault="003E1935" w:rsidP="003E1935" w:rsidR="003E1935" w:rsidRPr="0077003A">
      <w:pPr>
        <w:jc w:val="both"/>
      </w:pPr>
      <w:r w:rsidRPr="0077003A">
        <w:tab/>
      </w:r>
      <w:r w:rsidRPr="0077003A">
        <w:tab/>
        <w:t>-  predlagatelj,</w:t>
      </w:r>
    </w:p>
    <w:p w:rsidRDefault="003E1935" w:rsidP="003E1935" w:rsidR="003E1935" w:rsidRPr="0077003A">
      <w:pPr>
        <w:jc w:val="both"/>
      </w:pPr>
      <w:r w:rsidRPr="0077003A">
        <w:tab/>
      </w:r>
      <w:r w:rsidRPr="0077003A">
        <w:tab/>
        <w:t xml:space="preserve">-  dužnik, </w:t>
      </w:r>
    </w:p>
    <w:p w:rsidRDefault="003E1935" w:rsidP="003E1935" w:rsidR="003E1935" w:rsidRPr="0077003A">
      <w:pPr>
        <w:jc w:val="both"/>
      </w:pPr>
      <w:r w:rsidRPr="0077003A">
        <w:tab/>
      </w:r>
      <w:r w:rsidRPr="0077003A">
        <w:tab/>
        <w:t xml:space="preserve">-  zakonski zastupnik dužnika – Goran Ban iz Pule, Prilaz Puljskih Španjolskih boraca 4, </w:t>
      </w:r>
    </w:p>
    <w:p w:rsidRDefault="003E1935" w:rsidP="003E1935" w:rsidR="003E1935" w:rsidRPr="0077003A">
      <w:pPr>
        <w:jc w:val="both"/>
      </w:pPr>
      <w:r w:rsidRPr="0077003A">
        <w:tab/>
      </w:r>
      <w:r w:rsidRPr="0077003A">
        <w:tab/>
        <w:t>-  zakonski zastupnik dužnika – Avgusta Kafol iz Republike Slovenije, Sežana, Komen 106.</w:t>
      </w:r>
    </w:p>
    <w:p w:rsidRDefault="003E1935" w:rsidP="003E1935" w:rsidR="003E1935" w:rsidRPr="0077003A">
      <w:pPr>
        <w:jc w:val="both"/>
      </w:pPr>
      <w:r w:rsidRPr="0077003A">
        <w:tab/>
        <w:t>Pozvane osobe se o prijedlogu za otvaranje stečajnoga postupka mogu očitovati i pisano (čl. 123. st. 1. i 2. SZ-a).</w:t>
      </w:r>
    </w:p>
    <w:p w:rsidRDefault="003E1935" w:rsidP="003E1935" w:rsidR="003E1935" w:rsidRPr="0077003A">
      <w:pPr>
        <w:jc w:val="both"/>
      </w:pPr>
      <w:r w:rsidRPr="0077003A">
        <w:tab/>
        <w:t>II.</w:t>
      </w:r>
      <w:r w:rsidRPr="0077003A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664682" w:rsidP="003E1935" w:rsidR="00664682" w:rsidRPr="0077003A">
      <w:pPr>
        <w:jc w:val="both"/>
      </w:pPr>
    </w:p>
    <w:p w:rsidRDefault="003E1935" w:rsidP="00CB6E60" w:rsidR="00CB6E60" w:rsidRPr="0077003A">
      <w:pPr>
        <w:jc w:val="both"/>
      </w:pPr>
      <w:r w:rsidRPr="0077003A">
        <w:tab/>
      </w:r>
      <w:r w:rsidR="00CB6E60" w:rsidRPr="0077003A">
        <w:t>Na ročište od 09. lipnja 2016. pristupili su zakonski zastupnici dužnika Goran Ban i Avgusta Kafol, koji su naveli da je dužnik prezadužen, da ne posluje, da su suglasni sa prijedlogom za otvaranje stečajnog postupka te da dužnik nema u vlasništvu nekretnina niti pokretnina veće vrijednosti.</w:t>
      </w:r>
    </w:p>
    <w:p w:rsidRDefault="00CB6E60" w:rsidP="00CB6E60" w:rsidR="00CB6E60" w:rsidRPr="0077003A">
      <w:pPr>
        <w:jc w:val="both"/>
      </w:pPr>
      <w:r w:rsidRPr="0077003A">
        <w:t xml:space="preserve"> </w:t>
      </w:r>
    </w:p>
    <w:p w:rsidRDefault="00CB6E60" w:rsidP="00CB6E60" w:rsidR="00B90BC5" w:rsidRPr="0077003A">
      <w:pPr>
        <w:jc w:val="both"/>
      </w:pPr>
      <w:r w:rsidRPr="0077003A">
        <w:tab/>
        <w:t xml:space="preserve">Budući da nije utvrđeno da dužnik ima imovinu dovoljnu za namirenje troškova  postupka, </w:t>
      </w:r>
      <w:r w:rsidR="00D72E95" w:rsidRPr="0077003A">
        <w:t>r</w:t>
      </w:r>
      <w:r w:rsidR="00B90BC5" w:rsidRPr="0077003A">
        <w:t>ješenjem p</w:t>
      </w:r>
      <w:r w:rsidR="00664682" w:rsidRPr="0077003A">
        <w:t>osl</w:t>
      </w:r>
      <w:r w:rsidR="00B90BC5" w:rsidRPr="0077003A">
        <w:t>.</w:t>
      </w:r>
      <w:r w:rsidR="00664682" w:rsidRPr="0077003A">
        <w:t>br</w:t>
      </w:r>
      <w:r w:rsidR="00B90BC5" w:rsidRPr="0077003A">
        <w:t>.</w:t>
      </w:r>
      <w:r w:rsidR="00664682" w:rsidRPr="0077003A">
        <w:t xml:space="preserve"> St-</w:t>
      </w:r>
      <w:r w:rsidR="00D72E95" w:rsidRPr="0077003A">
        <w:t>665/16</w:t>
      </w:r>
      <w:r w:rsidR="00664682" w:rsidRPr="0077003A">
        <w:t>-1</w:t>
      </w:r>
      <w:r w:rsidR="00D72E95" w:rsidRPr="0077003A">
        <w:t>2</w:t>
      </w:r>
      <w:r w:rsidR="00664682" w:rsidRPr="0077003A">
        <w:t xml:space="preserve"> </w:t>
      </w:r>
      <w:r w:rsidR="00D72E95" w:rsidRPr="0077003A">
        <w:t>od 09</w:t>
      </w:r>
      <w:r w:rsidR="00B90BC5" w:rsidRPr="0077003A">
        <w:t xml:space="preserve">. </w:t>
      </w:r>
      <w:r w:rsidR="00D72E95" w:rsidRPr="0077003A">
        <w:t>lipnja</w:t>
      </w:r>
      <w:r w:rsidR="00B90BC5" w:rsidRPr="0077003A">
        <w:t xml:space="preserve"> 201</w:t>
      </w:r>
      <w:r w:rsidR="00D72E95" w:rsidRPr="0077003A">
        <w:t>6</w:t>
      </w:r>
      <w:r w:rsidR="00B90BC5" w:rsidRPr="0077003A">
        <w:t>. je, temeljem čl. 132. SZ-a, odlučeno:</w:t>
      </w:r>
    </w:p>
    <w:p w:rsidRDefault="00B90BC5" w:rsidP="00D72E95" w:rsidR="00D72E95" w:rsidRPr="0077003A">
      <w:pPr>
        <w:jc w:val="both"/>
      </w:pPr>
      <w:r w:rsidRPr="0077003A">
        <w:t>„</w:t>
      </w:r>
      <w:r w:rsidR="00D72E95" w:rsidRPr="0077003A">
        <w:t>I</w:t>
      </w:r>
      <w:r w:rsidR="00D72E95" w:rsidRPr="0077003A">
        <w:tab/>
        <w:t xml:space="preserve">Pozivaju se osobe koje imaju pravni interes za provedbom stečajnog postupka nad dužnikom FOLAN d.o.o. Pula, Prilaz Puljskih Španjolskih boraca 4, OIB: 86619734573, da u roku od 15 dana uplate predujam za namirenje troškova prethodnoga i otvorenoga stečajnog postupka iznos od 10.000,00 kuna za pokriće troškova prethodnog postupka te stečajnog postupka, na depozit ovog suda broj: HR43 2390001 1300029763, poziv na broj 020-665-16.  </w:t>
      </w:r>
    </w:p>
    <w:p w:rsidRDefault="00D72E95" w:rsidP="00D72E95" w:rsidR="00664682" w:rsidRPr="0077003A">
      <w:pPr>
        <w:jc w:val="both"/>
      </w:pPr>
      <w:r w:rsidRPr="0077003A">
        <w:t>II</w:t>
      </w:r>
      <w:r w:rsidRPr="0077003A">
        <w:tab/>
        <w:t>Ako osobe iz točke I ovoga rješenja ne predujme traženi iznos, sud će donijeti rješenje o otvaranju i zaključenju stečajnoga postupka.</w:t>
      </w:r>
      <w:r w:rsidR="00B90BC5" w:rsidRPr="0077003A">
        <w:t xml:space="preserve">“. </w:t>
      </w:r>
      <w:r w:rsidR="00664682" w:rsidRPr="0077003A">
        <w:t xml:space="preserve"> </w:t>
      </w:r>
    </w:p>
    <w:p w:rsidRDefault="00664682" w:rsidP="00664682" w:rsidR="00664682" w:rsidRPr="0077003A">
      <w:pPr>
        <w:jc w:val="both"/>
      </w:pPr>
    </w:p>
    <w:p w:rsidRDefault="002D0ACD" w:rsidP="00486F3D" w:rsidR="00486F3D" w:rsidRPr="0077003A">
      <w:pPr>
        <w:jc w:val="both"/>
      </w:pPr>
      <w:r w:rsidRPr="0077003A">
        <w:tab/>
      </w:r>
      <w:r w:rsidR="00D72E95" w:rsidRPr="0077003A">
        <w:t>V</w:t>
      </w:r>
      <w:r w:rsidRPr="0077003A">
        <w:t xml:space="preserve">jerovnik </w:t>
      </w:r>
      <w:r w:rsidR="00D72E95" w:rsidRPr="0077003A">
        <w:t xml:space="preserve">Zagrebačka banka d.d. Zagreb, je dostavio dokaz da </w:t>
      </w:r>
      <w:r w:rsidR="00486F3D" w:rsidRPr="0077003A">
        <w:t xml:space="preserve">je </w:t>
      </w:r>
      <w:r w:rsidR="00D72E95" w:rsidRPr="0077003A">
        <w:t xml:space="preserve">14. lipnja 2016. </w:t>
      </w:r>
      <w:r w:rsidR="00486F3D" w:rsidRPr="0077003A">
        <w:t>uplatio predujam troškova u iznosu od 10.000,00 kuna.</w:t>
      </w:r>
    </w:p>
    <w:p w:rsidRDefault="00486F3D" w:rsidP="00486F3D" w:rsidR="00486F3D" w:rsidRPr="0077003A">
      <w:pPr>
        <w:jc w:val="both"/>
      </w:pPr>
    </w:p>
    <w:p w:rsidRDefault="00153A82" w:rsidP="00B4030D" w:rsidR="00EB0698" w:rsidRPr="0077003A">
      <w:pPr>
        <w:ind w:firstLine="720"/>
        <w:jc w:val="both"/>
      </w:pPr>
      <w:r w:rsidRPr="0077003A">
        <w:t xml:space="preserve">Iz prijedloga za otvaranje stečajnog postupka proizlazi da dužnik u Očevidniku redoslijeda osnova za plaćanje ima evidentirane neizvršene osnove za plaćanje u neprekinutom razdoblju od </w:t>
      </w:r>
      <w:r w:rsidR="00D72E95" w:rsidRPr="0077003A">
        <w:t>1988</w:t>
      </w:r>
      <w:r w:rsidRPr="0077003A">
        <w:t xml:space="preserve"> dana. Stoga je utvrđeno da postoji pretpostavka za otvaranje stečajnog postupka nad dužnikom – nesposobnost za plaćanje, iz </w:t>
      </w:r>
      <w:r w:rsidR="00B4030D" w:rsidRPr="0077003A">
        <w:t>čl. 6. SZ-a</w:t>
      </w:r>
      <w:r w:rsidR="002668F5" w:rsidRPr="0077003A">
        <w:t>.</w:t>
      </w:r>
    </w:p>
    <w:p w:rsidRDefault="005E4638" w:rsidP="00B4030D" w:rsidR="005E4638" w:rsidRPr="0077003A">
      <w:pPr>
        <w:ind w:firstLine="720"/>
        <w:jc w:val="both"/>
      </w:pPr>
    </w:p>
    <w:p w:rsidRDefault="008C04AA" w:rsidP="008C04AA" w:rsidR="008C04AA" w:rsidRPr="0077003A">
      <w:pPr>
        <w:jc w:val="both"/>
      </w:pPr>
      <w:r w:rsidRPr="0077003A">
        <w:tab/>
        <w:t xml:space="preserve">Slijedom navedenog, </w:t>
      </w:r>
      <w:r w:rsidR="00A36529" w:rsidRPr="0077003A">
        <w:t xml:space="preserve">nakon što je po pozivu suda u smislu odredbe čl. 132. st. 1. SZ-a, uplaćen predujam za </w:t>
      </w:r>
      <w:r w:rsidR="00033221" w:rsidRPr="0077003A">
        <w:t xml:space="preserve">namirenje troškova prethodnog i otvorenog stečajnog postupka, </w:t>
      </w:r>
      <w:r w:rsidRPr="0077003A">
        <w:t xml:space="preserve">na temelju odredbe čl. </w:t>
      </w:r>
      <w:r w:rsidR="00033221" w:rsidRPr="0077003A">
        <w:t>129. i 130.</w:t>
      </w:r>
      <w:r w:rsidRPr="0077003A">
        <w:t xml:space="preserve"> SZ-a odlučeno je kao u izreci ovog rješenja. </w:t>
      </w:r>
    </w:p>
    <w:p w:rsidRDefault="00D72E95" w:rsidP="008C04AA" w:rsidR="00D72E95" w:rsidRPr="0077003A">
      <w:pPr>
        <w:jc w:val="both"/>
      </w:pPr>
    </w:p>
    <w:p w:rsidRDefault="00D72E95" w:rsidP="00D72E95" w:rsidR="00D72E95" w:rsidRPr="0077003A">
      <w:pPr>
        <w:jc w:val="both"/>
      </w:pPr>
      <w:r w:rsidRPr="0077003A">
        <w:tab/>
        <w:t>Izbor stečajnoga upravitelja obavljen je metodom slučajnoga odabira s liste A stečajnih upravitelja za područje ovog suda, sukladno čl. 84. st. 1. SZ-a.</w:t>
      </w:r>
    </w:p>
    <w:p w:rsidRDefault="00D72E95" w:rsidP="00D72E95" w:rsidR="00D72E95" w:rsidRPr="0077003A">
      <w:pPr>
        <w:jc w:val="both"/>
      </w:pPr>
    </w:p>
    <w:p w:rsidRDefault="008C04AA" w:rsidP="008C04AA" w:rsidR="008C04AA" w:rsidRPr="0077003A">
      <w:pPr>
        <w:jc w:val="center"/>
      </w:pPr>
      <w:r w:rsidRPr="0077003A">
        <w:t xml:space="preserve">U Pazinu, </w:t>
      </w:r>
      <w:r w:rsidR="00153A82" w:rsidRPr="0077003A">
        <w:t>1</w:t>
      </w:r>
      <w:r w:rsidR="004F2194" w:rsidRPr="0077003A">
        <w:t>4</w:t>
      </w:r>
      <w:r w:rsidR="00887DAA" w:rsidRPr="0077003A">
        <w:t xml:space="preserve">. </w:t>
      </w:r>
      <w:r w:rsidR="00153A82" w:rsidRPr="0077003A">
        <w:t>s</w:t>
      </w:r>
      <w:r w:rsidR="004F2194" w:rsidRPr="0077003A">
        <w:t>rpnja</w:t>
      </w:r>
      <w:r w:rsidR="00153A82" w:rsidRPr="0077003A">
        <w:t xml:space="preserve"> 2016</w:t>
      </w:r>
      <w:r w:rsidRPr="0077003A">
        <w:t>.</w:t>
      </w:r>
    </w:p>
    <w:p w:rsidRDefault="008C04AA" w:rsidP="008C04AA" w:rsidR="008C04AA" w:rsidRPr="0077003A">
      <w:pPr>
        <w:jc w:val="center"/>
      </w:pPr>
    </w:p>
    <w:p w:rsidRDefault="008C04AA" w:rsidP="008C04AA" w:rsidR="008C04AA" w:rsidRPr="0077003A">
      <w:pPr>
        <w:jc w:val="both"/>
      </w:pP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  <w:t xml:space="preserve">       Stečajni sudac</w:t>
      </w:r>
    </w:p>
    <w:p w:rsidRDefault="008C04AA" w:rsidP="008C04AA" w:rsidR="00153A82" w:rsidRPr="0077003A">
      <w:pPr>
        <w:jc w:val="both"/>
      </w:pP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  <w:t xml:space="preserve">        </w:t>
      </w:r>
    </w:p>
    <w:p w:rsidRDefault="00153A82" w:rsidP="008C04AA" w:rsidR="008C04AA" w:rsidRPr="0077003A">
      <w:pPr>
        <w:jc w:val="both"/>
      </w:pP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  <w:t xml:space="preserve">          Ivan Dujić</w:t>
      </w:r>
      <w:r w:rsidR="00411E57">
        <w:t>, v.r.</w:t>
      </w:r>
      <w:r w:rsidR="008C04AA" w:rsidRPr="0077003A">
        <w:t xml:space="preserve"> </w:t>
      </w:r>
    </w:p>
    <w:p w:rsidRDefault="008C04AA" w:rsidP="008C04AA" w:rsidR="008C04AA" w:rsidRPr="0077003A">
      <w:pPr>
        <w:jc w:val="both"/>
      </w:pPr>
    </w:p>
    <w:p w:rsidRDefault="008C04AA" w:rsidP="008C04AA" w:rsidR="008C04AA">
      <w:pPr>
        <w:jc w:val="both"/>
      </w:pPr>
    </w:p>
    <w:p w:rsidRDefault="006C4AE6" w:rsidP="008C04AA" w:rsidR="006C4AE6" w:rsidRPr="0077003A">
      <w:pPr>
        <w:jc w:val="both"/>
      </w:pPr>
    </w:p>
    <w:p w:rsidRDefault="008C04AA" w:rsidP="008C04AA" w:rsidR="008C04AA" w:rsidRPr="0077003A">
      <w:pPr>
        <w:jc w:val="both"/>
      </w:pPr>
    </w:p>
    <w:p w:rsidRDefault="008C04AA" w:rsidP="008C04AA" w:rsidR="008C04AA" w:rsidRPr="0077003A">
      <w:r w:rsidRPr="0077003A">
        <w:t xml:space="preserve">UPUTA O PRAVNOM LIJEKU: </w:t>
      </w:r>
    </w:p>
    <w:p w:rsidRDefault="00397776" w:rsidP="008C04AA" w:rsidR="008C04AA" w:rsidRPr="0077003A">
      <w:pPr>
        <w:jc w:val="both"/>
      </w:pPr>
      <w:r w:rsidRPr="0077003A">
        <w:t xml:space="preserve">Protiv ovog rješenja  može se izjaviti žalba u roku od osam dana od dana dostave, a dostava se smatra obavljenom istekom osmoga dana od dana objave pismena na mrežnoj stranici e-Oglasna ploča sudova (čl. 12. SZ-a). </w:t>
      </w:r>
      <w:r w:rsidR="008C04AA" w:rsidRPr="0077003A">
        <w:t xml:space="preserve">Protiv rješenja o otvaranju stečajnog postupka žalbu može podnijeti osoba </w:t>
      </w:r>
      <w:r w:rsidR="00033221" w:rsidRPr="0077003A">
        <w:t xml:space="preserve">ovlaštena za zastupanje </w:t>
      </w:r>
      <w:r w:rsidR="008C04AA" w:rsidRPr="0077003A">
        <w:t xml:space="preserve">dužnika </w:t>
      </w:r>
      <w:r w:rsidR="00033221" w:rsidRPr="0077003A">
        <w:t>po zakonu</w:t>
      </w:r>
      <w:r w:rsidR="008C04AA" w:rsidRPr="0077003A">
        <w:t xml:space="preserve"> do dana nastupanja pravnih posljedica otvaranja stečajnog postupka (čl.</w:t>
      </w:r>
      <w:r w:rsidR="00033221" w:rsidRPr="0077003A">
        <w:t>128</w:t>
      </w:r>
      <w:r w:rsidR="008C04AA" w:rsidRPr="0077003A">
        <w:t>.</w:t>
      </w:r>
      <w:r w:rsidRPr="0077003A">
        <w:t xml:space="preserve"> </w:t>
      </w:r>
      <w:r w:rsidR="008C04AA" w:rsidRPr="0077003A">
        <w:t>st.</w:t>
      </w:r>
      <w:r w:rsidRPr="0077003A">
        <w:t xml:space="preserve"> </w:t>
      </w:r>
      <w:r w:rsidR="00033221" w:rsidRPr="0077003A">
        <w:t>8</w:t>
      </w:r>
      <w:r w:rsidR="008C04AA" w:rsidRPr="0077003A">
        <w:t>.</w:t>
      </w:r>
      <w:r w:rsidRPr="0077003A">
        <w:t xml:space="preserve"> </w:t>
      </w:r>
      <w:r w:rsidR="008C04AA" w:rsidRPr="0077003A">
        <w:t xml:space="preserve">SZ). Žalba se podnosi ovom sudu u dva primjerka, a o žalbi odlučuje Visoki trgovački sud Republike Hrvatske. </w:t>
      </w:r>
    </w:p>
    <w:p w:rsidRDefault="006C4AE6" w:rsidP="008C04AA" w:rsidR="006C4AE6">
      <w:pPr>
        <w:jc w:val="both"/>
      </w:pPr>
    </w:p>
    <w:p w:rsidRDefault="006C4AE6" w:rsidP="008C04AA" w:rsidR="006C4AE6">
      <w:pPr>
        <w:jc w:val="both"/>
      </w:pPr>
    </w:p>
    <w:p w:rsidRDefault="008C04AA" w:rsidP="008C04AA" w:rsidR="008C04AA" w:rsidRPr="0077003A">
      <w:pPr>
        <w:jc w:val="both"/>
      </w:pPr>
      <w:r w:rsidRPr="0077003A">
        <w:t>DNA:</w:t>
      </w:r>
    </w:p>
    <w:p w:rsidRDefault="00945BC8" w:rsidP="00945BC8" w:rsidR="00945BC8" w:rsidRPr="0077003A">
      <w:pPr>
        <w:jc w:val="both"/>
      </w:pPr>
      <w:r w:rsidRPr="0077003A">
        <w:t xml:space="preserve">- e-oglasna ploča (8 dana), objaviti </w:t>
      </w:r>
      <w:r w:rsidR="00C145B7" w:rsidRPr="0077003A">
        <w:t>14. srpnja 2016. g. u 15:00 sati.</w:t>
      </w:r>
    </w:p>
    <w:p w:rsidRDefault="002B1A3F" w:rsidP="002B1A3F" w:rsidR="002B1A3F" w:rsidRPr="0077003A">
      <w:pPr>
        <w:jc w:val="both"/>
      </w:pPr>
      <w:r w:rsidRPr="0077003A">
        <w:t xml:space="preserve">- predlagatelju </w:t>
      </w:r>
    </w:p>
    <w:p w:rsidRDefault="002B1A3F" w:rsidP="008C04AA" w:rsidR="00C145B7" w:rsidRPr="0077003A">
      <w:pPr>
        <w:jc w:val="both"/>
      </w:pPr>
      <w:r w:rsidRPr="0077003A">
        <w:t xml:space="preserve">- dužniku </w:t>
      </w:r>
    </w:p>
    <w:p w:rsidRDefault="008C04AA" w:rsidP="00C145B7" w:rsidR="00C145B7" w:rsidRPr="0077003A">
      <w:pPr>
        <w:jc w:val="both"/>
      </w:pPr>
      <w:r w:rsidRPr="0077003A">
        <w:t>- stečajn</w:t>
      </w:r>
      <w:r w:rsidR="00945BC8" w:rsidRPr="0077003A">
        <w:t>i</w:t>
      </w:r>
      <w:r w:rsidRPr="0077003A">
        <w:t xml:space="preserve"> upravitelj </w:t>
      </w:r>
      <w:r w:rsidR="0077003A" w:rsidRPr="0077003A">
        <w:t>Dražen Vidman iz Ivanca,V. Nazora 77</w:t>
      </w:r>
    </w:p>
    <w:p w:rsidRDefault="0077003A" w:rsidP="00C145B7" w:rsidR="00C145B7" w:rsidRPr="0077003A">
      <w:pPr>
        <w:jc w:val="both"/>
      </w:pPr>
      <w:r w:rsidRPr="0077003A">
        <w:t>- vjerovniku Zagrebačka banka d.d. Zagreb</w:t>
      </w:r>
    </w:p>
    <w:p w:rsidRDefault="00C145B7" w:rsidP="00C145B7" w:rsidR="00C145B7" w:rsidRPr="0077003A">
      <w:pPr>
        <w:jc w:val="both"/>
      </w:pPr>
      <w:r w:rsidRPr="0077003A">
        <w:t>- Porezna uprava, Ispostava Pula</w:t>
      </w:r>
    </w:p>
    <w:p w:rsidRDefault="008C04AA" w:rsidP="008C04AA" w:rsidR="008C04AA" w:rsidRPr="0077003A">
      <w:pPr>
        <w:jc w:val="both"/>
      </w:pPr>
      <w:r w:rsidRPr="0077003A">
        <w:softHyphen/>
        <w:t>- sudski registar ovoga suda</w:t>
      </w:r>
    </w:p>
    <w:p w:rsidRDefault="008C04AA" w:rsidP="00CE38D4" w:rsidR="008C04AA" w:rsidRPr="0077003A"/>
    <w:p w:rsidRDefault="00945BC8" w:rsidR="00945BC8" w:rsidRPr="0077003A">
      <w:pPr>
        <w:jc w:val="both"/>
      </w:pPr>
    </w:p>
    <w:sectPr w:rsidSect="00722149" w:rsidR="00945BC8" w:rsidRPr="0077003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39D" w:rsidP="008C04AA" w:rsidR="008F439D">
      <w:r>
        <w:separator/>
      </w:r>
    </w:p>
  </w:endnote>
  <w:endnote w:id="0" w:type="continuationSeparator">
    <w:p w:rsidRDefault="008F439D" w:rsidP="008C04AA" w:rsidR="008F4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39D" w:rsidP="008C04AA" w:rsidR="008F439D">
      <w:r>
        <w:separator/>
      </w:r>
    </w:p>
  </w:footnote>
  <w:footnote w:id="0" w:type="continuationSeparator">
    <w:p w:rsidRDefault="008F439D" w:rsidP="008C04AA" w:rsidR="008F4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1E5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E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EB787F" w:rsidRPr="00EB787F">
      <w:t>Posl.br.: 10 St-665/16-18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EB787F">
      <w:t>665</w:t>
    </w:r>
    <w:r w:rsidR="008D67D3" w:rsidRPr="008D67D3">
      <w:t>/1</w:t>
    </w:r>
    <w:r w:rsidR="00EB787F">
      <w:t>6</w:t>
    </w:r>
    <w:r w:rsidR="008D67D3" w:rsidRPr="008D67D3">
      <w:t>-1</w:t>
    </w:r>
    <w:r w:rsidR="00EB787F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D7CB0"/>
    <w:rsid w:val="00153A82"/>
    <w:rsid w:val="001A1476"/>
    <w:rsid w:val="001E75F6"/>
    <w:rsid w:val="00220C40"/>
    <w:rsid w:val="002668F5"/>
    <w:rsid w:val="002B1A3F"/>
    <w:rsid w:val="002C6DB4"/>
    <w:rsid w:val="002D0ACD"/>
    <w:rsid w:val="00321E37"/>
    <w:rsid w:val="0035048B"/>
    <w:rsid w:val="00397776"/>
    <w:rsid w:val="003A214E"/>
    <w:rsid w:val="003E1935"/>
    <w:rsid w:val="00411E57"/>
    <w:rsid w:val="004336B9"/>
    <w:rsid w:val="00440884"/>
    <w:rsid w:val="00443C91"/>
    <w:rsid w:val="00486F3D"/>
    <w:rsid w:val="004A2979"/>
    <w:rsid w:val="004F2194"/>
    <w:rsid w:val="00554328"/>
    <w:rsid w:val="005B6B0F"/>
    <w:rsid w:val="005C7566"/>
    <w:rsid w:val="005E4638"/>
    <w:rsid w:val="005F33ED"/>
    <w:rsid w:val="005F57AE"/>
    <w:rsid w:val="00664682"/>
    <w:rsid w:val="00692004"/>
    <w:rsid w:val="006C4AE6"/>
    <w:rsid w:val="006E061C"/>
    <w:rsid w:val="00722149"/>
    <w:rsid w:val="0073321E"/>
    <w:rsid w:val="0077003A"/>
    <w:rsid w:val="00774CCA"/>
    <w:rsid w:val="00840733"/>
    <w:rsid w:val="00887DAA"/>
    <w:rsid w:val="00896573"/>
    <w:rsid w:val="008C04AA"/>
    <w:rsid w:val="008D67D3"/>
    <w:rsid w:val="008F439D"/>
    <w:rsid w:val="00945BC8"/>
    <w:rsid w:val="00985388"/>
    <w:rsid w:val="009900B8"/>
    <w:rsid w:val="00A0237A"/>
    <w:rsid w:val="00A347DB"/>
    <w:rsid w:val="00A36529"/>
    <w:rsid w:val="00A85502"/>
    <w:rsid w:val="00AF2FA5"/>
    <w:rsid w:val="00B4030D"/>
    <w:rsid w:val="00B90BC5"/>
    <w:rsid w:val="00BC6E78"/>
    <w:rsid w:val="00C145B7"/>
    <w:rsid w:val="00C764D7"/>
    <w:rsid w:val="00CA16DB"/>
    <w:rsid w:val="00CB6E60"/>
    <w:rsid w:val="00CD29E7"/>
    <w:rsid w:val="00CE38D4"/>
    <w:rsid w:val="00D25E6F"/>
    <w:rsid w:val="00D25F40"/>
    <w:rsid w:val="00D72E95"/>
    <w:rsid w:val="00DB42EC"/>
    <w:rsid w:val="00DE0F0E"/>
    <w:rsid w:val="00E60ABE"/>
    <w:rsid w:val="00EB0698"/>
    <w:rsid w:val="00EB787F"/>
    <w:rsid w:val="00EE7DC4"/>
    <w:rsid w:val="00F07B51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E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E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E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E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E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E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E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E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5490</properties:Characters>
  <properties:Lines>143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2016-07-14T12:48:00Z</dcterms:created>
  <dc:creator>Jasmina Matika</dc:creator>
  <cp:lastModifiedBy>Sanja Lakošeljac</cp:lastModifiedBy>
  <cp:lastPrinted>2016-07-14T12:49:00Z</cp:lastPrinted>
  <dcterms:modified xmlns:xsi="http://www.w3.org/2001/XMLSchema-instance" xsi:type="dcterms:W3CDTF">2016-07-14T12:51:00Z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