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6ccf7" w14:paraId="666ccf7" w:rsidRDefault="00AE649C" w:rsidP="0007138C" w:rsidR="00AE649C" w:rsidRPr="00B76F3C">
      <w:pPr>
        <w:pStyle w:val="Naslov3"/>
        <w:spacing w:after="0"/>
        <w15:collapsed w:val="false"/>
      </w:pPr>
      <w:bookmarkStart w:name="_GoBack" w:id="0"/>
      <w:bookmarkEnd w:id="0"/>
    </w:p>
    <w:p w:rsidRDefault="0007138C" w:rsidP="0007138C" w:rsidR="00AE649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>
        <w:t>REPUBLIKA HRVATSKA</w:t>
      </w:r>
    </w:p>
    <w:p w:rsidRDefault="0007138C" w:rsidP="0007138C" w:rsidR="0007138C" w:rsidRPr="00B76F3C">
      <w:pPr>
        <w:pStyle w:val="SudNaziv"/>
      </w:pPr>
      <w:r>
        <w:t>TRGOVAČKI SUD U VARAŽDINU</w:t>
      </w:r>
    </w:p>
    <w:p w:rsidRDefault="0007138C" w:rsidP="0007138C" w:rsidR="0007138C">
      <w:pPr>
        <w:spacing w:after="0"/>
        <w:rPr>
          <w:bCs/>
        </w:rPr>
      </w:pPr>
    </w:p>
    <w:p w:rsidRDefault="0007138C" w:rsidP="0007138C" w:rsidR="0007138C">
      <w:pPr>
        <w:spacing w:after="0"/>
        <w:rPr>
          <w:bCs/>
        </w:rPr>
      </w:pPr>
    </w:p>
    <w:p w:rsidRDefault="0007138C" w:rsidP="0007138C" w:rsidR="0007138C">
      <w:pPr>
        <w:spacing w:after="0"/>
        <w:jc w:val="both"/>
      </w:pPr>
    </w:p>
    <w:p w:rsidRDefault="0007138C" w:rsidP="0007138C" w:rsidR="0007138C">
      <w:pPr>
        <w:spacing w:after="0"/>
        <w:jc w:val="center"/>
      </w:pPr>
      <w:r>
        <w:t>REPUBLIKA HRVATSKA</w:t>
      </w:r>
    </w:p>
    <w:p w:rsidRDefault="0007138C" w:rsidP="0007138C" w:rsidR="0007138C">
      <w:pPr>
        <w:spacing w:after="0"/>
      </w:pPr>
    </w:p>
    <w:p w:rsidRDefault="0007138C" w:rsidP="0007138C" w:rsidR="0007138C">
      <w:pPr>
        <w:spacing w:after="0"/>
        <w:jc w:val="center"/>
      </w:pPr>
      <w:r>
        <w:t>R J E Š E NJ E</w:t>
      </w:r>
    </w:p>
    <w:p w:rsidRDefault="0007138C" w:rsidP="0007138C" w:rsidR="0007138C">
      <w:pPr>
        <w:spacing w:after="0"/>
      </w:pPr>
    </w:p>
    <w:p w:rsidRDefault="0007138C" w:rsidP="0007138C" w:rsidR="0007138C">
      <w:pPr>
        <w:spacing w:after="0"/>
        <w:jc w:val="both"/>
      </w:pPr>
      <w:r>
        <w:rPr>
          <w:b/>
        </w:rPr>
        <w:tab/>
      </w:r>
      <w:r>
        <w:t>Trgovački sud u Varaždinu, u ime Republike Hrvatske, po sucu toga suda Mariji Levanić-Škerbić, u predstečajnom postupku nad dužnikom D.L.B. d.o.o. za trgovinu i usluge,Varaždin, Kučanska 14, OIB: 97799728386, 22. rujna 2016.,</w:t>
      </w:r>
    </w:p>
    <w:p w:rsidRDefault="0007138C" w:rsidP="0007138C" w:rsidR="0007138C">
      <w:pPr>
        <w:spacing w:after="0"/>
        <w:jc w:val="both"/>
      </w:pPr>
    </w:p>
    <w:p w:rsidRDefault="0007138C" w:rsidP="0007138C" w:rsidR="0007138C">
      <w:pPr>
        <w:spacing w:after="0"/>
        <w:jc w:val="center"/>
      </w:pPr>
      <w:r>
        <w:t>r i j e š i o    j e</w:t>
      </w:r>
    </w:p>
    <w:p w:rsidRDefault="0007138C" w:rsidP="0007138C" w:rsidR="0007138C">
      <w:pPr>
        <w:spacing w:after="0"/>
        <w:ind w:firstLine="720"/>
        <w:jc w:val="both"/>
      </w:pPr>
    </w:p>
    <w:p w:rsidRDefault="0007138C" w:rsidP="0007138C" w:rsidR="0007138C">
      <w:pPr>
        <w:spacing w:after="0"/>
        <w:ind w:hanging="705" w:left="1410"/>
        <w:jc w:val="both"/>
      </w:pPr>
      <w:r>
        <w:t>I</w:t>
      </w:r>
      <w:r>
        <w:tab/>
        <w:t>Određuje se naknada Financijskoj agenciji, Zagreb, Ulica grada Vukovara 70, OIB: 85821130368, za obavljanje poslova u predstečajnom postupku u povodu prijedloga dužnika D.L.B. d.o.o. za trgovinu i usluge,Varaždin, Kučanska 14, OIB: 97799728386, u ukupnom iznosu od 950,00 kn (760,00 kn uvećano za PDV).</w:t>
      </w:r>
      <w:r>
        <w:tab/>
      </w:r>
      <w:r>
        <w:tab/>
      </w:r>
    </w:p>
    <w:p w:rsidRDefault="0007138C" w:rsidP="0007138C" w:rsidR="0007138C">
      <w:pPr>
        <w:spacing w:after="0"/>
        <w:ind w:hanging="705" w:left="705"/>
        <w:jc w:val="both"/>
        <w:rPr>
          <w:color w:val="000000"/>
        </w:rPr>
      </w:pPr>
    </w:p>
    <w:p w:rsidRDefault="0007138C" w:rsidP="0007138C" w:rsidR="0007138C">
      <w:pPr>
        <w:spacing w:after="0"/>
        <w:ind w:hanging="705" w:left="1410"/>
        <w:jc w:val="both"/>
        <w:rPr>
          <w:color w:val="000000"/>
        </w:rPr>
      </w:pPr>
      <w:r>
        <w:rPr>
          <w:color w:val="000000"/>
        </w:rPr>
        <w:t>II</w:t>
      </w:r>
      <w:r>
        <w:rPr>
          <w:color w:val="000000"/>
        </w:rPr>
        <w:tab/>
        <w:t>Nalaže se dužniku D.L.B. d.o.o. za trgovinu i usluge, OIB: 97799728386, u roku od osam (8) dana od dana primitka ovog rješenja, uplatiti iznos od 950,00 kn (na ime predujma za naknadu Financijskoj agenciji iz točke I izreke) na depozitni račun ovog  suda IBAN: HR4023900011300002754,</w:t>
      </w:r>
      <w:r>
        <w:t xml:space="preserve"> uz naznaku broja spisa "St-75/16"</w:t>
      </w:r>
      <w:r>
        <w:rPr>
          <w:color w:val="000000"/>
        </w:rPr>
        <w:t>.</w:t>
      </w:r>
    </w:p>
    <w:p w:rsidRDefault="0007138C" w:rsidP="0007138C" w:rsidR="0007138C">
      <w:pPr>
        <w:spacing w:after="0"/>
        <w:jc w:val="both"/>
        <w:rPr>
          <w:lang w:val="en-AU"/>
        </w:rPr>
      </w:pPr>
    </w:p>
    <w:p w:rsidRDefault="0007138C" w:rsidP="0007138C" w:rsidR="0007138C">
      <w:pPr>
        <w:spacing w:after="0"/>
        <w:jc w:val="center"/>
      </w:pPr>
      <w:r>
        <w:t>Obrazloženje</w:t>
      </w:r>
    </w:p>
    <w:p w:rsidRDefault="0007138C" w:rsidP="0007138C" w:rsidR="0007138C">
      <w:pPr>
        <w:spacing w:after="0"/>
      </w:pPr>
    </w:p>
    <w:p w:rsidRDefault="0007138C" w:rsidP="0007138C" w:rsidR="0007138C">
      <w:pPr>
        <w:spacing w:after="0"/>
        <w:ind w:firstLine="720"/>
        <w:jc w:val="both"/>
      </w:pPr>
      <w:r>
        <w:t>Rješenjem ovoga suda od 29.01.2016. otvoren je predstečajni postupak nad dužnikom D.L.B. d.o.o. za trgovinu i usluge,Varaždin, Kučanska 14.</w:t>
      </w:r>
    </w:p>
    <w:p w:rsidRDefault="0007138C" w:rsidP="0007138C" w:rsidR="0007138C">
      <w:pPr>
        <w:spacing w:after="0"/>
        <w:ind w:firstLine="720"/>
        <w:jc w:val="both"/>
      </w:pPr>
      <w:r>
        <w:t>Podneskom od 19.09.2016. FINA je zatražila određivanje naknade za obavljanje poslova u predstečajnom postupku u iznosu od 750,00 kn uvećano za PDV.</w:t>
      </w:r>
    </w:p>
    <w:p w:rsidRDefault="0007138C" w:rsidP="0007138C" w:rsidR="0007138C">
      <w:pPr>
        <w:spacing w:after="0"/>
        <w:ind w:firstLine="705"/>
        <w:jc w:val="both"/>
      </w:pPr>
      <w:r>
        <w:t>Odredbom čl. 2. Pravilnika o vrsti i visini naknade troškova Financijske agencije u predstečajnom postupku i o visini naknade troška Financijske agencije za podnošenje prijedloga za otvaranje stečajnog postupka ("Narodne novine" broj 106/2015, dalje u tekstu: Pravilnik) određeno je da Financijska agencija ima pravo na naknadu za obavljanje poslova u predstečajnom postupku propisanih odredbama Stečajnog zakona u iznosu od 760,00 kn uvećanom za PDV.</w:t>
      </w:r>
    </w:p>
    <w:p w:rsidRDefault="0007138C" w:rsidP="0007138C" w:rsidR="0007138C">
      <w:pPr>
        <w:spacing w:after="0"/>
        <w:ind w:firstLine="705"/>
        <w:jc w:val="both"/>
      </w:pPr>
      <w:r>
        <w:t>Prema čl. 2. st. 4. Pravilnika navedena naknada isplaćuje se iz predujma za otvaranje predstečajnog postupka.</w:t>
      </w:r>
    </w:p>
    <w:p w:rsidRDefault="0007138C" w:rsidP="0007138C" w:rsidR="0007138C">
      <w:pPr>
        <w:spacing w:after="0"/>
        <w:ind w:firstLine="705"/>
        <w:jc w:val="both"/>
      </w:pPr>
      <w:r>
        <w:t>U konkretnom slučaju dužnik je uplatio predujam u iznosu od 5.000,00  kn, ali cijeli predujam utrošen je za nagradu povjereniku predstečajnoga postupka Antunu Mišanoviću iz Varaždina, temeljem rješenja od 16.09.2016., sukladno čl. 3. st. 3. Uredbe o kriterijima i načinu obračuna i plaćanja nagrada stečajnim upraviteljima ("Narodne novine" 105/15), prema kojemu je dužnik obveznik isplate nagrade povjereniku. Stoga je dužnik dužan na ime predujma uplatiti daljnji iznos od 950,00 kn iz kojeg će se isplatiti naknada FINI.</w:t>
      </w:r>
    </w:p>
    <w:p w:rsidRDefault="0007138C" w:rsidP="0007138C" w:rsidR="0007138C">
      <w:pPr>
        <w:spacing w:after="0"/>
        <w:ind w:firstLine="705"/>
        <w:jc w:val="both"/>
      </w:pPr>
      <w:r>
        <w:lastRenderedPageBreak/>
        <w:t>Temeljem svega navedenoga riješeno je kao u izreci.</w:t>
      </w:r>
    </w:p>
    <w:p w:rsidRDefault="0007138C" w:rsidP="0007138C" w:rsidR="0007138C">
      <w:pPr>
        <w:spacing w:after="0"/>
        <w:jc w:val="both"/>
      </w:pPr>
    </w:p>
    <w:p w:rsidRDefault="0007138C" w:rsidP="0007138C" w:rsidR="0007138C">
      <w:pPr>
        <w:spacing w:after="0"/>
        <w:jc w:val="center"/>
      </w:pPr>
    </w:p>
    <w:p w:rsidRDefault="0007138C" w:rsidP="0007138C" w:rsidR="0007138C">
      <w:pPr>
        <w:spacing w:after="0"/>
        <w:jc w:val="center"/>
      </w:pPr>
      <w:r>
        <w:t>U Varaždinu 22. rujna 2016.</w:t>
      </w:r>
    </w:p>
    <w:p w:rsidRDefault="0007138C" w:rsidP="0007138C" w:rsidR="0007138C">
      <w:pPr>
        <w:spacing w:after="0"/>
        <w:ind w:firstLine="720"/>
        <w:jc w:val="center"/>
      </w:pPr>
    </w:p>
    <w:p w:rsidRDefault="0007138C" w:rsidP="0007138C" w:rsidR="0007138C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SUDAC:</w:t>
      </w:r>
    </w:p>
    <w:p w:rsidRDefault="0007138C" w:rsidP="0007138C" w:rsidR="0007138C">
      <w:pPr>
        <w:spacing w:after="0"/>
        <w:ind w:firstLine="720"/>
        <w:jc w:val="both"/>
      </w:pPr>
    </w:p>
    <w:p w:rsidRDefault="0007138C" w:rsidP="0007138C" w:rsidR="0007138C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Marija Levanić-Škerbić</w:t>
      </w:r>
    </w:p>
    <w:p w:rsidRDefault="0007138C" w:rsidP="0007138C" w:rsidR="0007138C">
      <w:pPr>
        <w:spacing w:after="0"/>
        <w:ind w:firstLine="720"/>
        <w:jc w:val="both"/>
      </w:pPr>
    </w:p>
    <w:p w:rsidRDefault="0007138C" w:rsidP="0007138C" w:rsidR="0007138C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07138C" w:rsidP="0007138C" w:rsidR="0007138C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Default="0007138C" w:rsidP="0007138C" w:rsidR="0007138C">
      <w:pPr>
        <w:spacing w:after="0"/>
        <w:jc w:val="both"/>
      </w:pPr>
      <w:r>
        <w:t>UPUTA O PRAVNOM LIJEKU:</w:t>
      </w:r>
    </w:p>
    <w:p w:rsidRDefault="0007138C" w:rsidP="0007138C" w:rsidR="0007138C">
      <w:pPr>
        <w:spacing w:after="0"/>
        <w:jc w:val="both"/>
      </w:pPr>
      <w:r>
        <w:t xml:space="preserve">Protiv ovoga rješenja žalbu dopuštena je žalba u roku od osam dana od isteka osmog dana od objave rješenja na e-oglasnoj ploči. Žalba se podnosi putem ovog suda u tri primjerka, a o žalbi odlučuje Visoki trgovački sud Republike Hrvatske.  </w:t>
      </w:r>
    </w:p>
    <w:p w:rsidRDefault="0007138C" w:rsidP="0007138C" w:rsidR="0007138C">
      <w:pPr>
        <w:spacing w:after="0"/>
        <w:jc w:val="both"/>
      </w:pPr>
    </w:p>
    <w:p w:rsidRDefault="0007138C" w:rsidP="0007138C" w:rsidR="0007138C">
      <w:pPr>
        <w:spacing w:after="0"/>
        <w:jc w:val="both"/>
      </w:pPr>
      <w:r>
        <w:t>DNA:</w:t>
      </w:r>
    </w:p>
    <w:p w:rsidRDefault="0007138C" w:rsidP="0007138C" w:rsidR="0007138C">
      <w:pPr>
        <w:spacing w:after="0"/>
        <w:jc w:val="both"/>
      </w:pPr>
      <w:r>
        <w:t>- dužnik D.L.B. d.o.o. za trgovinu i usluge,Varaždin, Kučanska 14.</w:t>
      </w:r>
    </w:p>
    <w:p w:rsidRDefault="0007138C" w:rsidP="0007138C" w:rsidR="0007138C">
      <w:pPr>
        <w:spacing w:after="0"/>
        <w:jc w:val="both"/>
      </w:pPr>
      <w:r>
        <w:t>- e oglasna ploča.</w:t>
      </w:r>
    </w:p>
    <w:p w:rsidRDefault="0007138C" w:rsidP="0007138C" w:rsidR="0007138C">
      <w:pPr>
        <w:spacing w:after="0"/>
        <w:jc w:val="both"/>
        <w:rPr>
          <w:i/>
          <w:lang w:val="en-AU"/>
        </w:rPr>
      </w:pPr>
    </w:p>
    <w:p w:rsidRDefault="0007138C" w:rsidP="0007138C" w:rsidR="0007138C">
      <w:pPr>
        <w:spacing w:after="0"/>
        <w:jc w:val="both"/>
      </w:pPr>
      <w:r>
        <w:t xml:space="preserve">           </w:t>
      </w:r>
      <w:r>
        <w:tab/>
      </w:r>
      <w:r>
        <w:tab/>
      </w:r>
      <w:r>
        <w:tab/>
      </w:r>
    </w:p>
    <w:p w:rsidRDefault="00EA1C6D" w:rsidP="0007138C" w:rsidR="00AE649C" w:rsidRPr="00B76F3C">
      <w:pPr>
        <w:pStyle w:val="SudSjedite"/>
      </w:pPr>
      <w:r>
        <w:tab/>
      </w:r>
    </w:p>
    <w:p w:rsidRDefault="00CB0EA4" w:rsidP="0007138C" w:rsidR="00CB0EA4">
      <w:pPr>
        <w:pStyle w:val="Naslovdokumenta"/>
        <w:spacing w:after="0"/>
      </w:pPr>
    </w:p>
    <w:p w:rsidRDefault="0071688E" w:rsidP="0007138C" w:rsidR="0071688E">
      <w:pPr>
        <w:pStyle w:val="Poetniodjeljak"/>
        <w:spacing w:after="0"/>
      </w:pPr>
    </w:p>
    <w:p w:rsidRDefault="00A21F0D" w:rsidP="0007138C" w:rsidR="00A21F0D">
      <w:pPr>
        <w:pStyle w:val="NormaleSPIS"/>
        <w:spacing w:after="0"/>
        <w:rPr>
          <w:noProof/>
        </w:rPr>
      </w:pPr>
    </w:p>
    <w:p w:rsidRDefault="00DA0242" w:rsidP="0007138C" w:rsidR="00DA0242">
      <w:pPr>
        <w:pStyle w:val="ZapisniarPotpis"/>
        <w:spacing w:after="0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7138C" w:rsidR="008333A9">
    <w:pPr>
      <w:pStyle w:val="Zaglavlje"/>
    </w:pPr>
    <w:r>
      <w:rPr>
        <w:rStyle w:val="PozadinaSvijetloCrvena"/>
        <w:shd w:fill="auto" w:color="auto" w:val="clear"/>
      </w:rPr>
      <w:t>Poslovni broj: 7 St-75/16-39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38C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7023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rujna 2016.</izvorni_sadrzaj>
    <derivirana_varijabla naziv="DomainObject.DatumDonosenjaOdluke_1">22.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St-75/2016-39</izvorni_sadrzaj>
    <derivirana_varijabla naziv="DomainObject.Oznaka_1">St-75/2016-39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</izvorni_sadrzaj>
    <derivirana_varijabla naziv="DomainObject.Predmet.Broj_1">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2016.</izvorni_sadrzaj>
    <derivirana_varijabla naziv="DomainObject.Predmet.DatumOsnivanja_1">18.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13. rujna 2016.</izvorni_sadrzaj>
    <derivirana_varijabla naziv="DomainObject.Predmet.DatumRjesavanja_1">13. rujna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St-75/2016</izvorni_sadrzaj>
    <derivirana_varijabla naziv="DomainObject.Predmet.OznakaBroj_1">St-75/2016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Marija</izvorni_sadrzaj>
    <derivirana_varijabla naziv="DomainObject.Predmet.PredmetRijesio.Ime_1">Marija</derivirana_varijabla>
  </DomainObject.Predmet.PredmetRijesio.Ime>
  <DomainObject.Predmet.PredmetRijesio.Oib>
    <izvorni_sadrzaj>16541917946</izvorni_sadrzaj>
    <derivirana_varijabla naziv="DomainObject.Predmet.PredmetRijesio.Oib_1">16541917946</derivirana_varijabla>
  </DomainObject.Predmet.PredmetRijesio.Oib>
  <DomainObject.Predmet.PredmetRijesio.Prezime>
    <izvorni_sadrzaj>Levanić-Škerbić</izvorni_sadrzaj>
    <derivirana_varijabla naziv="DomainObject.Predmet.PredmetRijesio.Prezime_1">Levanić-Škerbić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D.L.B. društvo s ograničenom odgovornošću za trgovinu i usluge</izvorni_sadrzaj>
    <derivirana_varijabla naziv="DomainObject.Predmet.StrankaFormated_1">  D.L.B. društvo s ograničenom odgovornošću za trgovinu i usluge</derivirana_varijabla>
  </DomainObject.Predmet.StrankaFormated>
  <DomainObject.Predmet.StrankaFormatedOIB>
    <izvorni_sadrzaj>  D.L.B. društvo s ograničenom odgovornošću za trgovinu i usluge, OIB 97799728386</izvorni_sadrzaj>
    <derivirana_varijabla naziv="DomainObject.Predmet.StrankaFormatedOIB_1">  D.L.B. društvo s ograničenom odgovornošću za trgovinu i usluge, OIB 97799728386</derivirana_varijabla>
  </DomainObject.Predmet.StrankaFormatedOIB>
  <DomainObject.Predmet.StrankaFormatedWithAdress>
    <izvorni_sadrzaj> D.L.B. društvo s ograničenom odgovornošću za trgovinu i usluge, Kučanska 14, 42000 Varaždin</izvorni_sadrzaj>
    <derivirana_varijabla naziv="DomainObject.Predmet.StrankaFormatedWithAdress_1"> D.L.B. društvo s ograničenom odgovornošću za trgovinu i usluge, Kučanska 14, 42000 Varaždin</derivirana_varijabla>
  </DomainObject.Predmet.StrankaFormatedWithAdress>
  <DomainObject.Predmet.StrankaFormatedWithAdressOIB>
    <izvorni_sadrzaj> D.L.B. društvo s ograničenom odgovornošću za trgovinu i usluge, OIB 97799728386, Kučanska 14, 42000 Varaždin</izvorni_sadrzaj>
    <derivirana_varijabla naziv="DomainObject.Predmet.StrankaFormatedWithAdressOIB_1"> D.L.B. društvo s ograničenom odgovornošću za trgovinu i usluge, OIB 97799728386, Kučanska 14, 42000 Varaždin</derivirana_varijabla>
  </DomainObject.Predmet.StrankaFormatedWithAdressOIB>
  <DomainObject.Predmet.StrankaWithAdress>
    <izvorni_sadrzaj>D.L.B. društvo s ograničenom odgovornošću za trgovinu i usluge Kučanska 14,42000 Varaždin</izvorni_sadrzaj>
    <derivirana_varijabla naziv="DomainObject.Predmet.StrankaWithAdress_1">D.L.B. društvo s ograničenom odgovornošću za trgovinu i usluge Kučanska 14,42000 Varaždin</derivirana_varijabla>
  </DomainObject.Predmet.StrankaWithAdress>
  <DomainObject.Predmet.StrankaWithAdressOIB>
    <izvorni_sadrzaj>D.L.B. društvo s ograničenom odgovornošću za trgovinu i usluge, OIB 97799728386, Kučanska 14,42000 Varaždin</izvorni_sadrzaj>
    <derivirana_varijabla naziv="DomainObject.Predmet.StrankaWithAdressOIB_1">D.L.B. društvo s ograničenom odgovornošću za trgovinu i usluge, OIB 97799728386, Kučanska 14,42000 Varaždin</derivirana_varijabla>
  </DomainObject.Predmet.StrankaWithAdressOIB>
  <DomainObject.Predmet.StrankaNazivFormated>
    <izvorni_sadrzaj>D.L.B. društvo s ograničenom odgovornošću za trgovinu i usluge</izvorni_sadrzaj>
    <derivirana_varijabla naziv="DomainObject.Predmet.StrankaNazivFormated_1">D.L.B. društvo s ograničenom odgovornošću za trgovinu i usluge</derivirana_varijabla>
  </DomainObject.Predmet.StrankaNazivFormated>
  <DomainObject.Predmet.StrankaNazivFormatedOIB>
    <izvorni_sadrzaj>D.L.B. društvo s ograničenom odgovornošću za trgovinu i usluge, OIB 97799728386</izvorni_sadrzaj>
    <derivirana_varijabla naziv="DomainObject.Predmet.StrankaNazivFormatedOIB_1">D.L.B. društvo s ograničenom odgovornošću za trgovinu i usluge, OIB 97799728386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D.L.B. društvo s ograničenom odgovornošću za trgovinu i usluge</item>
    </izvorni_sadrzaj>
    <derivirana_varijabla naziv="DomainObject.Predmet.StrankaListFormated_1">
      <item>D.L.B. društvo s ograničenom odgovornošću za trgovinu i usluge</item>
    </derivirana_varijabla>
  </DomainObject.Predmet.StrankaListFormated>
  <DomainObject.Predmet.StrankaListFormatedOIB>
    <izvorni_sadrzaj>
      <item>D.L.B. društvo s ograničenom odgovornošću za trgovinu i usluge, OIB 97799728386</item>
    </izvorni_sadrzaj>
    <derivirana_varijabla naziv="DomainObject.Predmet.StrankaListFormatedOIB_1">
      <item>D.L.B. društvo s ograničenom odgovornošću za trgovinu i usluge, OIB 97799728386</item>
    </derivirana_varijabla>
  </DomainObject.Predmet.StrankaListFormatedOIB>
  <DomainObject.Predmet.StrankaListFormatedWithAdress>
    <izvorni_sadrzaj>
      <item>D.L.B. društvo s ograničenom odgovornošću za trgovinu i usluge, Kučanska 14, 42000 Varaždin</item>
    </izvorni_sadrzaj>
    <derivirana_varijabla naziv="DomainObject.Predmet.StrankaListFormatedWithAdress_1">
      <item>D.L.B. društvo s ograničenom odgovornošću za trgovinu i usluge, Kučanska 14, 42000 Varaždin</item>
    </derivirana_varijabla>
  </DomainObject.Predmet.StrankaListFormatedWithAdress>
  <DomainObject.Predmet.StrankaListFormatedWithAdressOIB>
    <izvorni_sadrzaj>
      <item>D.L.B. društvo s ograničenom odgovornošću za trgovinu i usluge, OIB 97799728386, Kučanska 14, 42000 Varaždin</item>
    </izvorni_sadrzaj>
    <derivirana_varijabla naziv="DomainObject.Predmet.StrankaListFormatedWithAdressOIB_1">
      <item>D.L.B. društvo s ograničenom odgovornošću za trgovinu i usluge, OIB 97799728386, Kučanska 14, 42000 Varaždin</item>
    </derivirana_varijabla>
  </DomainObject.Predmet.StrankaListFormatedWithAdressOIB>
  <DomainObject.Predmet.StrankaListNazivFormated>
    <izvorni_sadrzaj>
      <item>D.L.B. društvo s ograničenom odgovornošću za trgovinu i usluge</item>
    </izvorni_sadrzaj>
    <derivirana_varijabla naziv="DomainObject.Predmet.StrankaListNazivFormated_1">
      <item>D.L.B. društvo s ograničenom odgovornošću za trgovinu i usluge</item>
    </derivirana_varijabla>
  </DomainObject.Predmet.StrankaListNazivFormated>
  <DomainObject.Predmet.StrankaListNazivFormatedOIB>
    <izvorni_sadrzaj>
      <item>D.L.B. društvo s ograničenom odgovornošću za trgovinu i usluge, OIB 97799728386</item>
    </izvorni_sadrzaj>
    <derivirana_varijabla naziv="DomainObject.Predmet.StrankaListNazivFormatedOIB_1">
      <item>D.L.B. društvo s ograničenom odgovornošću za trgovinu i usluge, OIB 97799728386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Sudski registar</item>
      <item>Financijska agencija</item>
      <item>Conceptus PUBLICA društvo s ograničenom odgovornošću za medijske usluge</item>
      <item>Termoplin dioničko društvo</item>
      <item>RENATO P.P. d.o.o. za transport, trgovinu i usluge</item>
      <item>J.u.A. Frischeis društvo s ograničenom odgovornošću za trgovinu i usluge</item>
      <item>REGIONALNI TJEDNIK društvo s ograničenom odgovornošću za usluge</item>
      <item>MEĐIMURKA BS, Trgovačko društvo na veliko i malo, društvo s ograničenom odgovornošću</item>
      <item>Republika Hrvatska, Ministarstvo financija, Porezna uprava</item>
      <item>Wiener osiguranje Vienna Insurance Group dioničko društvo za osiguranje</item>
      <item>OMNI ALL društvo s ograničenom odgovornošću za proizvodnju</item>
      <item>KOS TRANSPORTI društvo s ograničenom odgovornošću za prijevoz robe, špediciju i trgovinu</item>
      <item>TONIMIR TRANSPORT INTERNATIONAL d.o.o.</item>
      <item>GA MA TEAM društvo s ograničenom odgovornošću za proizvdonju, trgovinu i usluge</item>
      <item>Damir Vučić</item>
      <item>BISNODE društvo s ograničenom odgovornošću za trgovinu, posredovanje i usluge</item>
      <item>VING poduzetnički inženjering d.o.o.</item>
      <item>N.Ž. NOVOKEM, društvo s ograničenom odgovornošću za trgovinu i usluge</item>
      <item>HRVATSKA OSIGURAVAJUĆA KUĆA - dioničko društvo za osiguranje</item>
      <item>BERNER društvo s ograničenom odgovornošću montažna i spojna tehnika, izvoz-uvoz</item>
      <item>Marijo Lovrić</item>
      <item>ZOU Saša Poldan i Goran Gatara, Vera Dizdarević i dr.</item>
    </izvorni_sadrzaj>
    <derivirana_varijabla naziv="DomainObject.Predmet.OstaliListFormated_1">
      <item>Sudski registar</item>
      <item>Financijska agencija</item>
      <item>Conceptus PUBLICA društvo s ograničenom odgovornošću za medijske usluge</item>
      <item>Termoplin dioničko društvo</item>
      <item>RENATO P.P. d.o.o. za transport, trgovinu i usluge</item>
      <item>J.u.A. Frischeis društvo s ograničenom odgovornošću za trgovinu i usluge</item>
      <item>REGIONALNI TJEDNIK društvo s ograničenom odgovornošću za usluge</item>
      <item>MEĐIMURKA BS, Trgovačko društvo na veliko i malo, društvo s ograničenom odgovornošću</item>
      <item>Republika Hrvatska, Ministarstvo financija, Porezna uprava</item>
      <item>Wiener osiguranje Vienna Insurance Group dioničko društvo za osiguranje</item>
      <item>OMNI ALL društvo s ograničenom odgovornošću za proizvodnju</item>
      <item>KOS TRANSPORTI društvo s ograničenom odgovornošću za prijevoz robe, špediciju i trgovinu</item>
      <item>TONIMIR TRANSPORT INTERNATIONAL d.o.o.</item>
      <item>GA MA TEAM društvo s ograničenom odgovornošću za proizvdonju, trgovinu i usluge</item>
      <item>Damir Vučić</item>
      <item>BISNODE društvo s ograničenom odgovornošću za trgovinu, posredovanje i usluge</item>
      <item>VING poduzetnički inženjering d.o.o.</item>
      <item>N.Ž. NOVOKEM, društvo s ograničenom odgovornošću za trgovinu i usluge</item>
      <item>HRVATSKA OSIGURAVAJUĆA KUĆA - dioničko društvo za osiguranje</item>
      <item>BERNER društvo s ograničenom odgovornošću montažna i spojna tehnika, izvoz-uvoz</item>
      <item>Marijo Lovrić</item>
      <item>ZOU Saša Poldan i Goran Gatara, Vera Dizdarević i dr.</item>
    </derivirana_varijabla>
  </DomainObject.Predmet.OstaliListFormated>
  <DomainObject.Predmet.OstaliListFormatedOIB>
    <izvorni_sadrzaj>
      <item>Sudski registar</item>
      <item>Financijska agencija, OIB 85821130368</item>
      <item>Conceptus PUBLICA društvo s ograničenom odgovornošću za medijske usluge, OIB 27496296991</item>
      <item>Termoplin dioničko društvo, OIB 70140364776</item>
      <item>RENATO P.P. d.o.o. za transport, trgovinu i usluge, OIB 97414306170</item>
      <item>J.u.A. Frischeis društvo s ograničenom odgovornošću za trgovinu i usluge, OIB 18918947938</item>
      <item>REGIONALNI TJEDNIK društvo s ograničenom odgovornošću za usluge, OIB 26676147972</item>
      <item>MEĐIMURKA BS, Trgovačko društvo na veliko i malo, društvo s ograničenom odgovornošću, OIB 68372221964</item>
      <item>Republika Hrvatska, Ministarstvo financija, Porezna uprava</item>
      <item>Wiener osiguranje Vienna Insurance Group dioničko društvo za osiguranje, OIB 52848403362</item>
      <item>OMNI ALL društvo s ograničenom odgovornošću za proizvodnju, OIB 72972789672</item>
      <item>KOS TRANSPORTI društvo s ograničenom odgovornošću za prijevoz robe, špediciju i trgovinu, OIB 99654943646</item>
      <item>TONIMIR TRANSPORT INTERNATIONAL d.o.o., OIB 43157936253</item>
      <item>GA MA TEAM društvo s ograničenom odgovornošću za proizvdonju, trgovinu i usluge, OIB 64235470666</item>
      <item>Damir Vučić, OIB 16866662574</item>
      <item>BISNODE društvo s ograničenom odgovornošću za trgovinu, posredovanje i usluge, OIB 48270876028</item>
      <item>VING poduzetnički inženjering d.o.o., OIB 98405536002</item>
      <item>N.Ž. NOVOKEM, društvo s ograničenom odgovornošću za trgovinu i usluge, OIB 38559099166</item>
      <item>HRVATSKA OSIGURAVAJUĆA KUĆA - dioničko društvo za osiguranje, OIB 00432869176</item>
      <item>BERNER društvo s ograničenom odgovornošću montažna i spojna tehnika, izvoz-uvoz, OIB 66471923099</item>
      <item>Marijo Lovrić, OIB 90492708980</item>
      <item>ZOU Saša Poldan i Goran Gatara, Vera Dizdarević i dr.</item>
    </izvorni_sadrzaj>
    <derivirana_varijabla naziv="DomainObject.Predmet.OstaliListFormatedOIB_1">
      <item>Sudski registar</item>
      <item>Financijska agencija, OIB 85821130368</item>
      <item>Conceptus PUBLICA društvo s ograničenom odgovornošću za medijske usluge, OIB 27496296991</item>
      <item>Termoplin dioničko društvo, OIB 70140364776</item>
      <item>RENATO P.P. d.o.o. za transport, trgovinu i usluge, OIB 97414306170</item>
      <item>J.u.A. Frischeis društvo s ograničenom odgovornošću za trgovinu i usluge, OIB 18918947938</item>
      <item>REGIONALNI TJEDNIK društvo s ograničenom odgovornošću za usluge, OIB 26676147972</item>
      <item>MEĐIMURKA BS, Trgovačko društvo na veliko i malo, društvo s ograničenom odgovornošću, OIB 68372221964</item>
      <item>Republika Hrvatska, Ministarstvo financija, Porezna uprava</item>
      <item>Wiener osiguranje Vienna Insurance Group dioničko društvo za osiguranje, OIB 52848403362</item>
      <item>OMNI ALL društvo s ograničenom odgovornošću za proizvodnju, OIB 72972789672</item>
      <item>KOS TRANSPORTI društvo s ograničenom odgovornošću za prijevoz robe, špediciju i trgovinu, OIB 99654943646</item>
      <item>TONIMIR TRANSPORT INTERNATIONAL d.o.o., OIB 43157936253</item>
      <item>GA MA TEAM društvo s ograničenom odgovornošću za proizvdonju, trgovinu i usluge, OIB 64235470666</item>
      <item>Damir Vučić, OIB 16866662574</item>
      <item>BISNODE društvo s ograničenom odgovornošću za trgovinu, posredovanje i usluge, OIB 48270876028</item>
      <item>VING poduzetnički inženjering d.o.o., OIB 98405536002</item>
      <item>N.Ž. NOVOKEM, društvo s ograničenom odgovornošću za trgovinu i usluge, OIB 38559099166</item>
      <item>HRVATSKA OSIGURAVAJUĆA KUĆA - dioničko društvo za osiguranje, OIB 00432869176</item>
      <item>BERNER društvo s ograničenom odgovornošću montažna i spojna tehnika, izvoz-uvoz, OIB 66471923099</item>
      <item>Marijo Lovrić, OIB 90492708980</item>
      <item>ZOU Saša Poldan i Goran Gatara, Vera Dizdarević i dr.</item>
    </derivirana_varijabla>
  </DomainObject.Predmet.OstaliListFormatedOIB>
  <DomainObject.Predmet.OstaliListFormatedWithAdress>
    <izvorni_sadrzaj>
      <item>Sudski registar</item>
      <item>Financijska agencija, Ulica grada Vukovara 70, 10000 Zagreb</item>
      <item>Conceptus PUBLICA društvo s ograničenom odgovornošću za medijske usluge, Ivana Kukuljevića 23, 42000 Varaždin</item>
      <item>Termoplin dioničko društvo, Vjekoslava Špinčića 78, 42000 Varaždin</item>
      <item>RENATO P.P. d.o.o. za transport, trgovinu i usluge, Zeleni Trg 2, 10000 Zagreb</item>
      <item>J.u.A. Frischeis društvo s ograničenom odgovornošću za trgovinu i usluge, Ljudevita Posavskog 49, 10410 Velika Gorica</item>
      <item>REGIONALNI TJEDNIK društvo s ograničenom odgovornošću za usluge, Svilarska 2, 42000 Varaždin</item>
      <item>MEĐIMURKA BS, Trgovačko društvo na veliko i malo, društvo s ograničenom odgovornošću, Trg Republike 6, 40000 Čakovec</item>
      <item>Republika Hrvatska, Ministarstvo financija, Porezna uprava</item>
      <item>Wiener osiguranje Vienna Insurance Group dioničko društvo za osiguranje, Slovenska ulica 24, 10000 Zagreb</item>
      <item>OMNI ALL društvo s ograničenom odgovornošću za proizvodnju, Gradinje 11 A, 52427 Livade</item>
      <item>KOS TRANSPORTI društvo s ograničenom odgovornošću za prijevoz robe, špediciju i trgovinu, Cehovska 13, 42000 Varaždin</item>
      <item>TONIMIR TRANSPORT INTERNATIONAL d.o.o., Kralja Tomislava 54, 42223 Varaždinske Toplice</item>
      <item>GA MA TEAM društvo s ograničenom odgovornošću za proizvdonju, trgovinu i usluge, Podravska 10, 40320 Donja Dubrava</item>
      <item>Damir Vučić, Ulica Zrinskih I Frankopana 19, 42000 Varaždin</item>
      <item>BISNODE društvo s ograničenom odgovornošću za trgovinu, posredovanje i usluge, Fallerovo šetalište 22, 10000 Zagreb</item>
      <item>VING poduzetnički inženjering d.o.o., Trg Bana Jelačića 13, 42000 Varaždin</item>
      <item>N.Ž. NOVOKEM, društvo s ograničenom odgovornošću za trgovinu i usluge, Lepoglavska 4, 42000 Varaždin</item>
      <item>HRVATSKA OSIGURAVAJUĆA KUĆA - dioničko društvo za osiguranje, Capraška ulica 6, 10000 Zagreb</item>
      <item>BERNER društvo s ograničenom odgovornošću montažna i spojna tehnika, izvoz-uvoz, Majstorska 9, 10000 Zagreb</item>
      <item>Marijo Lovrić, Medulićeva 9, 10000 Zagreb</item>
      <item>ZOU Saša Poldan i Goran Gatara, Vera Dizdarević i dr., Ulica grada Mainza 11, 10000 Zagreb</item>
    </izvorni_sadrzaj>
    <derivirana_varijabla naziv="DomainObject.Predmet.OstaliListFormatedWithAdress_1">
      <item>Sudski registar</item>
      <item>Financijska agencija, Ulica grada Vukovara 70, 10000 Zagreb</item>
      <item>Conceptus PUBLICA društvo s ograničenom odgovornošću za medijske usluge, Ivana Kukuljevića 23, 42000 Varaždin</item>
      <item>Termoplin dioničko društvo, Vjekoslava Špinčića 78, 42000 Varaždin</item>
      <item>RENATO P.P. d.o.o. za transport, trgovinu i usluge, Zeleni Trg 2, 10000 Zagreb</item>
      <item>J.u.A. Frischeis društvo s ograničenom odgovornošću za trgovinu i usluge, Ljudevita Posavskog 49, 10410 Velika Gorica</item>
      <item>REGIONALNI TJEDNIK društvo s ograničenom odgovornošću za usluge, Svilarska 2, 42000 Varaždin</item>
      <item>MEĐIMURKA BS, Trgovačko društvo na veliko i malo, društvo s ograničenom odgovornošću, Trg Republike 6, 40000 Čakovec</item>
      <item>Republika Hrvatska, Ministarstvo financija, Porezna uprava</item>
      <item>Wiener osiguranje Vienna Insurance Group dioničko društvo za osiguranje, Slovenska ulica 24, 10000 Zagreb</item>
      <item>OMNI ALL društvo s ograničenom odgovornošću za proizvodnju, Gradinje 11 A, 52427 Livade</item>
      <item>KOS TRANSPORTI društvo s ograničenom odgovornošću za prijevoz robe, špediciju i trgovinu, Cehovska 13, 42000 Varaždin</item>
      <item>TONIMIR TRANSPORT INTERNATIONAL d.o.o., Kralja Tomislava 54, 42223 Varaždinske Toplice</item>
      <item>GA MA TEAM društvo s ograničenom odgovornošću za proizvdonju, trgovinu i usluge, Podravska 10, 40320 Donja Dubrava</item>
      <item>Damir Vučić, Ulica Zrinskih I Frankopana 19, 42000 Varaždin</item>
      <item>BISNODE društvo s ograničenom odgovornošću za trgovinu, posredovanje i usluge, Fallerovo šetalište 22, 10000 Zagreb</item>
      <item>VING poduzetnički inženjering d.o.o., Trg Bana Jelačića 13, 42000 Varaždin</item>
      <item>N.Ž. NOVOKEM, društvo s ograničenom odgovornošću za trgovinu i usluge, Lepoglavska 4, 42000 Varaždin</item>
      <item>HRVATSKA OSIGURAVAJUĆA KUĆA - dioničko društvo za osiguranje, Capraška ulica 6, 10000 Zagreb</item>
      <item>BERNER društvo s ograničenom odgovornošću montažna i spojna tehnika, izvoz-uvoz, Majstorska 9, 10000 Zagreb</item>
      <item>Marijo Lovrić, Medulićeva 9, 10000 Zagreb</item>
      <item>ZOU Saša Poldan i Goran Gatara, Vera Dizdarević i dr., Ulica grada Mainza 11, 10000 Zagreb</item>
    </derivirana_varijabla>
  </DomainObject.Predmet.OstaliListFormatedWithAdress>
  <DomainObject.Predmet.OstaliListFormatedWithAdressOIB>
    <izvorni_sadrzaj>
      <item>Sudski registar</item>
      <item>Financijska agencija, OIB 85821130368, Ulica grada Vukovara 70, 10000 Zagreb</item>
      <item>Conceptus PUBLICA društvo s ograničenom odgovornošću za medijske usluge, OIB 27496296991, Ivana Kukuljevića 23, 42000 Varaždin</item>
      <item>Termoplin dioničko društvo, OIB 70140364776, Vjekoslava Špinčića 78, 42000 Varaždin</item>
      <item>RENATO P.P. d.o.o. za transport, trgovinu i usluge, OIB 97414306170, Zeleni Trg 2, 10000 Zagreb</item>
      <item>J.u.A. Frischeis društvo s ograničenom odgovornošću za trgovinu i usluge, OIB 18918947938, Ljudevita Posavskog 49, 10410 Velika Gorica</item>
      <item>REGIONALNI TJEDNIK društvo s ograničenom odgovornošću za usluge, OIB 26676147972, Svilarska 2, 42000 Varaždin</item>
      <item>MEĐIMURKA BS, Trgovačko društvo na veliko i malo, društvo s ograničenom odgovornošću, OIB 68372221964, Trg Republike 6, 40000 Čakovec</item>
      <item>Republika Hrvatska, Ministarstvo financija, Porezna uprava</item>
      <item>Wiener osiguranje Vienna Insurance Group dioničko društvo za osiguranje, OIB 52848403362, Slovenska ulica 24, 10000 Zagreb</item>
      <item>OMNI ALL društvo s ograničenom odgovornošću za proizvodnju, OIB 72972789672, Gradinje 11 A, 52427 Livade</item>
      <item>KOS TRANSPORTI društvo s ograničenom odgovornošću za prijevoz robe, špediciju i trgovinu, OIB 99654943646, Cehovska 13, 42000 Varaždin</item>
      <item>TONIMIR TRANSPORT INTERNATIONAL d.o.o., OIB 43157936253, Kralja Tomislava 54, 42223 Varaždinske Toplice</item>
      <item>GA MA TEAM društvo s ograničenom odgovornošću za proizvdonju, trgovinu i usluge, OIB 64235470666, Podravska 10, 40320 Donja Dubrava</item>
      <item>Damir Vučić, OIB 16866662574, Ulica Zrinskih I Frankopana 19, 42000 Varaždin</item>
      <item>BISNODE društvo s ograničenom odgovornošću za trgovinu, posredovanje i usluge, OIB 48270876028, Fallerovo šetalište 22, 10000 Zagreb</item>
      <item>VING poduzetnički inženjering d.o.o., OIB 98405536002, Trg Bana Jelačića 13, 42000 Varaždin</item>
      <item>N.Ž. NOVOKEM, društvo s ograničenom odgovornošću za trgovinu i usluge, OIB 38559099166, Lepoglavska 4, 42000 Varaždin</item>
      <item>HRVATSKA OSIGURAVAJUĆA KUĆA - dioničko društvo za osiguranje, OIB 00432869176, Capraška ulica 6, 10000 Zagreb</item>
      <item>BERNER društvo s ograničenom odgovornošću montažna i spojna tehnika, izvoz-uvoz, OIB 66471923099, Majstorska 9, 10000 Zagreb</item>
      <item>Marijo Lovrić, OIB 90492708980, Medulićeva 9, 10000 Zagreb</item>
      <item>ZOU Saša Poldan i Goran Gatara, Vera Dizdarević i dr., Ulica grada Mainza 11, 10000 Zagreb</item>
    </izvorni_sadrzaj>
    <derivirana_varijabla naziv="DomainObject.Predmet.OstaliListFormatedWithAdressOIB_1">
      <item>Sudski registar</item>
      <item>Financijska agencija, OIB 85821130368, Ulica grada Vukovara 70, 10000 Zagreb</item>
      <item>Conceptus PUBLICA društvo s ograničenom odgovornošću za medijske usluge, OIB 27496296991, Ivana Kukuljevića 23, 42000 Varaždin</item>
      <item>Termoplin dioničko društvo, OIB 70140364776, Vjekoslava Špinčića 78, 42000 Varaždin</item>
      <item>RENATO P.P. d.o.o. za transport, trgovinu i usluge, OIB 97414306170, Zeleni Trg 2, 10000 Zagreb</item>
      <item>J.u.A. Frischeis društvo s ograničenom odgovornošću za trgovinu i usluge, OIB 18918947938, Ljudevita Posavskog 49, 10410 Velika Gorica</item>
      <item>REGIONALNI TJEDNIK društvo s ograničenom odgovornošću za usluge, OIB 26676147972, Svilarska 2, 42000 Varaždin</item>
      <item>MEĐIMURKA BS, Trgovačko društvo na veliko i malo, društvo s ograničenom odgovornošću, OIB 68372221964, Trg Republike 6, 40000 Čakovec</item>
      <item>Republika Hrvatska, Ministarstvo financija, Porezna uprava</item>
      <item>Wiener osiguranje Vienna Insurance Group dioničko društvo za osiguranje, OIB 52848403362, Slovenska ulica 24, 10000 Zagreb</item>
      <item>OMNI ALL društvo s ograničenom odgovornošću za proizvodnju, OIB 72972789672, Gradinje 11 A, 52427 Livade</item>
      <item>KOS TRANSPORTI društvo s ograničenom odgovornošću za prijevoz robe, špediciju i trgovinu, OIB 99654943646, Cehovska 13, 42000 Varaždin</item>
      <item>TONIMIR TRANSPORT INTERNATIONAL d.o.o., OIB 43157936253, Kralja Tomislava 54, 42223 Varaždinske Toplice</item>
      <item>GA MA TEAM društvo s ograničenom odgovornošću za proizvdonju, trgovinu i usluge, OIB 64235470666, Podravska 10, 40320 Donja Dubrava</item>
      <item>Damir Vučić, OIB 16866662574, Ulica Zrinskih I Frankopana 19, 42000 Varaždin</item>
      <item>BISNODE društvo s ograničenom odgovornošću za trgovinu, posredovanje i usluge, OIB 48270876028, Fallerovo šetalište 22, 10000 Zagreb</item>
      <item>VING poduzetnički inženjering d.o.o., OIB 98405536002, Trg Bana Jelačića 13, 42000 Varaždin</item>
      <item>N.Ž. NOVOKEM, društvo s ograničenom odgovornošću za trgovinu i usluge, OIB 38559099166, Lepoglavska 4, 42000 Varaždin</item>
      <item>HRVATSKA OSIGURAVAJUĆA KUĆA - dioničko društvo za osiguranje, OIB 00432869176, Capraška ulica 6, 10000 Zagreb</item>
      <item>BERNER društvo s ograničenom odgovornošću montažna i spojna tehnika, izvoz-uvoz, OIB 66471923099, Majstorska 9, 10000 Zagreb</item>
      <item>Marijo Lovrić, OIB 90492708980, Medulićeva 9, 10000 Zagreb</item>
      <item>ZOU Saša Poldan i Goran Gatara, Vera Dizdarević i dr., Ulica grada Mainza 11, 10000 Zagreb</item>
    </derivirana_varijabla>
  </DomainObject.Predmet.OstaliListFormatedWithAdressOIB>
  <DomainObject.Predmet.OstaliListNazivFormated>
    <izvorni_sadrzaj>
      <item>Sudski registar</item>
      <item>Financijska agencija</item>
      <item>Conceptus PUBLICA društvo s ograničenom odgovornošću za medijske usluge</item>
      <item>Termoplin dioničko društvo</item>
      <item>RENATO P.P. d.o.o. za transport, trgovinu i usluge</item>
      <item>J.u.A. Frischeis društvo s ograničenom odgovornošću za trgovinu i usluge</item>
      <item>REGIONALNI TJEDNIK društvo s ograničenom odgovornošću za usluge</item>
      <item>MEĐIMURKA BS, Trgovačko društvo na veliko i malo, društvo s ograničenom odgovornošću</item>
      <item>Republika Hrvatska, Ministarstvo financija, Porezna uprava</item>
      <item>Wiener osiguranje Vienna Insurance Group dioničko društvo za osiguranje</item>
      <item>OMNI ALL društvo s ograničenom odgovornošću za proizvodnju</item>
      <item>KOS TRANSPORTI društvo s ograničenom odgovornošću za prijevoz robe, špediciju i trgovinu</item>
      <item>TONIMIR TRANSPORT INTERNATIONAL d.o.o.</item>
      <item>GA MA TEAM društvo s ograničenom odgovornošću za proizvdonju, trgovinu i usluge</item>
      <item>Damir Vučić</item>
      <item>BISNODE društvo s ograničenom odgovornošću za trgovinu, posredovanje i usluge</item>
      <item>VING poduzetnički inženjering d.o.o.</item>
      <item>N.Ž. NOVOKEM, društvo s ograničenom odgovornošću za trgovinu i usluge</item>
      <item>HRVATSKA OSIGURAVAJUĆA KUĆA - dioničko društvo za osiguranje</item>
      <item>BERNER društvo s ograničenom odgovornošću montažna i spojna tehnika, izvoz-uvoz</item>
      <item>Marijo Lovrić</item>
      <item>ZOU Saša Poldan i Goran Gatara, Vera Dizdarević i dr.</item>
    </izvorni_sadrzaj>
    <derivirana_varijabla naziv="DomainObject.Predmet.OstaliListNazivFormated_1">
      <item>Sudski registar</item>
      <item>Financijska agencija</item>
      <item>Conceptus PUBLICA društvo s ograničenom odgovornošću za medijske usluge</item>
      <item>Termoplin dioničko društvo</item>
      <item>RENATO P.P. d.o.o. za transport, trgovinu i usluge</item>
      <item>J.u.A. Frischeis društvo s ograničenom odgovornošću za trgovinu i usluge</item>
      <item>REGIONALNI TJEDNIK društvo s ograničenom odgovornošću za usluge</item>
      <item>MEĐIMURKA BS, Trgovačko društvo na veliko i malo, društvo s ograničenom odgovornošću</item>
      <item>Republika Hrvatska, Ministarstvo financija, Porezna uprava</item>
      <item>Wiener osiguranje Vienna Insurance Group dioničko društvo za osiguranje</item>
      <item>OMNI ALL društvo s ograničenom odgovornošću za proizvodnju</item>
      <item>KOS TRANSPORTI društvo s ograničenom odgovornošću za prijevoz robe, špediciju i trgovinu</item>
      <item>TONIMIR TRANSPORT INTERNATIONAL d.o.o.</item>
      <item>GA MA TEAM društvo s ograničenom odgovornošću za proizvdonju, trgovinu i usluge</item>
      <item>Damir Vučić</item>
      <item>BISNODE društvo s ograničenom odgovornošću za trgovinu, posredovanje i usluge</item>
      <item>VING poduzetnički inženjering d.o.o.</item>
      <item>N.Ž. NOVOKEM, društvo s ograničenom odgovornošću za trgovinu i usluge</item>
      <item>HRVATSKA OSIGURAVAJUĆA KUĆA - dioničko društvo za osiguranje</item>
      <item>BERNER društvo s ograničenom odgovornošću montažna i spojna tehnika, izvoz-uvoz</item>
      <item>Marijo Lovrić</item>
      <item>ZOU Saša Poldan i Goran Gatara, Vera Dizdarević i dr.</item>
    </derivirana_varijabla>
  </DomainObject.Predmet.OstaliListNazivFormated>
  <DomainObject.Predmet.OstaliListNazivFormatedOIB>
    <izvorni_sadrzaj>
      <item>Sudski registar</item>
      <item>Financijska agencija, OIB 85821130368</item>
      <item>Conceptus PUBLICA društvo s ograničenom odgovornošću za medijske usluge, OIB 27496296991</item>
      <item>Termoplin dioničko društvo, OIB 70140364776</item>
      <item>RENATO P.P. d.o.o. za transport, trgovinu i usluge, OIB 97414306170</item>
      <item>J.u.A. Frischeis društvo s ograničenom odgovornošću za trgovinu i usluge, OIB 18918947938</item>
      <item>REGIONALNI TJEDNIK društvo s ograničenom odgovornošću za usluge, OIB 26676147972</item>
      <item>MEĐIMURKA BS, Trgovačko društvo na veliko i malo, društvo s ograničenom odgovornošću, OIB 68372221964</item>
      <item>Republika Hrvatska, Ministarstvo financija, Porezna uprava</item>
      <item>Wiener osiguranje Vienna Insurance Group dioničko društvo za osiguranje, OIB 52848403362</item>
      <item>OMNI ALL društvo s ograničenom odgovornošću za proizvodnju, OIB 72972789672</item>
      <item>KOS TRANSPORTI društvo s ograničenom odgovornošću za prijevoz robe, špediciju i trgovinu, OIB 99654943646</item>
      <item>TONIMIR TRANSPORT INTERNATIONAL d.o.o., OIB 43157936253</item>
      <item>GA MA TEAM društvo s ograničenom odgovornošću za proizvdonju, trgovinu i usluge, OIB 64235470666</item>
      <item>Damir Vučić, OIB 16866662574</item>
      <item>BISNODE društvo s ograničenom odgovornošću za trgovinu, posredovanje i usluge, OIB 48270876028</item>
      <item>VING poduzetnički inženjering d.o.o., OIB 98405536002</item>
      <item>N.Ž. NOVOKEM, društvo s ograničenom odgovornošću za trgovinu i usluge, OIB 38559099166</item>
      <item>HRVATSKA OSIGURAVAJUĆA KUĆA - dioničko društvo za osiguranje, OIB 00432869176</item>
      <item>BERNER društvo s ograničenom odgovornošću montažna i spojna tehnika, izvoz-uvoz, OIB 66471923099</item>
      <item>Marijo Lovrić, OIB 90492708980</item>
      <item>ZOU Saša Poldan i Goran Gatara, Vera Dizdarević i dr.</item>
    </izvorni_sadrzaj>
    <derivirana_varijabla naziv="DomainObject.Predmet.OstaliListNazivFormatedOIB_1">
      <item>Sudski registar</item>
      <item>Financijska agencija, OIB 85821130368</item>
      <item>Conceptus PUBLICA društvo s ograničenom odgovornošću za medijske usluge, OIB 27496296991</item>
      <item>Termoplin dioničko društvo, OIB 70140364776</item>
      <item>RENATO P.P. d.o.o. za transport, trgovinu i usluge, OIB 97414306170</item>
      <item>J.u.A. Frischeis društvo s ograničenom odgovornošću za trgovinu i usluge, OIB 18918947938</item>
      <item>REGIONALNI TJEDNIK društvo s ograničenom odgovornošću za usluge, OIB 26676147972</item>
      <item>MEĐIMURKA BS, Trgovačko društvo na veliko i malo, društvo s ograničenom odgovornošću, OIB 68372221964</item>
      <item>Republika Hrvatska, Ministarstvo financija, Porezna uprava</item>
      <item>Wiener osiguranje Vienna Insurance Group dioničko društvo za osiguranje, OIB 52848403362</item>
      <item>OMNI ALL društvo s ograničenom odgovornošću za proizvodnju, OIB 72972789672</item>
      <item>KOS TRANSPORTI društvo s ograničenom odgovornošću za prijevoz robe, špediciju i trgovinu, OIB 99654943646</item>
      <item>TONIMIR TRANSPORT INTERNATIONAL d.o.o., OIB 43157936253</item>
      <item>GA MA TEAM društvo s ograničenom odgovornošću za proizvdonju, trgovinu i usluge, OIB 64235470666</item>
      <item>Damir Vučić, OIB 16866662574</item>
      <item>BISNODE društvo s ograničenom odgovornošću za trgovinu, posredovanje i usluge, OIB 48270876028</item>
      <item>VING poduzetnički inženjering d.o.o., OIB 98405536002</item>
      <item>N.Ž. NOVOKEM, društvo s ograničenom odgovornošću za trgovinu i usluge, OIB 38559099166</item>
      <item>HRVATSKA OSIGURAVAJUĆA KUĆA - dioničko društvo za osiguranje, OIB 00432869176</item>
      <item>BERNER društvo s ograničenom odgovornošću montažna i spojna tehnika, izvoz-uvoz, OIB 66471923099</item>
      <item>Marijo Lovrić, OIB 90492708980</item>
      <item>ZOU Saša Poldan i Goran Gatara, Vera Dizdarević i dr.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2016.</izvorni_sadrzaj>
    <derivirana_varijabla naziv="DomainObject.Datum_1">22. rujna 2016.</derivirana_varijabla>
  </DomainObject.Datum>
  <DomainObject.PoslovniBrojDokumenta>
    <izvorni_sadrzaj>St-75/2016-39</izvorni_sadrzaj>
    <derivirana_varijabla naziv="DomainObject.PoslovniBrojDokumenta_1">St-75/2016-39</derivirana_varijabla>
  </DomainObject.PoslovniBrojDokumenta>
  <DomainObject.Predmet.StrankaIDrugi>
    <izvorni_sadrzaj>D.L.B. društvo s ograničenom odgovornošću za trgovinu i usluge</izvorni_sadrzaj>
    <derivirana_varijabla naziv="DomainObject.Predmet.StrankaIDrugi_1">D.L.B. društvo s ograničenom odgovornošću za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D.L.B. društvo s ograničenom odgovornošću za trgovinu i usluge, OIB 97799728386, Kučanska 14, 42000 Varaždin</izvorni_sadrzaj>
    <derivirana_varijabla naziv="DomainObject.Predmet.StrankaIDrugiAdressOIB_1">D.L.B. društvo s ograničenom odgovornošću za trgovinu i usluge, OIB 97799728386, Kučanska 14, 42000 Varaždin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13. rujna 2016.</izvorni_sadrzaj>
    <derivirana_varijabla naziv="DomainObject.Predmet.OdlukaRjesenje.DatumDonosenjaOdluke_1">13. rujna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St-75/2016-36</izvorni_sadrzaj>
    <derivirana_varijabla naziv="DomainObject.Predmet.OdlukaRjesenje.Oznaka_1">St-75/2016-36</derivirana_varijabla>
  </DomainObject.Predmet.OdlukaRjesenje.Oznaka>
  <DomainObject.Predmet.SudioniciListNaziv>
    <izvorni_sadrzaj>
      <item>Sudski registar</item>
      <item>D.L.B. društvo s ograničenom odgovornošću za trgovinu i usluge</item>
      <item>Financijska agencija</item>
      <item>Conceptus PUBLICA društvo s ograničenom odgovornošću za medijske usluge</item>
      <item>Termoplin dioničko društvo</item>
      <item>RENATO P.P. d.o.o. za transport, trgovinu i usluge</item>
      <item>J.u.A. Frischeis društvo s ograničenom odgovornošću za trgovinu i usluge</item>
      <item>REGIONALNI TJEDNIK društvo s ograničenom odgovornošću za usluge</item>
      <item>MEĐIMURKA BS, Trgovačko društvo na veliko i malo, društvo s ograničenom odgovornošću</item>
      <item>Republika Hrvatska, Ministarstvo financija, Porezna uprava</item>
      <item>Wiener osiguranje Vienna Insurance Group dioničko društvo za osiguranje</item>
      <item>OMNI ALL društvo s ograničenom odgovornošću za proizvodnju</item>
      <item>KOS TRANSPORTI društvo s ograničenom odgovornošću za prijevoz robe, špediciju i trgovinu</item>
      <item>TONIMIR TRANSPORT INTERNATIONAL d.o.o.</item>
      <item>GA MA TEAM društvo s ograničenom odgovornošću za proizvdonju, trgovinu i usluge</item>
      <item>Damir Vučić</item>
      <item>BISNODE društvo s ograničenom odgovornošću za trgovinu, posredovanje i usluge</item>
      <item>VING poduzetnički inženjering d.o.o.</item>
      <item>N.Ž. NOVOKEM, društvo s ograničenom odgovornošću za trgovinu i usluge</item>
      <item>HRVATSKA OSIGURAVAJUĆA KUĆA - dioničko društvo za osiguranje</item>
      <item>BERNER društvo s ograničenom odgovornošću montažna i spojna tehnika, izvoz-uvoz</item>
      <item>Marijo Lovrić</item>
      <item>ZOU Saša Poldan i Goran Gatara, Vera Dizdarević i dr.</item>
    </izvorni_sadrzaj>
    <derivirana_varijabla naziv="DomainObject.Predmet.SudioniciListNaziv_1">
      <item>Sudski registar</item>
      <item>D.L.B. društvo s ograničenom odgovornošću za trgovinu i usluge</item>
      <item>Financijska agencija</item>
      <item>Conceptus PUBLICA društvo s ograničenom odgovornošću za medijske usluge</item>
      <item>Termoplin dioničko društvo</item>
      <item>RENATO P.P. d.o.o. za transport, trgovinu i usluge</item>
      <item>J.u.A. Frischeis društvo s ograničenom odgovornošću za trgovinu i usluge</item>
      <item>REGIONALNI TJEDNIK društvo s ograničenom odgovornošću za usluge</item>
      <item>MEĐIMURKA BS, Trgovačko društvo na veliko i malo, društvo s ograničenom odgovornošću</item>
      <item>Republika Hrvatska, Ministarstvo financija, Porezna uprava</item>
      <item>Wiener osiguranje Vienna Insurance Group dioničko društvo za osiguranje</item>
      <item>OMNI ALL društvo s ograničenom odgovornošću za proizvodnju</item>
      <item>KOS TRANSPORTI društvo s ograničenom odgovornošću za prijevoz robe, špediciju i trgovinu</item>
      <item>TONIMIR TRANSPORT INTERNATIONAL d.o.o.</item>
      <item>GA MA TEAM društvo s ograničenom odgovornošću za proizvdonju, trgovinu i usluge</item>
      <item>Damir Vučić</item>
      <item>BISNODE društvo s ograničenom odgovornošću za trgovinu, posredovanje i usluge</item>
      <item>VING poduzetnički inženjering d.o.o.</item>
      <item>N.Ž. NOVOKEM, društvo s ograničenom odgovornošću za trgovinu i usluge</item>
      <item>HRVATSKA OSIGURAVAJUĆA KUĆA - dioničko društvo za osiguranje</item>
      <item>BERNER društvo s ograničenom odgovornošću montažna i spojna tehnika, izvoz-uvoz</item>
      <item>Marijo Lovrić</item>
      <item>ZOU Saša Poldan i Goran Gatara, Vera Dizdarević i dr.</item>
    </derivirana_varijabla>
  </DomainObject.Predmet.SudioniciListNaziv>
  <DomainObject.Predmet.SudioniciListAdressOIB>
    <izvorni_sadrzaj>
      <item>Sudski registar</item>
      <item>D.L.B. društvo s ograničenom odgovornošću za trgovinu i usluge, OIB 97799728386, Kučanska 14,42000 Varaždin</item>
      <item>Financijska agencija, OIB 85821130368, Ulica grada Vukovara 70,10000 Zagreb</item>
      <item>Conceptus PUBLICA društvo s ograničenom odgovornošću za medijske usluge, OIB 27496296991, Ivana Kukuljevića 23,42000 Varaždin</item>
      <item>Termoplin dioničko društvo, OIB 70140364776, Vjekoslava Špinčića 78,42000 Varaždin</item>
      <item>RENATO P.P. d.o.o. za transport, trgovinu i usluge, OIB 97414306170, Zeleni Trg 2,10000 Zagreb</item>
      <item>J.u.A. Frischeis društvo s ograničenom odgovornošću za trgovinu i usluge, OIB 18918947938, Ljudevita Posavskog 49,10410 Velika Gorica</item>
      <item>REGIONALNI TJEDNIK društvo s ograničenom odgovornošću za usluge, OIB 26676147972, Svilarska 2,42000 Varaždin</item>
      <item>MEĐIMURKA BS, Trgovačko društvo na veliko i malo, društvo s ograničenom odgovornošću, OIB 68372221964, Trg Republike 6,40000 Čakovec</item>
      <item>Republika Hrvatska, Ministarstvo financija, Porezna uprava</item>
      <item>Wiener osiguranje Vienna Insurance Group dioničko društvo za osiguranje, OIB 52848403362, Slovenska ulica 24,10000 Zagreb</item>
      <item>OMNI ALL društvo s ograničenom odgovornošću za proizvodnju, OIB 72972789672, Gradinje 11 A,52427 Livade</item>
      <item>KOS TRANSPORTI društvo s ograničenom odgovornošću za prijevoz robe, špediciju i trgovinu, OIB 99654943646, Cehovska 13,42000 Varaždin</item>
      <item>TONIMIR TRANSPORT INTERNATIONAL d.o.o., OIB 43157936253, Kralja Tomislava 54,42223 Varaždinske Toplice</item>
      <item>GA MA TEAM društvo s ograničenom odgovornošću za proizvdonju, trgovinu i usluge, OIB 64235470666, Podravska 10,40320 Donja Dubrava</item>
      <item>Damir Vučić, OIB 16866662574, Ulica Zrinskih I Frankopana 19,42000 Varaždin</item>
      <item>BISNODE društvo s ograničenom odgovornošću za trgovinu, posredovanje i usluge, OIB 48270876028, Fallerovo šetalište 22,10000 Zagreb</item>
      <item>VING poduzetnički inženjering d.o.o., OIB 98405536002, Trg Bana Jelačića 13,42000 Varaždin</item>
      <item>N.Ž. NOVOKEM, društvo s ograničenom odgovornošću za trgovinu i usluge, OIB 38559099166, Lepoglavska 4,42000 Varaždin</item>
      <item>HRVATSKA OSIGURAVAJUĆA KUĆA - dioničko društvo za osiguranje, OIB 00432869176, Capraška ulica 6,10000 Zagreb</item>
      <item>BERNER društvo s ograničenom odgovornošću montažna i spojna tehnika, izvoz-uvoz, OIB 66471923099, Majstorska 9,10000 Zagreb</item>
      <item>Marijo Lovrić, OIB 90492708980, Medulićeva 9,10000 Zagreb</item>
      <item>ZOU Saša Poldan i Goran Gatara, Vera Dizdarević i dr., Ulica grada Mainza 11,10000 Zagreb</item>
    </izvorni_sadrzaj>
    <derivirana_varijabla naziv="DomainObject.Predmet.SudioniciListAdressOIB_1">
      <item>Sudski registar</item>
      <item>D.L.B. društvo s ograničenom odgovornošću za trgovinu i usluge, OIB 97799728386, Kučanska 14,42000 Varaždin</item>
      <item>Financijska agencija, OIB 85821130368, Ulica grada Vukovara 70,10000 Zagreb</item>
      <item>Conceptus PUBLICA društvo s ograničenom odgovornošću za medijske usluge, OIB 27496296991, Ivana Kukuljevića 23,42000 Varaždin</item>
      <item>Termoplin dioničko društvo, OIB 70140364776, Vjekoslava Špinčića 78,42000 Varaždin</item>
      <item>RENATO P.P. d.o.o. za transport, trgovinu i usluge, OIB 97414306170, Zeleni Trg 2,10000 Zagreb</item>
      <item>J.u.A. Frischeis društvo s ograničenom odgovornošću za trgovinu i usluge, OIB 18918947938, Ljudevita Posavskog 49,10410 Velika Gorica</item>
      <item>REGIONALNI TJEDNIK društvo s ograničenom odgovornošću za usluge, OIB 26676147972, Svilarska 2,42000 Varaždin</item>
      <item>MEĐIMURKA BS, Trgovačko društvo na veliko i malo, društvo s ograničenom odgovornošću, OIB 68372221964, Trg Republike 6,40000 Čakovec</item>
      <item>Republika Hrvatska, Ministarstvo financija, Porezna uprava</item>
      <item>Wiener osiguranje Vienna Insurance Group dioničko društvo za osiguranje, OIB 52848403362, Slovenska ulica 24,10000 Zagreb</item>
      <item>OMNI ALL društvo s ograničenom odgovornošću za proizvodnju, OIB 72972789672, Gradinje 11 A,52427 Livade</item>
      <item>KOS TRANSPORTI društvo s ograničenom odgovornošću za prijevoz robe, špediciju i trgovinu, OIB 99654943646, Cehovska 13,42000 Varaždin</item>
      <item>TONIMIR TRANSPORT INTERNATIONAL d.o.o., OIB 43157936253, Kralja Tomislava 54,42223 Varaždinske Toplice</item>
      <item>GA MA TEAM društvo s ograničenom odgovornošću za proizvdonju, trgovinu i usluge, OIB 64235470666, Podravska 10,40320 Donja Dubrava</item>
      <item>Damir Vučić, OIB 16866662574, Ulica Zrinskih I Frankopana 19,42000 Varaždin</item>
      <item>BISNODE društvo s ograničenom odgovornošću za trgovinu, posredovanje i usluge, OIB 48270876028, Fallerovo šetalište 22,10000 Zagreb</item>
      <item>VING poduzetnički inženjering d.o.o., OIB 98405536002, Trg Bana Jelačića 13,42000 Varaždin</item>
      <item>N.Ž. NOVOKEM, društvo s ograničenom odgovornošću za trgovinu i usluge, OIB 38559099166, Lepoglavska 4,42000 Varaždin</item>
      <item>HRVATSKA OSIGURAVAJUĆA KUĆA - dioničko društvo za osiguranje, OIB 00432869176, Capraška ulica 6,10000 Zagreb</item>
      <item>BERNER društvo s ograničenom odgovornošću montažna i spojna tehnika, izvoz-uvoz, OIB 66471923099, Majstorska 9,10000 Zagreb</item>
      <item>Marijo Lovrić, OIB 90492708980, Medulićeva 9,10000 Zagreb</item>
      <item>ZOU Saša Poldan i Goran Gatara, Vera Dizdarević i dr., Ulica grada Mainza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90E2FC0-EAAB-4547-A207-730D849E8EA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425</properties:Words>
  <properties:Characters>2373</properties:Characters>
  <properties:Lines>73</properties:Lines>
  <properties:Paragraphs>23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2016-09-22T13:07:00Z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St-75/2016-39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