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bd4a" w14:paraId="9c2bd4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55574" w:rsidRPr="00855574">
        <w:t xml:space="preserve"> 4423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55574" w:rsidRPr="00855574">
        <w:t>DABI-MES d.o.o.</w:t>
      </w:r>
      <w:r w:rsidR="00855574">
        <w:t xml:space="preserve"> </w:t>
      </w:r>
      <w:proofErr w:type="spellStart"/>
      <w:r w:rsidR="00855574" w:rsidRPr="00855574">
        <w:t>Bobovec</w:t>
      </w:r>
      <w:proofErr w:type="spellEnd"/>
      <w:r w:rsidR="00855574" w:rsidRPr="00855574">
        <w:t xml:space="preserve"> </w:t>
      </w:r>
      <w:proofErr w:type="spellStart"/>
      <w:r w:rsidR="00855574" w:rsidRPr="00855574">
        <w:t>Rozganski</w:t>
      </w:r>
      <w:proofErr w:type="spellEnd"/>
      <w:r w:rsidR="000566AD" w:rsidRPr="008317CC">
        <w:t>,</w:t>
      </w:r>
      <w:r w:rsidR="00855574">
        <w:t xml:space="preserve"> </w:t>
      </w:r>
      <w:r w:rsidR="00855574" w:rsidRPr="00855574">
        <w:t>Kumrovečka cesta 235</w:t>
      </w:r>
      <w:r w:rsidR="000566AD" w:rsidRPr="008317CC">
        <w:t xml:space="preserve"> OIB: </w:t>
      </w:r>
      <w:r w:rsidR="00855574" w:rsidRPr="00855574">
        <w:t>15924965214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55574">
        <w:t>368.705,49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855574">
        <w:t xml:space="preserve">Ankica Ćuk, </w:t>
      </w:r>
      <w:proofErr w:type="spellStart"/>
      <w:r w:rsidR="00855574" w:rsidRPr="00855574">
        <w:t>Bobovec</w:t>
      </w:r>
      <w:proofErr w:type="spellEnd"/>
      <w:r w:rsidR="00855574" w:rsidRPr="00855574">
        <w:t xml:space="preserve"> </w:t>
      </w:r>
      <w:proofErr w:type="spellStart"/>
      <w:r w:rsidR="00855574" w:rsidRPr="00855574">
        <w:t>Rozganski</w:t>
      </w:r>
      <w:proofErr w:type="spellEnd"/>
      <w:r w:rsidR="00855574" w:rsidRPr="008317CC">
        <w:t>,</w:t>
      </w:r>
      <w:r w:rsidR="00855574">
        <w:t xml:space="preserve"> </w:t>
      </w:r>
      <w:r w:rsidR="00855574" w:rsidRPr="00855574">
        <w:t xml:space="preserve">Kumrovečka cesta 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80984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55574"/>
    <w:rsid w:val="008613BD"/>
    <w:rsid w:val="00863025"/>
    <w:rsid w:val="00871F01"/>
    <w:rsid w:val="008D134A"/>
    <w:rsid w:val="00920CA0"/>
    <w:rsid w:val="009419D8"/>
    <w:rsid w:val="00941FF9"/>
    <w:rsid w:val="0096177A"/>
    <w:rsid w:val="009A5FA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A08A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4423</izvorni_sadrzaj>
    <derivirana_varijabla naziv="DomainObject.Predmet.Broj_1">4423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St-4423/2015</izvorni_sadrzaj>
    <derivirana_varijabla naziv="DomainObject.Predmet.OznakaBroj_1">St-4423/2015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DABI-MES d.o.o.</izvorni_sadrzaj>
    <derivirana_varijabla naziv="DomainObject.Predmet.ProtustrankaFormated_1">  DABI-MES d.o.o.</derivirana_varijabla>
  </DomainObject.Predmet.ProtustrankaFormated>
  <DomainObject.Predmet.ProtustrankaFormatedOIB>
    <izvorni_sadrzaj>  DABI-MES d.o.o., OIB 15924965214</izvorni_sadrzaj>
    <derivirana_varijabla naziv="DomainObject.Predmet.ProtustrankaFormatedOIB_1">  DABI-MES d.o.o., OIB 15924965214</derivirana_varijabla>
  </DomainObject.Predmet.ProtustrankaFormatedOIB>
  <DomainObject.Predmet.ProtustrankaFormatedWithAdress>
    <izvorni_sadrzaj> DABI-MES d.o.o., Kumrovečka cesta 235, 10293 Bobovec Rozganski</izvorni_sadrzaj>
    <derivirana_varijabla naziv="DomainObject.Predmet.ProtustrankaFormatedWithAdress_1"> DABI-MES d.o.o., Kumrovečka cesta 235, 10293 Bobovec Rozganski</derivirana_varijabla>
  </DomainObject.Predmet.ProtustrankaFormatedWithAdress>
  <DomainObject.Predmet.ProtustrankaFormatedWithAdressOIB>
    <izvorni_sadrzaj> DABI-MES d.o.o., OIB 15924965214, Kumrovečka cesta 235, 10293 Bobovec Rozganski</izvorni_sadrzaj>
    <derivirana_varijabla naziv="DomainObject.Predmet.ProtustrankaFormatedWithAdressOIB_1"> DABI-MES d.o.o., OIB 15924965214, Kumrovečka cesta 235, 10293 Bobovec Rozganski</derivirana_varijabla>
  </DomainObject.Predmet.ProtustrankaFormatedWithAdressOIB>
  <DomainObject.Predmet.ProtustrankaWithAdress>
    <izvorni_sadrzaj>DABI-MES d.o.o. Kumrovečka cesta 235, 10293 Bobovec Rozganski</izvorni_sadrzaj>
    <derivirana_varijabla naziv="DomainObject.Predmet.ProtustrankaWithAdress_1">DABI-MES d.o.o. Kumrovečka cesta 235, 10293 Bobovec Rozganski</derivirana_varijabla>
  </DomainObject.Predmet.ProtustrankaWithAdress>
  <DomainObject.Predmet.ProtustrankaWithAdressOIB>
    <izvorni_sadrzaj>DABI-MES d.o.o., OIB 15924965214, Kumrovečka cesta 235, 10293 Bobovec Rozganski</izvorni_sadrzaj>
    <derivirana_varijabla naziv="DomainObject.Predmet.ProtustrankaWithAdressOIB_1">DABI-MES d.o.o., OIB 15924965214, Kumrovečka cesta 235, 10293 Bobovec Rozganski</derivirana_varijabla>
  </DomainObject.Predmet.ProtustrankaWithAdressOIB>
  <DomainObject.Predmet.ProtustrankaNazivFormated>
    <izvorni_sadrzaj>DABI-MES d.o.o.</izvorni_sadrzaj>
    <derivirana_varijabla naziv="DomainObject.Predmet.ProtustrankaNazivFormated_1">DABI-MES d.o.o.</derivirana_varijabla>
  </DomainObject.Predmet.ProtustrankaNazivFormated>
  <DomainObject.Predmet.ProtustrankaNazivFormatedOIB>
    <izvorni_sadrzaj>DABI-MES d.o.o., OIB 15924965214</izvorni_sadrzaj>
    <derivirana_varijabla naziv="DomainObject.Predmet.ProtustrankaNazivFormatedOIB_1">DABI-MES d.o.o., OIB 15924965214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DABI-MES d.o.o.</item>
    </izvorni_sadrzaj>
    <derivirana_varijabla naziv="DomainObject.Predmet.ProtuStrankaListFormated_1">
      <item>DABI-MES d.o.o.</item>
    </derivirana_varijabla>
  </DomainObject.Predmet.ProtuStrankaListFormated>
  <DomainObject.Predmet.ProtuStrankaListFormatedOIB>
    <izvorni_sadrzaj>
      <item>DABI-MES d.o.o., OIB 15924965214</item>
    </izvorni_sadrzaj>
    <derivirana_varijabla naziv="DomainObject.Predmet.ProtuStrankaListFormatedOIB_1">
      <item>DABI-MES d.o.o., OIB 15924965214</item>
    </derivirana_varijabla>
  </DomainObject.Predmet.ProtuStrankaListFormatedOIB>
  <DomainObject.Predmet.ProtuStrankaListFormatedWithAdress>
    <izvorni_sadrzaj>
      <item>DABI-MES d.o.o., Kumrovečka cesta 235, 10293 Bobovec Rozganski</item>
    </izvorni_sadrzaj>
    <derivirana_varijabla naziv="DomainObject.Predmet.ProtuStrankaListFormatedWithAdress_1">
      <item>DABI-MES d.o.o., Kumrovečka cesta 235, 10293 Bobovec Rozganski</item>
    </derivirana_varijabla>
  </DomainObject.Predmet.ProtuStrankaListFormatedWithAdress>
  <DomainObject.Predmet.ProtuStrankaListFormatedWithAdressOIB>
    <izvorni_sadrzaj>
      <item>DABI-MES d.o.o., OIB 15924965214, Kumrovečka cesta 235, 10293 Bobovec Rozganski</item>
    </izvorni_sadrzaj>
    <derivirana_varijabla naziv="DomainObject.Predmet.ProtuStrankaListFormatedWithAdressOIB_1">
      <item>DABI-MES d.o.o., OIB 15924965214, Kumrovečka cesta 235, 10293 Bobovec Rozganski</item>
    </derivirana_varijabla>
  </DomainObject.Predmet.ProtuStrankaListFormatedWithAdressOIB>
  <DomainObject.Predmet.ProtuStrankaListNazivFormated>
    <izvorni_sadrzaj>
      <item>DABI-MES d.o.o.</item>
    </izvorni_sadrzaj>
    <derivirana_varijabla naziv="DomainObject.Predmet.ProtuStrankaListNazivFormated_1">
      <item>DABI-MES d.o.o.</item>
    </derivirana_varijabla>
  </DomainObject.Predmet.ProtuStrankaListNazivFormated>
  <DomainObject.Predmet.ProtuStrankaListNazivFormatedOIB>
    <izvorni_sadrzaj>
      <item>DABI-MES d.o.o., OIB 15924965214</item>
    </izvorni_sadrzaj>
    <derivirana_varijabla naziv="DomainObject.Predmet.ProtuStrankaListNazivFormatedOIB_1">
      <item>DABI-MES d.o.o., OIB 15924965214</item>
    </derivirana_varijabla>
  </DomainObject.Predmet.ProtuStrankaListNazivFormatedOIB>
  <DomainObject.Predmet.OstaliListFormated>
    <izvorni_sadrzaj>
      <item>Ankica Čuk</item>
    </izvorni_sadrzaj>
    <derivirana_varijabla naziv="DomainObject.Predmet.OstaliListFormated_1">
      <item>Ankica Čuk</item>
    </derivirana_varijabla>
  </DomainObject.Predmet.OstaliListFormated>
  <DomainObject.Predmet.OstaliListFormatedOIB>
    <izvorni_sadrzaj>
      <item>Ankica Čuk, OIB 75081097110</item>
    </izvorni_sadrzaj>
    <derivirana_varijabla naziv="DomainObject.Predmet.OstaliListFormatedOIB_1">
      <item>Ankica Čuk, OIB 75081097110</item>
    </derivirana_varijabla>
  </DomainObject.Predmet.OstaliListFormatedOIB>
  <DomainObject.Predmet.OstaliListFormatedWithAdress>
    <izvorni_sadrzaj>
      <item>Ankica Čuk, Kumrovečka Cesta 235, 10292 Bobovec Rozganski</item>
    </izvorni_sadrzaj>
    <derivirana_varijabla naziv="DomainObject.Predmet.OstaliListFormatedWithAdress_1">
      <item>Ankica Čuk, Kumrovečka Cesta 235, 10292 Bobovec Rozganski</item>
    </derivirana_varijabla>
  </DomainObject.Predmet.OstaliListFormatedWithAdress>
  <DomainObject.Predmet.OstaliListFormatedWithAdressOIB>
    <izvorni_sadrzaj>
      <item>Ankica Čuk, OIB 75081097110, Kumrovečka Cesta 235, 10292 Bobovec Rozganski</item>
    </izvorni_sadrzaj>
    <derivirana_varijabla naziv="DomainObject.Predmet.OstaliListFormatedWithAdressOIB_1">
      <item>Ankica Čuk, OIB 75081097110, Kumrovečka Cesta 235, 10292 Bobovec Rozganski</item>
    </derivirana_varijabla>
  </DomainObject.Predmet.OstaliListFormatedWithAdressOIB>
  <DomainObject.Predmet.OstaliListNazivFormated>
    <izvorni_sadrzaj>
      <item>Ankica Čuk</item>
    </izvorni_sadrzaj>
    <derivirana_varijabla naziv="DomainObject.Predmet.OstaliListNazivFormated_1">
      <item>Ankica Čuk</item>
    </derivirana_varijabla>
  </DomainObject.Predmet.OstaliListNazivFormated>
  <DomainObject.Predmet.OstaliListNazivFormatedOIB>
    <izvorni_sadrzaj>
      <item>Ankica Čuk, OIB 75081097110</item>
    </izvorni_sadrzaj>
    <derivirana_varijabla naziv="DomainObject.Predmet.OstaliListNazivFormatedOIB_1">
      <item>Ankica Čuk, OIB 75081097110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DABI-MES d.o.o.</izvorni_sadrzaj>
    <derivirana_varijabla naziv="DomainObject.Predmet.ProtustrankaIDrugi_1">DABI-MES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DABI-MES d.o.o., OIB 15924965214, Kumrovečka cesta 235, 10293 Bobovec Rozganski</izvorni_sadrzaj>
    <derivirana_varijabla naziv="DomainObject.Predmet.ProtustrankaIDrugiAdressOIB_1">DABI-MES d.o.o., OIB 15924965214, Kumrovečka cesta 235, 10293 Bobovec Rozganski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DABI-MES d.o.o.</item>
      <item>Ankica Čuk</item>
    </izvorni_sadrzaj>
    <derivirana_varijabla naziv="DomainObject.Predmet.SudioniciListNaziv_1">
      <item>FINA Regionalni centar Zagreb</item>
      <item>DABI-MES d.o.o.</item>
      <item>Ankica Čuk</item>
    </derivirana_varijabla>
  </DomainObject.Predmet.SudioniciListNaziv>
  <DomainObject.Predmet.SudioniciListAdressOIB>
    <izvorni_sadrzaj>
      <item>FINA Regionalni centar Zagreb, OIB 85821130368, Trg svibanjskih žrtava 1995. 1,10000 Zagreb</item>
      <item>DABI-MES d.o.o., OIB 15924965214, Kumrovečka cesta 235,10293 Bobovec Rozganski</item>
      <item>Ankica Čuk, OIB 75081097110, Kumrovečka Cesta 235,10292 Bobovec Rozganski</item>
    </izvorni_sadrzaj>
    <derivirana_varijabla naziv="DomainObject.Predmet.SudioniciListAdressOIB_1">
      <item>FINA Regionalni centar Zagreb, OIB 85821130368, Trg svibanjskih žrtava 1995. 1,10000 Zagreb</item>
      <item>DABI-MES d.o.o., OIB 15924965214, Kumrovečka cesta 235,10293 Bobovec Rozganski</item>
      <item>Ankica Čuk, OIB 75081097110, Kumrovečka Cesta 235,10292 Bobovec Rozganski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15924965214</item>
      <item>, OIB 75081097110</item>
    </izvorni_sadrzaj>
    <derivirana_varijabla naziv="DomainObject.Predmet.SudioniciListNazivOIB_1">
      <item>, OIB 85821130368</item>
      <item>, OIB 15924965214</item>
      <item>, OIB 75081097110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37736-A6B5-4048-B50C-358C2EDAF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1380</properties:Characters>
  <properties:Lines>45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2015-11-23T12:43:00Z</dcterms:created>
  <dc:creator>ilukac</dc:creator>
  <cp:lastModifiedBy>Ljubica Radošević</cp:lastModifiedBy>
  <cp:lastPrinted>2015-11-23T12:50:00Z</cp:lastPrinted>
  <dcterms:modified xmlns:xsi="http://www.w3.org/2001/XMLSchema-instance" xsi:type="dcterms:W3CDTF">2015-11-25T09:19:00Z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