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84fc" w14:paraId="78284fc" w:rsidRDefault="00AE649C" w:rsidP="00FA5B5E" w:rsidR="00AE649C" w:rsidRPr="00B76F3C">
      <w:pPr>
        <w:pStyle w:val="Naslov3"/>
        <w15:collapsed w:val="false"/>
      </w:pPr>
    </w:p>
    <w:p w:rsidRDefault="005E451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E4517" w:rsidP="005E4517" w:rsidR="005E4517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5E4517" w:rsidP="005E4517" w:rsidR="005E4517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5E4517" w:rsidP="005E4517" w:rsidR="005E4517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5E4517" w:rsidP="005E4517" w:rsidR="005E4517">
      <w:pPr>
        <w:jc w:val="both"/>
      </w:pPr>
      <w:r>
        <w:tab/>
      </w:r>
      <w:r>
        <w:tab/>
      </w:r>
      <w:r>
        <w:tab/>
      </w:r>
    </w:p>
    <w:p w:rsidRDefault="005E4517" w:rsidP="005E4517" w:rsidR="005E4517">
      <w:pPr>
        <w:jc w:val="center"/>
      </w:pPr>
      <w:r>
        <w:t>R E P U B L I K A   H R V A T S K A</w:t>
      </w:r>
    </w:p>
    <w:p w:rsidRDefault="005E4517" w:rsidP="005E4517" w:rsidR="005E4517">
      <w:pPr>
        <w:jc w:val="center"/>
      </w:pPr>
    </w:p>
    <w:p w:rsidRDefault="005E4517" w:rsidP="005E4517" w:rsidR="005E4517">
      <w:pPr>
        <w:jc w:val="center"/>
      </w:pPr>
      <w:r>
        <w:t>O G L A S</w:t>
      </w:r>
    </w:p>
    <w:p w:rsidRDefault="005E4517" w:rsidP="005E4517" w:rsidR="005E4517">
      <w:pPr>
        <w:jc w:val="center"/>
      </w:pPr>
    </w:p>
    <w:p w:rsidRDefault="005E4517" w:rsidP="005E4517" w:rsidR="005E4517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SUNCE JAHTA d.o.o. sa sjedištem u  Rogoznici (Općina Rogoznica),Viška 12, OIB:54489414172, povodom zahtjeva Financijske agencije, Regionalnog centra Split, Podružnice Šibenik, Perivoj L. Marune 1, OIB: 85821130368 od 9. kolovoza 2016., 2. rujna 2016. objavio je </w:t>
      </w:r>
    </w:p>
    <w:p w:rsidRDefault="005E4517" w:rsidP="005E4517" w:rsidR="005E4517">
      <w:pPr>
        <w:jc w:val="both"/>
      </w:pPr>
    </w:p>
    <w:p w:rsidRDefault="005E4517" w:rsidP="005E4517" w:rsidR="005E4517">
      <w:pPr>
        <w:jc w:val="center"/>
      </w:pPr>
      <w:r>
        <w:t>o g l a s</w:t>
      </w:r>
    </w:p>
    <w:p w:rsidRDefault="005E4517" w:rsidP="005E4517" w:rsidR="005E4517">
      <w:pPr>
        <w:jc w:val="center"/>
      </w:pPr>
    </w:p>
    <w:p w:rsidRDefault="005E4517" w:rsidP="005E4517" w:rsidR="005E4517">
      <w:pPr>
        <w:ind w:firstLine="315"/>
        <w:jc w:val="both"/>
      </w:pPr>
      <w:r>
        <w:tab/>
        <w:t xml:space="preserve">1.  Utvrđuje se da ukupni iznos evidentiranog duga dužnika SUNCE JAHTA d.o.o. sa sjedištem u  Rogoznici (Općina Rogoznica),Viška 12, OIB:54489414172 na temelju neizvršenih osnova za plaćanje iznosi 96.848,18 kn. </w:t>
      </w:r>
    </w:p>
    <w:p w:rsidRDefault="005E4517" w:rsidP="005E4517" w:rsidR="005E4517">
      <w:pPr>
        <w:ind w:firstLine="315"/>
        <w:jc w:val="both"/>
      </w:pPr>
    </w:p>
    <w:p w:rsidRDefault="005E4517" w:rsidP="005E4517" w:rsidR="005E4517">
      <w:pPr>
        <w:jc w:val="both"/>
      </w:pPr>
      <w:r>
        <w:t xml:space="preserve">      </w:t>
      </w:r>
      <w:r>
        <w:tab/>
        <w:t xml:space="preserve">2.  Poziva se osoba ovlaštena za zastupanje dužnika po zakonu Gerhard </w:t>
      </w:r>
      <w:proofErr w:type="spellStart"/>
      <w:r>
        <w:t>Bergmann</w:t>
      </w:r>
      <w:proofErr w:type="spellEnd"/>
      <w:r>
        <w:t xml:space="preserve">, Austrija, 1030 Beč, </w:t>
      </w:r>
      <w:proofErr w:type="spellStart"/>
      <w:r>
        <w:t>Baumgasse</w:t>
      </w:r>
      <w:proofErr w:type="spellEnd"/>
      <w:r>
        <w:t xml:space="preserve"> 83 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5E4517" w:rsidP="005E4517" w:rsidR="005E4517">
      <w:pPr>
        <w:jc w:val="both"/>
      </w:pPr>
    </w:p>
    <w:p w:rsidRDefault="005E4517" w:rsidP="005E4517" w:rsidR="005E4517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5E4517" w:rsidP="005E4517" w:rsidR="005E4517">
      <w:pPr>
        <w:jc w:val="both"/>
      </w:pPr>
    </w:p>
    <w:p w:rsidRDefault="005E4517" w:rsidP="005E4517" w:rsidR="005E451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5E4517" w:rsidP="005E4517" w:rsidR="005E4517">
      <w:pPr>
        <w:tabs>
          <w:tab w:pos="0" w:val="left"/>
        </w:tabs>
        <w:jc w:val="both"/>
      </w:pPr>
    </w:p>
    <w:p w:rsidRDefault="005E4517" w:rsidP="005E4517" w:rsidR="005E4517">
      <w:pPr>
        <w:tabs>
          <w:tab w:pos="0" w:val="left"/>
        </w:tabs>
        <w:jc w:val="both"/>
      </w:pPr>
    </w:p>
    <w:p w:rsidRDefault="005E4517" w:rsidP="005E4517" w:rsidR="005E4517">
      <w:pPr>
        <w:jc w:val="center"/>
      </w:pPr>
      <w:r>
        <w:t>U Zadru 2. rujna 2016.</w:t>
      </w:r>
    </w:p>
    <w:p w:rsidRDefault="005E4517" w:rsidP="005E4517" w:rsidR="005E4517">
      <w:pPr>
        <w:jc w:val="center"/>
      </w:pPr>
    </w:p>
    <w:p w:rsidRDefault="005E4517" w:rsidP="005E4517" w:rsidR="005E4517">
      <w:pPr>
        <w:ind w:firstLine="708" w:left="6372"/>
        <w:jc w:val="center"/>
      </w:pPr>
      <w:r>
        <w:t>Sudska savjetnica:</w:t>
      </w:r>
    </w:p>
    <w:p w:rsidRDefault="005E4517" w:rsidP="005E4517" w:rsidR="005E4517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5E4517" w:rsidP="005E4517" w:rsidR="005E4517">
      <w:pPr>
        <w:tabs>
          <w:tab w:pos="720" w:val="left"/>
        </w:tabs>
        <w:ind w:firstLine="315" w:left="7788"/>
        <w:jc w:val="both"/>
      </w:pPr>
    </w:p>
    <w:p w:rsidRDefault="005E4517" w:rsidP="005E4517" w:rsidR="005E4517">
      <w:pPr>
        <w:tabs>
          <w:tab w:pos="720" w:val="left"/>
        </w:tabs>
        <w:ind w:firstLine="315" w:left="7788"/>
        <w:jc w:val="both"/>
      </w:pPr>
      <w:r>
        <w:tab/>
      </w:r>
    </w:p>
    <w:p w:rsidRDefault="005E4517" w:rsidP="005E4517" w:rsidR="005E4517">
      <w:pPr>
        <w:ind w:firstLine="708"/>
        <w:jc w:val="both"/>
      </w:pPr>
      <w:r>
        <w:t>DNA:</w:t>
      </w:r>
    </w:p>
    <w:p w:rsidRDefault="005E4517" w:rsidP="005E4517" w:rsidR="005E4517">
      <w:pPr>
        <w:ind w:firstLine="708"/>
        <w:jc w:val="both"/>
      </w:pPr>
      <w:r>
        <w:t>1. e-Oglasna ploča suda</w:t>
      </w:r>
    </w:p>
    <w:p w:rsidRDefault="005E4517" w:rsidP="005E4517" w:rsidR="005E4517">
      <w:pPr>
        <w:ind w:firstLine="708"/>
        <w:jc w:val="both"/>
      </w:pPr>
      <w:r>
        <w:t xml:space="preserve">2. U spis </w:t>
      </w:r>
    </w:p>
    <w:p w:rsidRDefault="005E4517" w:rsidP="005E4517" w:rsidR="005E4517">
      <w:pPr>
        <w:ind w:firstLine="720"/>
        <w:jc w:val="both"/>
      </w:pPr>
    </w:p>
    <w:p w:rsidRDefault="00CB0EA4" w:rsidP="00B76F3C" w:rsidR="00CB0EA4">
      <w:pPr>
        <w:pStyle w:val="Naslovdokumenta"/>
      </w:pPr>
    </w:p>
    <w:p w:rsidRDefault="00DA0242" w:rsidP="005E4517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517" w:rsidP="005E4517" w:rsidR="005E4517">
    <w:pPr>
      <w:jc w:val="right"/>
    </w:pPr>
    <w:r>
      <w:t>Poslovni broj: 5 St-971-16-6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517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24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373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011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St-971/2016-4</izvorni_sadrzaj>
    <derivirana_varijabla naziv="DomainObject.Oznaka_1">St-971/2016-4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JAHTA društvo s ograničenom odgovornošću za iznajmljivanje plovila i trgovinu</izvorni_sadrzaj>
    <derivirana_varijabla naziv="DomainObject.Predmet.ProtustrankaFormated_1">  SUNCE JAHTA društvo s ograničenom odgovornošću za iznajmljivanje plovila i trgovinu</derivirana_varijabla>
  </DomainObject.Predmet.ProtustrankaFormated>
  <DomainObject.Predmet.ProtustrankaFormatedOIB>
    <izvorni_sadrzaj>  SUNCE JAHTA društvo s ograničenom odgovornošću za iznajmljivanje plovila i trgovinu, OIB 54489414172</izvorni_sadrzaj>
    <derivirana_varijabla naziv="DomainObject.Predmet.ProtustrankaFormatedOIB_1">  SUNCE JAHTA društvo s ograničenom odgovornošću za iznajmljivanje plovila i trgovinu, OIB 54489414172</derivirana_varijabla>
  </DomainObject.Predmet.ProtustrankaFormatedOIB>
  <DomainObject.Predmet.ProtustrankaFormatedWithAdress>
    <izvorni_sadrzaj> SUNCE JAHTA društvo s ograničenom odgovornošću za iznajmljivanje plovila i trgovinu, Viška 12, 22202 Rogoznica</izvorni_sadrzaj>
    <derivirana_varijabla naziv="DomainObject.Predmet.ProtustrankaFormatedWithAdress_1"> SUNCE JAHTA društvo s ograničenom odgovornošću za iznajmljivanje plovila i trgovinu, Viška 12, 22202 Rogoznica</derivirana_varijabla>
  </DomainObject.Predmet.ProtustrankaFormatedWithAdress>
  <DomainObject.Predmet.ProtustrankaFormatedWithAdressOIB>
    <izvorni_sadrzaj> SUNCE JAHTA društvo s ograničenom odgovornošću za iznajmljivanje plovila i trgovinu, OIB 54489414172, Viška 12, 22202 Rogoznica</izvorni_sadrzaj>
    <derivirana_varijabla naziv="DomainObject.Predmet.ProtustrankaFormatedWithAdressOIB_1"> SUNCE JAHTA društvo s ograničenom odgovornošću za iznajmljivanje plovila i trgovinu, OIB 54489414172, Viška 12, 22202 Rogoznica</derivirana_varijabla>
  </DomainObject.Predmet.ProtustrankaFormatedWithAdressOIB>
  <DomainObject.Predmet.ProtustrankaWithAdress>
    <izvorni_sadrzaj>SUNCE JAHTA društvo s ograničenom odgovornošću za iznajmljivanje plovila i trgovinu Viška 12, 22202 Rogoznica</izvorni_sadrzaj>
    <derivirana_varijabla naziv="DomainObject.Predmet.ProtustrankaWithAdress_1">SUNCE JAHTA društvo s ograničenom odgovornošću za iznajmljivanje plovila i trgovinu Viška 12, 22202 Rogoznica</derivirana_varijabla>
  </DomainObject.Predmet.ProtustrankaWithAdress>
  <DomainObject.Predmet.ProtustrankaWithAdressOIB>
    <izvorni_sadrzaj>SUNCE JAHTA društvo s ograničenom odgovornošću za iznajmljivanje plovila i trgovinu, OIB 54489414172, Viška 12, 22202 Rogoznica</izvorni_sadrzaj>
    <derivirana_varijabla naziv="DomainObject.Predmet.ProtustrankaWithAdressOIB_1">SUNCE JAHTA društvo s ograničenom odgovornošću za iznajmljivanje plovila i trgovinu, OIB 54489414172, Viška 12, 22202 Rogoznica</derivirana_varijabla>
  </DomainObject.Predmet.ProtustrankaWithAdressOIB>
  <DomainObject.Predmet.ProtustrankaNazivFormated>
    <izvorni_sadrzaj>SUNCE JAHTA društvo s ograničenom odgovornošću za iznajmljivanje plovila i trgovinu</izvorni_sadrzaj>
    <derivirana_varijabla naziv="DomainObject.Predmet.ProtustrankaNazivFormated_1">SUNCE JAHTA društvo s ograničenom odgovornošću za iznajmljivanje plovila i trgovinu</derivirana_varijabla>
  </DomainObject.Predmet.ProtustrankaNazivFormated>
  <DomainObject.Predmet.ProtustrankaNazivFormatedOIB>
    <izvorni_sadrzaj>SUNCE JAHTA društvo s ograničenom odgovornošću za iznajmljivanje plovila i trgovinu, OIB 54489414172</izvorni_sadrzaj>
    <derivirana_varijabla naziv="DomainObject.Predmet.ProtustrankaNazivFormatedOIB_1">SUNCE JAHTA društvo s ograničenom odgovornošću za iznajmljivanje plovila i trgovinu, OIB 54489414172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SUNCE JAHTA društvo s ograničenom odgovornošću za iznajmljivanje plovila i trgovinu</item>
    </izvorni_sadrzaj>
    <derivirana_varijabla naziv="DomainObject.Predmet.ProtuStrankaListFormated_1">
      <item>SUNCE JAHTA društvo s ograničenom odgovornošću za iznajmljivanje plovila i trgovinu</item>
    </derivirana_varijabla>
  </DomainObject.Predmet.ProtuStrankaListFormated>
  <DomainObject.Predmet.ProtuStrankaListFormatedOIB>
    <izvorni_sadrzaj>
      <item>SUNCE JAHTA društvo s ograničenom odgovornošću za iznajmljivanje plovila i trgovinu, OIB 54489414172</item>
    </izvorni_sadrzaj>
    <derivirana_varijabla naziv="DomainObject.Predmet.ProtuStrankaListFormatedOIB_1">
      <item>SUNCE JAHTA društvo s ograničenom odgovornošću za iznajmljivanje plovila i trgovinu, OIB 54489414172</item>
    </derivirana_varijabla>
  </DomainObject.Predmet.ProtuStrankaListFormatedOIB>
  <DomainObject.Predmet.ProtuStrankaListFormatedWithAdress>
    <izvorni_sadrzaj>
      <item>SUNCE JAHTA društvo s ograničenom odgovornošću za iznajmljivanje plovila i trgovinu, Viška 12, 22202 Rogoznica</item>
    </izvorni_sadrzaj>
    <derivirana_varijabla naziv="DomainObject.Predmet.ProtuStrankaListFormatedWithAdress_1">
      <item>SUNCE JAHTA društvo s ograničenom odgovornošću za iznajmljivanje plovila i trgovinu, Viška 12, 22202 Rogoznica</item>
    </derivirana_varijabla>
  </DomainObject.Predmet.ProtuStrankaListFormatedWithAdress>
  <DomainObject.Predmet.ProtuStrankaListFormatedWithAdressOIB>
    <izvorni_sadrzaj>
      <item>SUNCE JAHTA društvo s ograničenom odgovornošću za iznajmljivanje plovila i trgovinu, OIB 54489414172, Viška 12, 22202 Rogoznica</item>
    </izvorni_sadrzaj>
    <derivirana_varijabla naziv="DomainObject.Predmet.ProtuStrankaListFormatedWithAdressOIB_1">
      <item>SUNCE JAHTA društvo s ograničenom odgovornošću za iznajmljivanje plovila i trgovinu, OIB 54489414172, Viška 12, 22202 Rogoznica</item>
    </derivirana_varijabla>
  </DomainObject.Predmet.ProtuStrankaListFormatedWithAdressOIB>
  <DomainObject.Predmet.ProtuStrankaListNazivFormated>
    <izvorni_sadrzaj>
      <item>SUNCE JAHTA društvo s ograničenom odgovornošću za iznajmljivanje plovila i trgovinu</item>
    </izvorni_sadrzaj>
    <derivirana_varijabla naziv="DomainObject.Predmet.ProtuStrankaListNazivFormated_1">
      <item>SUNCE JAHTA društvo s ograničenom odgovornošću za iznajmljivanje plovila i trgovinu</item>
    </derivirana_varijabla>
  </DomainObject.Predmet.ProtuStrankaListNazivFormated>
  <DomainObject.Predmet.ProtuStrankaListNazivFormatedOIB>
    <izvorni_sadrzaj>
      <item>SUNCE JAHTA društvo s ograničenom odgovornošću za iznajmljivanje plovila i trgovinu, OIB 54489414172</item>
    </izvorni_sadrzaj>
    <derivirana_varijabla naziv="DomainObject.Predmet.ProtuStrankaListNazivFormatedOIB_1">
      <item>SUNCE JAHTA društvo s ograničenom odgovornošću za iznajmljivanje plovila i trgovinu, OIB 54489414172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St-971/2016-4</izvorni_sadrzaj>
    <derivirana_varijabla naziv="DomainObject.PoslovniBrojDokumenta_1">St-971/2016-4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SUNCE JAHTA društvo s ograničenom odgovornošću za iznajmljivanje plovila i trgovinu</izvorni_sadrzaj>
    <derivirana_varijabla naziv="DomainObject.Predmet.ProtustrankaIDrugi_1">SUNCE JAHTA društvo s ograničenom odgovornošću za iznajmljivanje plovila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SUNCE JAHTA društvo s ograničenom odgovornošću za iznajmljivanje plovila i trgovinu, OIB 54489414172, Viška 12, 22202 Rogoznica</izvorni_sadrzaj>
    <derivirana_varijabla naziv="DomainObject.Predmet.ProtustrankaIDrugiAdressOIB_1">SUNCE JAHTA društvo s ograničenom odgovornošću za iznajmljivanje plovila i trgovinu, OIB 54489414172, Viška 12,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SUNCE JAHTA društvo s ograničenom odgovornošću za iznajmljivanje plovila i trgovinu</item>
    </izvorni_sadrzaj>
    <derivirana_varijabla naziv="DomainObject.Predmet.SudioniciListNaziv_1">
      <item>Financijska agencija</item>
      <item>SUNCE JAHTA društvo s ograničenom odgovornošću za iznajmljivanje plovila i trgovinu</item>
    </derivirana_varijabla>
  </DomainObject.Predmet.SudioniciListNaziv>
  <DomainObject.Predmet.SudioniciListAdressOIB>
    <izvorni_sadrzaj>
      <item>Financijska agencija, OIB 85821130368, Ulica grada Vukovara 70,10000 Zagreb</item>
      <item>SUNCE JAHTA društvo s ograničenom odgovornošću za iznajmljivanje plovila i trgovinu, OIB 54489414172, Viška 12,22202 Rogoznica</item>
    </izvorni_sadrzaj>
    <derivirana_varijabla naziv="DomainObject.Predmet.SudioniciListAdressOIB_1">
      <item>Financijska agencija, OIB 85821130368, Ulica grada Vukovara 70,10000 Zagreb</item>
      <item>SUNCE JAHTA društvo s ograničenom odgovornošću za iznajmljivanje plovila i trgovinu, OIB 54489414172, Viška 12,22202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6003F-30D3-4671-BAA1-A56472242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2026</properties:Characters>
  <properties:Lines>57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2016-09-02T13:10:00Z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