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7014D3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7014D3">
                    <w:t>1550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06832d" w14:paraId="e06832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7014D3">
        <w:t xml:space="preserve"> ESTIMA EXPERTUS d.o.o. za ugostiteljstvo, turizam i trgovinu, Zagreb, Ulica Armina </w:t>
      </w:r>
      <w:proofErr w:type="spellStart"/>
      <w:r w:rsidR="007014D3">
        <w:t>Šrapca</w:t>
      </w:r>
      <w:proofErr w:type="spellEnd"/>
      <w:r w:rsidR="007014D3">
        <w:t xml:space="preserve"> 12, MBS: 080333581, OIB: 18391247924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014D3">
        <w:t>19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014D3">
        <w:t xml:space="preserve">ESTIMA EXPERTUS d.o.o. za ugostiteljstvo, turizam i trgovinu, Zagreb, Ulica Armina </w:t>
      </w:r>
      <w:proofErr w:type="spellStart"/>
      <w:r w:rsidR="007014D3">
        <w:t>Šrapca</w:t>
      </w:r>
      <w:proofErr w:type="spellEnd"/>
      <w:r w:rsidR="007014D3">
        <w:t xml:space="preserve"> 12, MBS: 080333581, OIB: 18391247924</w:t>
      </w:r>
      <w:r>
        <w:t xml:space="preserve">, na temelju neizvršenih osnova za plaćanje iznosi </w:t>
      </w:r>
      <w:r w:rsidR="007014D3">
        <w:t>65.173,75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7014D3">
        <w:t xml:space="preserve"> Luka Zdilar, Zagreb, Ulica Armina </w:t>
      </w:r>
      <w:proofErr w:type="spellStart"/>
      <w:r w:rsidR="007014D3">
        <w:t>Šrapca</w:t>
      </w:r>
      <w:proofErr w:type="spellEnd"/>
      <w:r w:rsidR="007014D3">
        <w:t xml:space="preserve"> 12, OIB: 36208731177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014D3">
        <w:t>1550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014D3">
        <w:t>19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2D3A4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2D3A47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A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A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A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A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A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St-1550/2018</izvorni_sadrzaj>
    <derivirana_varijabla naziv="DomainObject.Predmet.OznakaBroj_1">St-1550/2018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ESTIMA EXPERTUS d.o.o.</izvorni_sadrzaj>
    <derivirana_varijabla naziv="DomainObject.Predmet.ProtustrankaFormated_1">  ESTIMA EXPERTUS d.o.o.</derivirana_varijabla>
  </DomainObject.Predmet.ProtustrankaFormated>
  <DomainObject.Predmet.ProtustrankaFormatedOIB>
    <izvorni_sadrzaj>  ESTIMA EXPERTUS d.o.o., OIB 18391247924</izvorni_sadrzaj>
    <derivirana_varijabla naziv="DomainObject.Predmet.ProtustrankaFormatedOIB_1">  ESTIMA EXPERTUS d.o.o., OIB 18391247924</derivirana_varijabla>
  </DomainObject.Predmet.ProtustrankaFormatedOIB>
  <DomainObject.Predmet.ProtustrankaFormatedWithAdress>
    <izvorni_sadrzaj> ESTIMA EXPERTUS d.o.o., Ulica Armina Šrapca 12, 10000 Zagreb</izvorni_sadrzaj>
    <derivirana_varijabla naziv="DomainObject.Predmet.ProtustrankaFormatedWithAdress_1"> ESTIMA EXPERTUS d.o.o., Ulica Armina Šrapca 12, 10000 Zagreb</derivirana_varijabla>
  </DomainObject.Predmet.ProtustrankaFormatedWithAdress>
  <DomainObject.Predmet.ProtustrankaFormatedWithAdressOIB>
    <izvorni_sadrzaj> ESTIMA EXPERTUS d.o.o., OIB 18391247924, Ulica Armina Šrapca 12, 10000 Zagreb</izvorni_sadrzaj>
    <derivirana_varijabla naziv="DomainObject.Predmet.ProtustrankaFormatedWithAdressOIB_1"> ESTIMA EXPERTUS d.o.o., OIB 18391247924, Ulica Armina Šrapca 12, 10000 Zagreb</derivirana_varijabla>
  </DomainObject.Predmet.ProtustrankaFormatedWithAdressOIB>
  <DomainObject.Predmet.ProtustrankaWithAdress>
    <izvorni_sadrzaj>ESTIMA EXPERTUS d.o.o. Ulica Armina Šrapca 12, 10000 Zagreb</izvorni_sadrzaj>
    <derivirana_varijabla naziv="DomainObject.Predmet.ProtustrankaWithAdress_1">ESTIMA EXPERTUS d.o.o. Ulica Armina Šrapca 12, 10000 Zagreb</derivirana_varijabla>
  </DomainObject.Predmet.ProtustrankaWithAdress>
  <DomainObject.Predmet.ProtustrankaWithAdressOIB>
    <izvorni_sadrzaj>ESTIMA EXPERTUS d.o.o., OIB 18391247924, Ulica Armina Šrapca 12, 10000 Zagreb</izvorni_sadrzaj>
    <derivirana_varijabla naziv="DomainObject.Predmet.ProtustrankaWithAdressOIB_1">ESTIMA EXPERTUS d.o.o., OIB 18391247924, Ulica Armina Šrapca 12, 10000 Zagreb</derivirana_varijabla>
  </DomainObject.Predmet.ProtustrankaWithAdressOIB>
  <DomainObject.Predmet.ProtustrankaNazivFormated>
    <izvorni_sadrzaj>ESTIMA EXPERTUS d.o.o.</izvorni_sadrzaj>
    <derivirana_varijabla naziv="DomainObject.Predmet.ProtustrankaNazivFormated_1">ESTIMA EXPERTUS d.o.o.</derivirana_varijabla>
  </DomainObject.Predmet.ProtustrankaNazivFormated>
  <DomainObject.Predmet.ProtustrankaNazivFormatedOIB>
    <izvorni_sadrzaj>ESTIMA EXPERTUS d.o.o., OIB 18391247924</izvorni_sadrzaj>
    <derivirana_varijabla naziv="DomainObject.Predmet.ProtustrankaNazivFormatedOIB_1">ESTIMA EXPERTUS d.o.o., OIB 18391247924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ESTIMA EXPERTUS d.o.o.</item>
    </izvorni_sadrzaj>
    <derivirana_varijabla naziv="DomainObject.Predmet.ProtuStrankaListFormated_1">
      <item>ESTIMA EXPERTUS d.o.o.</item>
    </derivirana_varijabla>
  </DomainObject.Predmet.ProtuStrankaListFormated>
  <DomainObject.Predmet.ProtuStrankaListFormatedOIB>
    <izvorni_sadrzaj>
      <item>ESTIMA EXPERTUS d.o.o., OIB 18391247924</item>
    </izvorni_sadrzaj>
    <derivirana_varijabla naziv="DomainObject.Predmet.ProtuStrankaListFormatedOIB_1">
      <item>ESTIMA EXPERTUS d.o.o., OIB 18391247924</item>
    </derivirana_varijabla>
  </DomainObject.Predmet.ProtuStrankaListFormatedOIB>
  <DomainObject.Predmet.ProtuStrankaListFormatedWithAdress>
    <izvorni_sadrzaj>
      <item>ESTIMA EXPERTUS d.o.o., Ulica Armina Šrapca 12, 10000 Zagreb</item>
    </izvorni_sadrzaj>
    <derivirana_varijabla naziv="DomainObject.Predmet.ProtuStrankaListFormatedWithAdress_1">
      <item>ESTIMA EXPERTUS d.o.o., Ulica Armina Šrapca 12, 10000 Zagreb</item>
    </derivirana_varijabla>
  </DomainObject.Predmet.ProtuStrankaListFormatedWithAdress>
  <DomainObject.Predmet.ProtuStrankaListFormatedWithAdressOIB>
    <izvorni_sadrzaj>
      <item>ESTIMA EXPERTUS d.o.o., OIB 18391247924, Ulica Armina Šrapca 12, 10000 Zagreb</item>
    </izvorni_sadrzaj>
    <derivirana_varijabla naziv="DomainObject.Predmet.ProtuStrankaListFormatedWithAdressOIB_1">
      <item>ESTIMA EXPERTUS d.o.o., OIB 18391247924, Ulica Armina Šrapca 12, 10000 Zagreb</item>
    </derivirana_varijabla>
  </DomainObject.Predmet.ProtuStrankaListFormatedWithAdressOIB>
  <DomainObject.Predmet.ProtuStrankaListNazivFormated>
    <izvorni_sadrzaj>
      <item>ESTIMA EXPERTUS d.o.o.</item>
    </izvorni_sadrzaj>
    <derivirana_varijabla naziv="DomainObject.Predmet.ProtuStrankaListNazivFormated_1">
      <item>ESTIMA EXPERTUS d.o.o.</item>
    </derivirana_varijabla>
  </DomainObject.Predmet.ProtuStrankaListNazivFormated>
  <DomainObject.Predmet.ProtuStrankaListNazivFormatedOIB>
    <izvorni_sadrzaj>
      <item>ESTIMA EXPERTUS d.o.o., OIB 18391247924</item>
    </izvorni_sadrzaj>
    <derivirana_varijabla naziv="DomainObject.Predmet.ProtuStrankaListNazivFormatedOIB_1">
      <item>ESTIMA EXPERTUS d.o.o., OIB 18391247924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ESTIMA EXPERTUS d.o.o.</izvorni_sadrzaj>
    <derivirana_varijabla naziv="DomainObject.Predmet.ProtustrankaIDrugi_1">ESTIMA EXPERTUS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ESTIMA EXPERTUS d.o.o., OIB 18391247924, Ulica Armina Šrapca 12, 10000 Zagreb</izvorni_sadrzaj>
    <derivirana_varijabla naziv="DomainObject.Predmet.ProtustrankaIDrugiAdressOIB_1">ESTIMA EXPERTUS d.o.o., OIB 18391247924, Ulica Armina Šrapca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ESTIMA EXPERTUS d.o.o.</item>
      <item>FINA Regionalni centar Zagreb</item>
    </izvorni_sadrzaj>
    <derivirana_varijabla naziv="DomainObject.Predmet.SudioniciListNaziv_1">
      <item>ESTIMA EXPERTUS d.o.o.</item>
      <item>FINA Regionalni centar Zagreb</item>
    </derivirana_varijabla>
  </DomainObject.Predmet.SudioniciListNaziv>
  <DomainObject.Predmet.SudioniciListAdressOIB>
    <izvorni_sadrzaj>
      <item>ESTIMA EXPERTUS d.o.o., OIB 18391247924, Ulica Armina Šrapca 12,10000 Zagreb</item>
      <item>FINA Regionalni centar Zagreb, OIB 85821130368, Trg svibanjskih žrtava 1995. 1,10000 Zagreb</item>
    </izvorni_sadrzaj>
    <derivirana_varijabla naziv="DomainObject.Predmet.SudioniciListAdressOIB_1">
      <item>ESTIMA EXPERTUS d.o.o., OIB 18391247924, Ulica Armina Šrapca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18391247924</item>
      <item>, OIB 85821130368</item>
    </izvorni_sadrzaj>
    <derivirana_varijabla naziv="DomainObject.Predmet.SudioniciListNazivOIB_1">
      <item>, OIB 18391247924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2199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2018-12-19T11:05:00Z</dcterms:created>
  <dc:creator>Snježana Andrijanić</dc:creator>
  <cp:lastModifiedBy>Sanda Gučić</cp:lastModifiedBy>
  <cp:lastPrinted>2018-12-18T06:44:00Z</cp:lastPrinted>
  <dcterms:modified xmlns:xsi="http://www.w3.org/2001/XMLSchema-instance" xsi:type="dcterms:W3CDTF">2018-12-19T12:14:00Z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(St-1550-18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