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11104" w14:paraId="c911104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C4131D">
        <w:t>tupka nad dužnikom GRICKO zadruga za ekološku proizvodnju, posredovanje i poslovne usluge, Grgura Karlovčana 2 A, Đurđevac</w:t>
      </w:r>
      <w:r w:rsidR="003E0D32">
        <w:t>,</w:t>
      </w:r>
      <w:r w:rsidR="00C4131D">
        <w:t xml:space="preserve"> OIB: 58897490358</w:t>
      </w:r>
      <w:r w:rsidR="001B05AE">
        <w:t>,</w:t>
      </w:r>
      <w:r w:rsidR="00CA760E">
        <w:t xml:space="preserve"> </w:t>
      </w:r>
      <w:r w:rsidR="00F82D16">
        <w:t>dana</w:t>
      </w:r>
      <w:r w:rsidR="00C4131D">
        <w:t xml:space="preserve"> 27</w:t>
      </w:r>
      <w:r w:rsidR="00B12F61">
        <w:t xml:space="preserve">. </w:t>
      </w:r>
      <w:r w:rsidR="00BC4D7A">
        <w:t>siječnja 2016</w:t>
      </w:r>
      <w:r>
        <w:t xml:space="preserve">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C4131D" w:rsidRPr="00C4131D">
        <w:t xml:space="preserve"> </w:t>
      </w:r>
      <w:r w:rsidR="00C4131D">
        <w:t>GRICKO zadruga za ekološku proizvodnju, posredovanje i poslovne usluge, Grgura Karlovčana 2 A, Đurđevac, OIB: 58897490358</w:t>
      </w:r>
      <w:r w:rsidR="00C4131D">
        <w:rPr>
          <w:szCs w:val="24"/>
        </w:rPr>
        <w:t>, s danom 27</w:t>
      </w:r>
      <w:r w:rsidR="00B12F61">
        <w:rPr>
          <w:szCs w:val="24"/>
        </w:rPr>
        <w:t>.</w:t>
      </w:r>
      <w:r w:rsidR="00213DB3">
        <w:rPr>
          <w:szCs w:val="24"/>
        </w:rPr>
        <w:t xml:space="preserve"> </w:t>
      </w:r>
      <w:r w:rsidR="00BC4D7A">
        <w:rPr>
          <w:szCs w:val="24"/>
        </w:rPr>
        <w:t>siječnja 2016</w:t>
      </w:r>
      <w:r w:rsidR="00C4131D">
        <w:rPr>
          <w:szCs w:val="24"/>
        </w:rPr>
        <w:t>. u 14,3</w:t>
      </w:r>
      <w:r w:rsidR="00213DB3">
        <w:rPr>
          <w:szCs w:val="24"/>
        </w:rPr>
        <w:t>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7467AC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BC4D7A" w:rsidRPr="00BC4D7A">
        <w:t xml:space="preserve"> </w:t>
      </w:r>
      <w:r w:rsidR="00C4131D">
        <w:t>GRICKO zadruga za ekološku proizvodnju, posredovanje i poslovne usluge, Grgura Karlovčana 2 A, Đurđevac, OIB: 58897490358.</w:t>
      </w:r>
    </w:p>
    <w:p w:rsidRDefault="00C4131D" w:rsidP="00BD5D5B" w:rsidR="00C4131D">
      <w:pPr>
        <w:ind w:hanging="708" w:left="1413"/>
        <w:jc w:val="both"/>
      </w:pPr>
    </w:p>
    <w:p w:rsidRDefault="00BD5D5B" w:rsidP="00342398" w:rsidR="00342398" w:rsidRPr="00962A57">
      <w:pPr>
        <w:ind w:hanging="705" w:left="1410"/>
        <w:jc w:val="both"/>
      </w:pPr>
      <w:r>
        <w:t>III</w:t>
      </w:r>
      <w:r>
        <w:tab/>
      </w:r>
      <w:r w:rsidR="00213DB3">
        <w:t>Za stečajnog upravitelja imenuje se</w:t>
      </w:r>
      <w:r w:rsidR="00D03264">
        <w:t xml:space="preserve"> </w:t>
      </w:r>
      <w:r w:rsidR="00342398">
        <w:t xml:space="preserve">Hrvoje </w:t>
      </w:r>
      <w:proofErr w:type="spellStart"/>
      <w:r w:rsidR="00342398">
        <w:t>Kraljičković</w:t>
      </w:r>
      <w:proofErr w:type="spellEnd"/>
      <w:r w:rsidR="00342398">
        <w:t>, Trg hrvatskih velikana 4, Zagreb, OIB: 63875916042.</w:t>
      </w:r>
    </w:p>
    <w:p w:rsidRDefault="007467AC" w:rsidP="007467AC" w:rsidR="007467AC" w:rsidRPr="00962A57">
      <w:pPr>
        <w:ind w:hanging="705" w:left="1410"/>
        <w:jc w:val="both"/>
      </w:pPr>
    </w:p>
    <w:p w:rsidRDefault="00D03264" w:rsidP="00342398" w:rsidR="00213DB3">
      <w:pPr>
        <w:ind w:firstLine="705"/>
        <w:jc w:val="both"/>
        <w:rPr>
          <w:szCs w:val="24"/>
        </w:rPr>
      </w:pPr>
      <w:r>
        <w:t xml:space="preserve"> </w:t>
      </w:r>
      <w:r w:rsidR="00BD5D5B">
        <w:rPr>
          <w:szCs w:val="24"/>
        </w:rPr>
        <w:t>IV</w:t>
      </w:r>
      <w:r w:rsidR="00BD5D5B"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 w:rsidR="00BD5D5B"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 w:rsidR="00BD5D5B"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C4131D" w:rsidRPr="00C4131D">
        <w:t xml:space="preserve"> </w:t>
      </w:r>
      <w:r w:rsidR="00C4131D">
        <w:t>GRICKO zadruga za ekološku proizvodnju, posredovanje i poslovne usluge, Grgura Karlovčana 2 A, Đurđevac, OIB: 58897490358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BC4D7A">
        <w:rPr>
          <w:szCs w:val="24"/>
        </w:rPr>
        <w:t>je dana 30</w:t>
      </w:r>
      <w:r w:rsidR="001B05AE">
        <w:rPr>
          <w:szCs w:val="24"/>
        </w:rPr>
        <w:t>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</w:t>
      </w:r>
      <w:r>
        <w:rPr>
          <w:szCs w:val="24"/>
        </w:rPr>
        <w:lastRenderedPageBreak/>
        <w:t xml:space="preserve">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C4131D">
        <w:rPr>
          <w:szCs w:val="24"/>
        </w:rPr>
        <w:t xml:space="preserve"> 27</w:t>
      </w:r>
      <w:r w:rsidR="00B12F61">
        <w:rPr>
          <w:szCs w:val="24"/>
        </w:rPr>
        <w:t>.</w:t>
      </w:r>
      <w:r w:rsidR="00BC4D7A">
        <w:rPr>
          <w:szCs w:val="24"/>
        </w:rPr>
        <w:t xml:space="preserve"> siječnja</w:t>
      </w:r>
      <w:r w:rsidR="00B1388D">
        <w:rPr>
          <w:szCs w:val="24"/>
        </w:rPr>
        <w:t xml:space="preserve"> 2016</w:t>
      </w:r>
      <w:r>
        <w:rPr>
          <w:szCs w:val="24"/>
        </w:rPr>
        <w:t>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342398" w:rsidR="00603BD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603BD4" w:rsidP="00603BD4" w:rsidR="00603BD4">
      <w:pPr>
        <w:jc w:val="right"/>
        <w:rPr>
          <w:szCs w:val="24"/>
        </w:rPr>
      </w:pPr>
    </w:p>
    <w:p w:rsidRDefault="007A646E" w:rsidP="007A646E" w:rsidR="007A646E">
      <w:pPr>
        <w:jc w:val="right"/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C4131D">
        <w:t>GRICKO zadruga za ekološku proizvodnju, posredovanje i poslovne usluge, Grgura Karlovčana 2 A, 48350 Đurđevac</w:t>
      </w:r>
    </w:p>
    <w:p w:rsidRDefault="00AC315C" w:rsidP="00C4131D" w:rsidR="00AC315C" w:rsidRPr="00C4131D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342398">
        <w:rPr>
          <w:szCs w:val="24"/>
        </w:rPr>
        <w:t>Barbara Ivančan</w:t>
      </w:r>
      <w:r w:rsidR="00C4131D">
        <w:rPr>
          <w:szCs w:val="24"/>
        </w:rPr>
        <w:t xml:space="preserve">, </w:t>
      </w:r>
      <w:r w:rsidR="00C4131D">
        <w:t>Grgura Karlovčana 2 A, 48350 Đurđevac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5D6699">
        <w:rPr>
          <w:szCs w:val="24"/>
        </w:rPr>
        <w:t>a Hrvats</w:t>
      </w:r>
      <w:r w:rsidR="00C4131D">
        <w:rPr>
          <w:szCs w:val="24"/>
        </w:rPr>
        <w:t>ka, Ispostava Đurđevac</w:t>
      </w:r>
      <w:r w:rsidR="00670F24">
        <w:rPr>
          <w:szCs w:val="24"/>
        </w:rPr>
        <w:t>,</w:t>
      </w:r>
      <w:proofErr w:type="spellStart"/>
      <w:r w:rsidR="00C4131D">
        <w:rPr>
          <w:szCs w:val="24"/>
        </w:rPr>
        <w:t>Đurđevac</w:t>
      </w:r>
      <w:proofErr w:type="spellEnd"/>
      <w:r w:rsidR="00C4131D">
        <w:rPr>
          <w:szCs w:val="24"/>
        </w:rPr>
        <w:t>,</w:t>
      </w:r>
      <w:r w:rsidR="00670F24">
        <w:rPr>
          <w:szCs w:val="24"/>
        </w:rPr>
        <w:t xml:space="preserve"> </w:t>
      </w:r>
      <w:r w:rsidR="00C4131D">
        <w:rPr>
          <w:szCs w:val="24"/>
        </w:rPr>
        <w:t>Stjepana Radića 1</w:t>
      </w:r>
    </w:p>
    <w:p w:rsidRDefault="00213DB3" w:rsidP="00342398" w:rsidR="00C4131D" w:rsidRPr="00342398">
      <w:pPr>
        <w:numPr>
          <w:ilvl w:val="0"/>
          <w:numId w:val="1"/>
        </w:numPr>
        <w:rPr>
          <w:szCs w:val="24"/>
        </w:rPr>
      </w:pPr>
      <w:r w:rsidRPr="00342398">
        <w:rPr>
          <w:szCs w:val="24"/>
        </w:rPr>
        <w:t>Stečajni upravitelj</w:t>
      </w:r>
      <w:r w:rsidR="00670F24" w:rsidRPr="00342398">
        <w:rPr>
          <w:szCs w:val="24"/>
        </w:rPr>
        <w:t xml:space="preserve"> </w:t>
      </w:r>
      <w:r w:rsidR="00342398">
        <w:t xml:space="preserve">Hrvoje </w:t>
      </w:r>
      <w:proofErr w:type="spellStart"/>
      <w:r w:rsidR="00342398">
        <w:t>Kraljičković</w:t>
      </w:r>
      <w:proofErr w:type="spellEnd"/>
      <w:r w:rsidR="00342398">
        <w:t>, Trg hrvatskih velikana 4,10000 Zagreb</w:t>
      </w:r>
    </w:p>
    <w:p w:rsidRDefault="008C60D6" w:rsidP="00213DB3" w:rsidR="00F82D16" w:rsidRPr="00C4131D">
      <w:pPr>
        <w:numPr>
          <w:ilvl w:val="0"/>
          <w:numId w:val="1"/>
        </w:numPr>
        <w:rPr>
          <w:szCs w:val="24"/>
        </w:rPr>
      </w:pPr>
      <w:r w:rsidRPr="00C4131D">
        <w:rPr>
          <w:szCs w:val="24"/>
        </w:rPr>
        <w:t>e- O</w:t>
      </w:r>
      <w:r w:rsidR="00F82D16" w:rsidRPr="00C4131D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5671A8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F8F" w:rsidP="006E5853" w:rsidR="007F2F8F">
      <w:r>
        <w:separator/>
      </w:r>
    </w:p>
  </w:endnote>
  <w:endnote w:id="0" w:type="continuationSeparator">
    <w:p w:rsidRDefault="007F2F8F" w:rsidP="006E5853" w:rsidR="007F2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F8F" w:rsidP="006E5853" w:rsidR="007F2F8F">
      <w:r>
        <w:separator/>
      </w:r>
    </w:p>
  </w:footnote>
  <w:footnote w:id="0" w:type="continuationSeparator">
    <w:p w:rsidRDefault="007F2F8F" w:rsidP="006E5853" w:rsidR="007F2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31D" w:rsidP="006E5853" w:rsidR="00BD5D5B">
    <w:pPr>
      <w:pStyle w:val="Zaglavlje"/>
      <w:jc w:val="right"/>
    </w:pPr>
    <w:r>
      <w:t>Poslovni broj: St-574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95F63"/>
    <w:rsid w:val="000A16EA"/>
    <w:rsid w:val="000E130B"/>
    <w:rsid w:val="000F3268"/>
    <w:rsid w:val="00100876"/>
    <w:rsid w:val="001B05AE"/>
    <w:rsid w:val="001D29D2"/>
    <w:rsid w:val="00213DB3"/>
    <w:rsid w:val="002435BA"/>
    <w:rsid w:val="002439C7"/>
    <w:rsid w:val="00262923"/>
    <w:rsid w:val="00335D24"/>
    <w:rsid w:val="00342398"/>
    <w:rsid w:val="00356B59"/>
    <w:rsid w:val="003828EB"/>
    <w:rsid w:val="003B48FF"/>
    <w:rsid w:val="003E0D32"/>
    <w:rsid w:val="00436A5A"/>
    <w:rsid w:val="00447B2E"/>
    <w:rsid w:val="004E2CB1"/>
    <w:rsid w:val="005371AA"/>
    <w:rsid w:val="00564CD4"/>
    <w:rsid w:val="005671A8"/>
    <w:rsid w:val="005A3EFC"/>
    <w:rsid w:val="005D6699"/>
    <w:rsid w:val="00603BD4"/>
    <w:rsid w:val="0062693C"/>
    <w:rsid w:val="00670F24"/>
    <w:rsid w:val="006842AE"/>
    <w:rsid w:val="00693C50"/>
    <w:rsid w:val="006B07F7"/>
    <w:rsid w:val="006B087D"/>
    <w:rsid w:val="006E5853"/>
    <w:rsid w:val="007467AC"/>
    <w:rsid w:val="00791A89"/>
    <w:rsid w:val="007A646E"/>
    <w:rsid w:val="007D2555"/>
    <w:rsid w:val="007F2F8F"/>
    <w:rsid w:val="00806A38"/>
    <w:rsid w:val="00833BFA"/>
    <w:rsid w:val="00842FEB"/>
    <w:rsid w:val="00850758"/>
    <w:rsid w:val="00856D27"/>
    <w:rsid w:val="008C60D6"/>
    <w:rsid w:val="008D4E02"/>
    <w:rsid w:val="009E3C89"/>
    <w:rsid w:val="00A60097"/>
    <w:rsid w:val="00AC315C"/>
    <w:rsid w:val="00B12F61"/>
    <w:rsid w:val="00B1388D"/>
    <w:rsid w:val="00B327DC"/>
    <w:rsid w:val="00B62537"/>
    <w:rsid w:val="00B72CD2"/>
    <w:rsid w:val="00B76A79"/>
    <w:rsid w:val="00B80C91"/>
    <w:rsid w:val="00BC4D7A"/>
    <w:rsid w:val="00BD5D5B"/>
    <w:rsid w:val="00BD7494"/>
    <w:rsid w:val="00C322BE"/>
    <w:rsid w:val="00C4131D"/>
    <w:rsid w:val="00CA760E"/>
    <w:rsid w:val="00D03264"/>
    <w:rsid w:val="00D25C15"/>
    <w:rsid w:val="00D463E2"/>
    <w:rsid w:val="00D4718D"/>
    <w:rsid w:val="00D907BF"/>
    <w:rsid w:val="00DD056A"/>
    <w:rsid w:val="00E21DDE"/>
    <w:rsid w:val="00E274EB"/>
    <w:rsid w:val="00E74DF1"/>
    <w:rsid w:val="00F27948"/>
    <w:rsid w:val="00F82D16"/>
    <w:rsid w:val="00FF2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D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D2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D2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D2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D2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6D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D2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D2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D2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D2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St-574/2015</izvorni_sadrzaj>
    <derivirana_varijabla naziv="DomainObject.Predmet.OznakaBroj_1">St-574/2015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GRICKO zadruga za ekološku proizvodnju, posredovanje i poslovne usluge zastupanog po punomoćniku Barbara Ivančan</izvorni_sadrzaj>
    <derivirana_varijabla naziv="DomainObject.Predmet.ProtustrankaFormated_1">  GRICKO zadruga za ekološku proizvodnju, posredovanje i poslovne usluge zastupanog po punomoćniku Barbara Ivančan</derivirana_varijabla>
  </DomainObject.Predmet.ProtustrankaFormated>
  <DomainObject.Predmet.ProtustrankaFormatedOIB>
    <izvorni_sadrzaj>  GRICKO zadruga za ekološku proizvodnju, posredovanje i poslovne usluge, OIB 58897490358 zastupanog po punomoćniku Barbara Ivančan</izvorni_sadrzaj>
    <derivirana_varijabla naziv="DomainObject.Predmet.ProtustrankaFormatedOIB_1">  GRICKO zadruga za ekološku proizvodnju, posredovanje i poslovne usluge, OIB 58897490358 zastupanog po punomoćniku Barbara Ivančan</derivirana_varijabla>
  </DomainObject.Predmet.ProtustrankaFormatedOIB>
  <DomainObject.Predmet.ProtustrankaFormatedWithAdress>
    <izvorni_sadrzaj> GRICKO zadruga za ekološku proizvodnju, posredovanje i poslovne usluge, Grgura Karlovčana 2/A, 48350 Đurđevac zastupanog po punomoćniku Barbara Ivančan</izvorni_sadrzaj>
    <derivirana_varijabla naziv="DomainObject.Predmet.ProtustrankaFormatedWithAdress_1"> GRICKO zadruga za ekološku proizvodnju, posredovanje i poslovne usluge, Grgura Karlovčana 2/A, 48350 Đurđevac zastupanog po punomoćniku Barbara Ivančan</derivirana_varijabla>
  </DomainObject.Predmet.ProtustrankaFormatedWithAdress>
  <DomainObject.Predmet.ProtustrankaFormatedWithAdressOIB>
    <izvorni_sadrzaj> GRICKO zadruga za ekološku proizvodnju, posredovanje i poslovne usluge, OIB 58897490358, Grgura Karlovčana 2/A, 48350 Đurđevac zastupanog po punomoćniku Barbara Ivančan</izvorni_sadrzaj>
    <derivirana_varijabla naziv="DomainObject.Predmet.ProtustrankaFormatedWithAdressOIB_1"> GRICKO zadruga za ekološku proizvodnju, posredovanje i poslovne usluge, OIB 58897490358, Grgura Karlovčana 2/A, 48350 Đurđevac zastupanog po punomoćniku Barbara Ivančan</derivirana_varijabla>
  </DomainObject.Predmet.ProtustrankaFormatedWithAdressOIB>
  <DomainObject.Predmet.ProtustrankaWithAdress>
    <izvorni_sadrzaj>GRICKO zadruga za ekološku proizvodnju, posredovanje i poslovne usluge Grgura Karlovčana 2/A, 48350 Đurđevac</izvorni_sadrzaj>
    <derivirana_varijabla naziv="DomainObject.Predmet.ProtustrankaWithAdress_1">GRICKO zadruga za ekološku proizvodnju, posredovanje i poslovne usluge Grgura Karlovčana 2/A, 48350 Đurđevac</derivirana_varijabla>
  </DomainObject.Predmet.ProtustrankaWithAdress>
  <DomainObject.Predmet.ProtustrankaWithAdressOIB>
    <izvorni_sadrzaj>GRICKO zadruga za ekološku proizvodnju, posredovanje i poslovne usluge, OIB 58897490358, Grgura Karlovčana 2/A, 48350 Đurđevac</izvorni_sadrzaj>
    <derivirana_varijabla naziv="DomainObject.Predmet.ProtustrankaWithAdressOIB_1">GRICKO zadruga za ekološku proizvodnju, posredovanje i poslovne usluge, OIB 58897490358, Grgura Karlovčana 2/A, 48350 Đurđevac</derivirana_varijabla>
  </DomainObject.Predmet.ProtustrankaWithAdressOIB>
  <DomainObject.Predmet.ProtustrankaNazivFormated>
    <izvorni_sadrzaj>GRICKO zadruga za ekološku proizvodnju, posredovanje i poslovne usluge</izvorni_sadrzaj>
    <derivirana_varijabla naziv="DomainObject.Predmet.ProtustrankaNazivFormated_1">GRICKO zadruga za ekološku proizvodnju, posredovanje i poslovne usluge</derivirana_varijabla>
  </DomainObject.Predmet.ProtustrankaNazivFormated>
  <DomainObject.Predmet.ProtustrankaNazivFormatedOIB>
    <izvorni_sadrzaj>GRICKO zadruga za ekološku proizvodnju, posredovanje i poslovne usluge, OIB 58897490358</izvorni_sadrzaj>
    <derivirana_varijabla naziv="DomainObject.Predmet.ProtustrankaNazivFormatedOIB_1">GRICKO zadruga za ekološku proizvodnju, posredovanje i poslovne usluge, OIB 58897490358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96486.44</izvorni_sadrzaj>
    <derivirana_varijabla naziv="DomainObject.Predmet.TrenutnaVrijednost_1">96486.44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GRICKO zadruga za ekološku proizvodnju, posredovanje i poslovne usluge zastupanog po punomoćniku Barbara Ivančan</item>
    </izvorni_sadrzaj>
    <derivirana_varijabla naziv="DomainObject.Predmet.ProtuStrankaListFormated_1">
      <item>GRICKO zadruga za ekološku proizvodnju, posredovanje i poslovne usluge zastupanog po punomoćniku Barbara Ivančan</item>
    </derivirana_varijabla>
  </DomainObject.Predmet.ProtuStrankaListFormated>
  <DomainObject.Predmet.ProtuStrankaListFormatedOIB>
    <izvorni_sadrzaj>
      <item>GRICKO zadruga za ekološku proizvodnju, posredovanje i poslovne usluge, OIB 58897490358 zastupanog po punomoćniku Barbara Ivančan</item>
    </izvorni_sadrzaj>
    <derivirana_varijabla naziv="DomainObject.Predmet.ProtuStrankaListFormatedOIB_1">
      <item>GRICKO zadruga za ekološku proizvodnju, posredovanje i poslovne usluge, OIB 58897490358 zastupanog po punomoćniku Barbara Ivančan</item>
    </derivirana_varijabla>
  </DomainObject.Predmet.ProtuStrankaListFormatedOIB>
  <DomainObject.Predmet.ProtuStrankaListFormatedWithAdress>
    <izvorni_sadrzaj>
      <item>GRICKO zadruga za ekološku proizvodnju, posredovanje i poslovne usluge, Grgura Karlovčana 2/A, 48350 Đurđevac zastupanog po punomoćniku Barbara Ivančan</item>
    </izvorni_sadrzaj>
    <derivirana_varijabla naziv="DomainObject.Predmet.ProtuStrankaListFormatedWithAdress_1">
      <item>GRICKO zadruga za ekološku proizvodnju, posredovanje i poslovne usluge, Grgura Karlovčana 2/A, 48350 Đurđevac zastupanog po punomoćniku Barbara Ivančan</item>
    </derivirana_varijabla>
  </DomainObject.Predmet.ProtuStrankaListFormatedWithAdress>
  <DomainObject.Predmet.ProtuStrankaListFormatedWithAdressOIB>
    <izvorni_sadrzaj>
      <item>GRICKO zadruga za ekološku proizvodnju, posredovanje i poslovne usluge, OIB 58897490358, Grgura Karlovčana 2/A, 48350 Đurđevac zastupanog po punomoćniku Barbara Ivančan</item>
    </izvorni_sadrzaj>
    <derivirana_varijabla naziv="DomainObject.Predmet.ProtuStrankaListFormatedWithAdressOIB_1">
      <item>GRICKO zadruga za ekološku proizvodnju, posredovanje i poslovne usluge, OIB 58897490358, Grgura Karlovčana 2/A, 48350 Đurđevac zastupanog po punomoćniku Barbara Ivančan</item>
    </derivirana_varijabla>
  </DomainObject.Predmet.ProtuStrankaListFormatedWithAdressOIB>
  <DomainObject.Predmet.ProtuStrankaListNazivFormated>
    <izvorni_sadrzaj>
      <item>GRICKO zadruga za ekološku proizvodnju, posredovanje i poslovne usluge</item>
    </izvorni_sadrzaj>
    <derivirana_varijabla naziv="DomainObject.Predmet.ProtuStrankaListNazivFormated_1">
      <item>GRICKO zadruga za ekološku proizvodnju, posredovanje i poslovne usluge</item>
    </derivirana_varijabla>
  </DomainObject.Predmet.ProtuStrankaListNazivFormated>
  <DomainObject.Predmet.ProtuStrankaListNazivFormatedOIB>
    <izvorni_sadrzaj>
      <item>GRICKO zadruga za ekološku proizvodnju, posredovanje i poslovne usluge, OIB 58897490358</item>
    </izvorni_sadrzaj>
    <derivirana_varijabla naziv="DomainObject.Predmet.ProtuStrankaListNazivFormatedOIB_1">
      <item>GRICKO zadruga za ekološku proizvodnju, posredovanje i poslovne usluge, OIB 58897490358</item>
    </derivirana_varijabla>
  </DomainObject.Predmet.ProtuStrankaListNazivFormatedOIB>
  <DomainObject.Predmet.OstaliListFormated>
    <izvorni_sadrzaj>
      <item>e-Oglasna</item>
      <item>Sudski registar</item>
      <item>Barbara Ivančan punomoćnik sudionika u postupku GRICKO zadruga za ekološku proizvodnju, posredovanje i poslovne usluge</item>
    </izvorni_sadrzaj>
    <derivirana_varijabla naziv="DomainObject.Predmet.OstaliListFormated_1">
      <item>e-Oglasna</item>
      <item>Sudski registar</item>
      <item>Barbara Ivančan punomoćnik sudionika u postupku GRICKO zadruga za ekološku proizvodnju, posredovanje i poslovne usluge</item>
    </derivirana_varijabla>
  </DomainObject.Predmet.OstaliListFormated>
  <DomainObject.Predmet.OstaliListFormatedOIB>
    <izvorni_sadrzaj>
      <item>e-Oglasna</item>
      <item>Sudski registar</item>
      <item>Barbara Ivančan, OIB 80767310146 punomoćnik sudionika u postupku GRICKO zadruga za ekološku proizvodnju, posredovanje i poslovne usluge</item>
    </izvorni_sadrzaj>
    <derivirana_varijabla naziv="DomainObject.Predmet.OstaliListFormatedOIB_1">
      <item>e-Oglasna</item>
      <item>Sudski registar</item>
      <item>Barbara Ivančan, OIB 80767310146 punomoćnik sudionika u postupku GRICKO zadruga za ekološku proizvodnju, posredovanje i poslovne usluge</item>
    </derivirana_varijabla>
  </DomainObject.Predmet.OstaliListFormatedOIB>
  <DomainObject.Predmet.OstaliListFormatedWithAdress>
    <izvorni_sadrzaj>
      <item>e-Oglasna</item>
      <item>Sudski registar</item>
      <item>Barbara Ivančan, Grgura Karlovčana 2 A, 48350 Đurđevac punomoćnik sudionika u postupku GRICKO zadruga za ekološku proizvodnju, posredovanje i poslovne usluge</item>
    </izvorni_sadrzaj>
    <derivirana_varijabla naziv="DomainObject.Predmet.OstaliListFormatedWithAdress_1">
      <item>e-Oglasna</item>
      <item>Sudski registar</item>
      <item>Barbara Ivančan, Grgura Karlovčana 2 A, 48350 Đurđevac punomoćnik sudionika u postupku GRICKO zadruga za ekološku proizvodnju, posredovanje i poslovne usluge</item>
    </derivirana_varijabla>
  </DomainObject.Predmet.OstaliListFormatedWithAdress>
  <DomainObject.Predmet.OstaliListFormatedWithAdressOIB>
    <izvorni_sadrzaj>
      <item>e-Oglasna</item>
      <item>Sudski registar</item>
      <item>Barbara Ivančan, OIB 80767310146, Grgura Karlovčana 2 A, 48350 Đurđevac punomoćnik sudionika u postupku GRICKO zadruga za ekološku proizvodnju, posredovanje i poslovne usluge</item>
    </izvorni_sadrzaj>
    <derivirana_varijabla naziv="DomainObject.Predmet.OstaliListFormatedWithAdressOIB_1">
      <item>e-Oglasna</item>
      <item>Sudski registar</item>
      <item>Barbara Ivančan, OIB 80767310146, Grgura Karlovčana 2 A, 48350 Đurđevac punomoćnik sudionika u postupku GRICKO zadruga za ekološku proizvodnju, posredovanje i poslovne usluge</item>
    </derivirana_varijabla>
  </DomainObject.Predmet.OstaliListFormatedWithAdressOIB>
  <DomainObject.Predmet.OstaliListNazivFormated>
    <izvorni_sadrzaj>
      <item>e-Oglasna</item>
      <item>Sudski registar</item>
      <item>Barbara Ivančan</item>
    </izvorni_sadrzaj>
    <derivirana_varijabla naziv="DomainObject.Predmet.OstaliListNazivFormated_1">
      <item>e-Oglasna</item>
      <item>Sudski registar</item>
      <item>Barbara Ivančan</item>
    </derivirana_varijabla>
  </DomainObject.Predmet.OstaliListNazivFormated>
  <DomainObject.Predmet.OstaliListNazivFormatedOIB>
    <izvorni_sadrzaj>
      <item>e-Oglasna</item>
      <item>Sudski registar</item>
      <item>Barbara Ivančan, OIB 80767310146</item>
    </izvorni_sadrzaj>
    <derivirana_varijabla naziv="DomainObject.Predmet.OstaliListNazivFormatedOIB_1">
      <item>e-Oglasna</item>
      <item>Sudski registar</item>
      <item>Barbara Ivančan, OIB 80767310146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GRICKO zadruga za ekološku proizvodnju, posredovanje i poslovne usluge</izvorni_sadrzaj>
    <derivirana_varijabla naziv="DomainObject.Predmet.ProtustrankaIDrugi_1">GRICKO zadruga za ekološku proizvodnju, posredovanje i poslovne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GRICKO zadruga za ekološku proizvodnju, posredovanje i poslovne usluge, OIB 58897490358, Grgura Karlovčana 2/A, 48350 Đurđevac</izvorni_sadrzaj>
    <derivirana_varijabla naziv="DomainObject.Predmet.ProtustrankaIDrugiAdressOIB_1">GRICKO zadruga za ekološku proizvodnju, posredovanje i poslovne usluge, OIB 58897490358, Grgura Karlovčana 2/A,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GRICKO zadruga za ekološku proizvodnju, posredovanje i poslovne usluge</item>
      <item>e-Oglasna</item>
      <item>Sudski registar</item>
      <item>Barbara Ivančan</item>
    </izvorni_sadrzaj>
    <derivirana_varijabla naziv="DomainObject.Predmet.SudioniciListNaziv_1">
      <item>Financijska agencija</item>
      <item>GRICKO zadruga za ekološku proizvodnju, posredovanje i poslovne usluge</item>
      <item>e-Oglasna</item>
      <item>Sudski registar</item>
      <item>Barbara Ivančan</item>
    </derivirana_varijabla>
  </DomainObject.Predmet.SudioniciListNaziv>
  <DomainObject.Predmet.SudioniciListAdressOIB>
    <izvorni_sadrzaj>
      <item>Financijska agencija, OIB 85821130368, A.Cesarca 2,42000 Varaždin</item>
      <item>GRICKO zadruga za ekološku proizvodnju, posredovanje i poslovne usluge, OIB 58897490358, Grgura Karlovčana 2/A,48350 Đurđevac</item>
      <item>e-Oglasna</item>
      <item>Sudski registar</item>
      <item>Barbara Ivančan, OIB 80767310146, Grgura Karlovčana 2 A,48350 Đurđevac</item>
    </izvorni_sadrzaj>
    <derivirana_varijabla naziv="DomainObject.Predmet.SudioniciListAdressOIB_1">
      <item>Financijska agencija, OIB 85821130368, A.Cesarca 2,42000 Varaždin</item>
      <item>GRICKO zadruga za ekološku proizvodnju, posredovanje i poslovne usluge, OIB 58897490358, Grgura Karlovčana 2/A,48350 Đurđevac</item>
      <item>e-Oglasna</item>
      <item>Sudski registar</item>
      <item>Barbara Ivančan, OIB 80767310146, Grgura Karlovčana 2 A,48350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58897490358</item>
      <item>, OIB null</item>
      <item>, OIB null</item>
      <item>, OIB 80767310146</item>
    </izvorni_sadrzaj>
    <derivirana_varijabla naziv="DomainObject.Predmet.SudioniciListNazivOIB_1">
      <item>, OIB 85821130368</item>
      <item>, OIB 58897490358</item>
      <item>, OIB null</item>
      <item>, OIB null</item>
      <item>, OIB 80767310146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3114</properties:Characters>
  <properties:Lines>87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2016-01-27T09:23:00Z</dcterms:created>
  <dc:creator>Ljubica Makovec</dc:creator>
  <cp:lastModifiedBy>Maja Marčec</cp:lastModifiedBy>
  <cp:lastPrinted>2016-01-27T11:39:00Z</cp:lastPrinted>
  <dcterms:modified xmlns:xsi="http://www.w3.org/2001/XMLSchema-instance" xsi:type="dcterms:W3CDTF">2016-01-27T11:47:00Z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