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c1b5" w14:paraId="cc9c1b5" w:rsidRDefault="005C268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2683" w:rsidP="005C2683" w:rsidR="005C2683">
      <w:pPr>
        <w:pStyle w:val="Bezproreda"/>
      </w:pPr>
      <w:r>
        <w:t xml:space="preserve">   </w:t>
      </w:r>
    </w:p>
    <w:p w:rsidRDefault="005C2683" w:rsidP="005C2683" w:rsidR="005C2683">
      <w:pPr>
        <w:pStyle w:val="Bezproreda"/>
      </w:pPr>
    </w:p>
    <w:p w:rsidRDefault="005C2683" w:rsidP="005C2683" w:rsidR="00AE649C">
      <w:pPr>
        <w:pStyle w:val="Bezproreda"/>
      </w:pPr>
      <w:r>
        <w:t xml:space="preserve">     Republika Hrvatska</w:t>
      </w:r>
    </w:p>
    <w:p w:rsidRDefault="005C2683" w:rsidP="005C2683" w:rsidR="005C2683">
      <w:pPr>
        <w:pStyle w:val="Bezproreda"/>
      </w:pPr>
      <w:r>
        <w:t>Trgovački sud u Bjelovaru</w:t>
      </w:r>
    </w:p>
    <w:p w:rsidRDefault="005C2683" w:rsidP="005C2683" w:rsidR="005C2683" w:rsidRPr="00B76F3C">
      <w:pPr>
        <w:pStyle w:val="Bezproreda"/>
      </w:pPr>
      <w:r>
        <w:t>Bjelovar, Dr. I. Lebovića 42.</w:t>
      </w:r>
    </w:p>
    <w:p w:rsidRDefault="005C2683" w:rsidP="005C2683" w:rsidR="005C268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St-121/2018-2</w:t>
      </w:r>
    </w:p>
    <w:p w:rsidRDefault="005C2683" w:rsidP="005C2683" w:rsidR="005C268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2683" w:rsidP="005C2683" w:rsidR="005C26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C2683" w:rsidP="005C2683" w:rsidR="005C268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C2683" w:rsidP="005C2683" w:rsidR="005C2683">
      <w:pPr>
        <w:pStyle w:val="Bezproreda"/>
        <w:jc w:val="center"/>
        <w:rPr>
          <w:noProof/>
        </w:rPr>
      </w:pPr>
    </w:p>
    <w:p w:rsidRDefault="005C2683" w:rsidP="005C2683" w:rsidR="005C268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C2683" w:rsidP="005C2683" w:rsidR="005C2683">
      <w:pPr>
        <w:pStyle w:val="Bezproreda"/>
        <w:jc w:val="center"/>
        <w:rPr>
          <w:b/>
          <w:noProof/>
        </w:rPr>
      </w:pPr>
    </w:p>
    <w:p w:rsidRDefault="005C2683" w:rsidP="005C2683" w:rsidR="005C2683">
      <w:pPr>
        <w:pStyle w:val="Bezproreda"/>
        <w:jc w:val="both"/>
        <w:rPr>
          <w:b/>
          <w:noProof/>
        </w:rPr>
      </w:pPr>
    </w:p>
    <w:p w:rsidRDefault="005C2683" w:rsidP="005C2683" w:rsidR="005C268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M&amp;K DESIGN j.d.o.o. za uređenje interijera, eksterijera, trgovinu i usluge Virovitica, Osječka ulica 128, OIB: 17941843667,  2. ožujka  </w:t>
      </w:r>
      <w:r>
        <w:rPr>
          <w:noProof/>
        </w:rPr>
        <w:t xml:space="preserve">2018. </w:t>
      </w:r>
    </w:p>
    <w:p w:rsidRDefault="005C2683" w:rsidP="005C2683" w:rsidR="005C2683">
      <w:pPr>
        <w:pStyle w:val="Bezproreda"/>
        <w:jc w:val="both"/>
        <w:rPr>
          <w:noProof/>
        </w:rPr>
      </w:pPr>
    </w:p>
    <w:p w:rsidRDefault="005C2683" w:rsidP="005C2683" w:rsidR="005C268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C2683" w:rsidP="005C2683" w:rsidR="005C2683">
      <w:pPr>
        <w:pStyle w:val="Bezproreda"/>
        <w:jc w:val="both"/>
        <w:rPr>
          <w:b/>
          <w:noProof/>
        </w:rPr>
      </w:pPr>
    </w:p>
    <w:p w:rsidRDefault="005C2683" w:rsidP="005C2683" w:rsidR="005C2683">
      <w:pPr>
        <w:pStyle w:val="Bezproreda"/>
        <w:ind w:firstLine="708"/>
        <w:jc w:val="both"/>
      </w:pPr>
      <w:r>
        <w:t>1.Pokreće se postupak radi utvrđivanja uvjeta za otvaranje stečajnog postupka nad dužnikom M&amp;K DESIGN j.d.o.o. za uređenje interijera, eksterijera, trgovinu i usluge Virovitica, Osječka ulica 128, OIB: 17941843667.</w:t>
      </w:r>
    </w:p>
    <w:p w:rsidRDefault="005C2683" w:rsidP="005C2683" w:rsidR="005C2683">
      <w:pPr>
        <w:pStyle w:val="Bezproreda"/>
        <w:ind w:firstLine="708"/>
        <w:jc w:val="both"/>
      </w:pPr>
    </w:p>
    <w:p w:rsidRDefault="005C2683" w:rsidP="005C2683" w:rsidR="005C268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jc w:val="center"/>
      </w:pPr>
      <w:r>
        <w:t>19. ožujka 2018. u 10,00 sati</w:t>
      </w:r>
    </w:p>
    <w:p w:rsidRDefault="005C2683" w:rsidP="005C2683" w:rsidR="005C2683">
      <w:pPr>
        <w:pStyle w:val="Bezproreda"/>
        <w:jc w:val="both"/>
        <w:rPr>
          <w:b/>
        </w:rPr>
      </w:pPr>
    </w:p>
    <w:p w:rsidRDefault="005C2683" w:rsidP="005C2683" w:rsidR="005C2683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jc w:val="both"/>
      </w:pPr>
      <w:r>
        <w:t xml:space="preserve">- Financijska agencija </w:t>
      </w:r>
    </w:p>
    <w:p w:rsidRDefault="005C2683" w:rsidP="005C2683" w:rsidR="005C2683">
      <w:pPr>
        <w:pStyle w:val="Bezproreda"/>
        <w:jc w:val="both"/>
      </w:pPr>
      <w:r>
        <w:t xml:space="preserve">- zakonski zastupnik dužnika Ivan Matoković 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jc w:val="both"/>
      </w:pPr>
      <w:r>
        <w:t xml:space="preserve">3. Nalaže se zakonskom zastupniku dužnika Ivan Matoković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jc w:val="center"/>
      </w:pPr>
      <w:r>
        <w:t>Obrazloženje</w:t>
      </w:r>
    </w:p>
    <w:p w:rsidRDefault="005C2683" w:rsidP="005C2683" w:rsidR="005C2683">
      <w:pPr>
        <w:pStyle w:val="Bezproreda"/>
        <w:jc w:val="center"/>
      </w:pPr>
    </w:p>
    <w:p w:rsidRDefault="005C2683" w:rsidP="005C2683" w:rsidR="005C268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23. veljače 2018. podnijela prijedlog za otvaranje stečajnog postupka nad dužnikom </w:t>
      </w:r>
      <w:r>
        <w:t xml:space="preserve">M&amp;K DESIGN j.d.o.o. za uređenje interijera, eksterijera, trgovinu i usluge </w:t>
      </w:r>
      <w:r>
        <w:lastRenderedPageBreak/>
        <w:t xml:space="preserve">Virovitica, Osječka ulica 128, OIB: 17941843667. U prijedlogu navodi da na dan 19. veljače 2018. dužnik u Očevidniku redoslijeda osnova za plaćanje ima evidentirane neizvršene osnove za plaćanje u neprekinutom razdoblju od 120 dana, u ukupnom iznosu od 41.116,56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nema zaposlenih.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veljače 2018. godine ima evidentirane neizvršene osnove za plaćanje u neprekinutom razdoblju od 120 dana i jednog zaposlenog.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C2683" w:rsidP="005C2683" w:rsidR="005C2683">
      <w:pPr>
        <w:pStyle w:val="Bezproreda"/>
        <w:jc w:val="both"/>
        <w:rPr>
          <w:i/>
          <w:u w:val="single"/>
        </w:rPr>
      </w:pPr>
    </w:p>
    <w:p w:rsidRDefault="005C2683" w:rsidP="005C2683" w:rsidR="005C268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C2683" w:rsidP="005C2683" w:rsidR="005C2683">
      <w:pPr>
        <w:pStyle w:val="Bezproreda"/>
        <w:jc w:val="both"/>
      </w:pPr>
    </w:p>
    <w:p w:rsidRDefault="005C2683" w:rsidP="005C2683" w:rsidR="005C2683">
      <w:pPr>
        <w:pStyle w:val="Bezproreda"/>
        <w:ind w:firstLine="708"/>
        <w:jc w:val="both"/>
        <w:rPr>
          <w:noProof/>
        </w:rPr>
      </w:pPr>
      <w:r>
        <w:t xml:space="preserve">U Bjelovaru 2.  ožujka </w:t>
      </w:r>
      <w:r>
        <w:rPr>
          <w:noProof/>
        </w:rPr>
        <w:t>2018.</w:t>
      </w:r>
    </w:p>
    <w:p w:rsidRDefault="005C2683" w:rsidP="005C2683" w:rsidR="005C2683">
      <w:pPr>
        <w:pStyle w:val="Bezproreda"/>
        <w:jc w:val="both"/>
        <w:rPr>
          <w:noProof/>
        </w:rPr>
      </w:pPr>
    </w:p>
    <w:p w:rsidRDefault="005C2683" w:rsidP="005C2683" w:rsidR="005C2683">
      <w:pPr>
        <w:pStyle w:val="Bezproreda"/>
        <w:jc w:val="center"/>
      </w:pPr>
      <w:r>
        <w:t>S u d a c</w:t>
      </w:r>
    </w:p>
    <w:p w:rsidRDefault="005C2683" w:rsidP="005C2683" w:rsidR="005C2683">
      <w:pPr>
        <w:pStyle w:val="Bezproreda"/>
        <w:jc w:val="center"/>
      </w:pPr>
    </w:p>
    <w:p w:rsidRDefault="005C2683" w:rsidP="005C2683" w:rsidR="005C2683">
      <w:pPr>
        <w:pStyle w:val="Bezproreda"/>
        <w:jc w:val="center"/>
      </w:pPr>
      <w:r>
        <w:t>Branka Pleskalt v.r.</w:t>
      </w:r>
    </w:p>
    <w:p w:rsidRDefault="005C2683" w:rsidP="005C2683" w:rsidR="005C2683">
      <w:pPr>
        <w:pStyle w:val="Bezproreda"/>
        <w:jc w:val="center"/>
      </w:pPr>
    </w:p>
    <w:p w:rsidRDefault="005C2683" w:rsidP="005C2683" w:rsidR="005C2683">
      <w:pPr>
        <w:pStyle w:val="Bezproreda"/>
        <w:jc w:val="center"/>
      </w:pPr>
      <w:r>
        <w:t>Za točnost otpravka-ovlašteni službenik</w:t>
      </w:r>
    </w:p>
    <w:p w:rsidRDefault="005C2683" w:rsidP="005C2683" w:rsidR="005C2683">
      <w:pPr>
        <w:pStyle w:val="Bezproreda"/>
        <w:jc w:val="center"/>
      </w:pPr>
      <w:r>
        <w:t>Vesna Dragišić</w:t>
      </w:r>
    </w:p>
    <w:p w:rsidRDefault="005C2683" w:rsidP="005C2683" w:rsidR="005C2683">
      <w:pPr>
        <w:pStyle w:val="Bezproreda"/>
        <w:jc w:val="center"/>
      </w:pPr>
    </w:p>
    <w:p w:rsidRDefault="005C2683" w:rsidP="005C2683" w:rsidR="005C2683">
      <w:pPr>
        <w:pStyle w:val="Bezproreda"/>
        <w:jc w:val="both"/>
      </w:pPr>
      <w:r>
        <w:t xml:space="preserve">  </w:t>
      </w:r>
    </w:p>
    <w:p w:rsidRDefault="005C2683" w:rsidP="005C2683" w:rsidR="005C268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C2683" w:rsidP="005C2683" w:rsidR="005C2683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5C268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9479774"/>
      <w:docPartObj>
        <w:docPartGallery w:val="Page Numbers (Top of Page)"/>
        <w:docPartUnique/>
      </w:docPartObj>
    </w:sdtPr>
    <w:sdtEndPr/>
    <w:sdtContent>
      <w:p w:rsidRDefault="005C2683" w:rsidR="005C268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CB5">
          <w:t>2</w:t>
        </w:r>
        <w:r>
          <w:fldChar w:fldCharType="end"/>
        </w:r>
      </w:p>
    </w:sdtContent>
  </w:sdt>
  <w:p w:rsidRDefault="005C2683" w:rsidR="008333A9">
    <w:pPr>
      <w:pStyle w:val="Zaglavlje"/>
    </w:pPr>
    <w:r>
      <w:t>Poslovni broj: 1 St-121/2018-2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68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CB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12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St-121/2018-2</izvorni_sadrzaj>
    <derivirana_varijabla naziv="DomainObject.Oznaka_1">St-121/2018-2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M&amp;K DESIGN j.d.o.o. za uređenje interijera, eksterijera, trgovinu i usluge</izvorni_sadrzaj>
    <derivirana_varijabla naziv="DomainObject.Predmet.ProtustrankaFormated_1">  M&amp;K DESIGN j.d.o.o. za uređenje interijera, eksterijera, trgovinu i usluge</derivirana_varijabla>
  </DomainObject.Predmet.ProtustrankaFormated>
  <DomainObject.Predmet.ProtustrankaFormatedOIB>
    <izvorni_sadrzaj>  M&amp;K DESIGN j.d.o.o. za uređenje interijera, eksterijera, trgovinu i usluge, OIB 17941843667</izvorni_sadrzaj>
    <derivirana_varijabla naziv="DomainObject.Predmet.ProtustrankaFormatedOIB_1">  M&amp;K DESIGN j.d.o.o. za uređenje interijera, eksterijera, trgovinu i usluge, OIB 17941843667</derivirana_varijabla>
  </DomainObject.Predmet.ProtustrankaFormatedOIB>
  <DomainObject.Predmet.ProtustrankaFormatedWithAdress>
    <izvorni_sadrzaj> M&amp;K DESIGN j.d.o.o. za uređenje interijera, eksterijera, trgovinu i usluge, Osječka ulica 128, 33000 Virovitica</izvorni_sadrzaj>
    <derivirana_varijabla naziv="DomainObject.Predmet.ProtustrankaFormatedWithAdress_1"> M&amp;K DESIGN j.d.o.o. za uređenje interijera, eksterijera, trgovinu i usluge, Osječka ulica 128, 33000 Virovitica</derivirana_varijabla>
  </DomainObject.Predmet.ProtustrankaFormatedWithAdress>
  <DomainObject.Predmet.ProtustrankaFormatedWithAdressOIB>
    <izvorni_sadrzaj> M&amp;K DESIGN j.d.o.o. za uređenje interijera, eksterijera, trgovinu i usluge, OIB 17941843667, Osječka ulica 128, 33000 Virovitica</izvorni_sadrzaj>
    <derivirana_varijabla naziv="DomainObject.Predmet.ProtustrankaFormatedWithAdressOIB_1"> M&amp;K DESIGN j.d.o.o. za uređenje interijera, eksterijera, trgovinu i usluge, OIB 17941843667, Osječka ulica 128, 33000 Virovitica</derivirana_varijabla>
  </DomainObject.Predmet.ProtustrankaFormatedWithAdressOIB>
  <DomainObject.Predmet.ProtustrankaWithAdress>
    <izvorni_sadrzaj>M&amp;K DESIGN j.d.o.o. za uređenje interijera, eksterijera, trgovinu i usluge Osječka ulica 128, 33000 Virovitica</izvorni_sadrzaj>
    <derivirana_varijabla naziv="DomainObject.Predmet.ProtustrankaWithAdress_1">M&amp;K DESIGN j.d.o.o. za uređenje interijera, eksterijera, trgovinu i usluge Osječka ulica 128, 33000 Virovitica</derivirana_varijabla>
  </DomainObject.Predmet.ProtustrankaWithAdress>
  <DomainObject.Predmet.ProtustrankaWithAdressOIB>
    <izvorni_sadrzaj>M&amp;K DESIGN j.d.o.o. za uređenje interijera, eksterijera, trgovinu i usluge, OIB 17941843667, Osječka ulica 128, 33000 Virovitica</izvorni_sadrzaj>
    <derivirana_varijabla naziv="DomainObject.Predmet.ProtustrankaWithAdressOIB_1">M&amp;K DESIGN j.d.o.o. za uređenje interijera, eksterijera, trgovinu i usluge, OIB 17941843667, Osječka ulica 128, 33000 Virovitica</derivirana_varijabla>
  </DomainObject.Predmet.ProtustrankaWithAdressOIB>
  <DomainObject.Predmet.ProtustrankaNazivFormated>
    <izvorni_sadrzaj>M&amp;K DESIGN j.d.o.o. za uređenje interijera, eksterijera, trgovinu i usluge</izvorni_sadrzaj>
    <derivirana_varijabla naziv="DomainObject.Predmet.ProtustrankaNazivFormated_1">M&amp;K DESIGN j.d.o.o. za uređenje interijera, eksterijera, trgovinu i usluge</derivirana_varijabla>
  </DomainObject.Predmet.ProtustrankaNazivFormated>
  <DomainObject.Predmet.ProtustrankaNazivFormatedOIB>
    <izvorni_sadrzaj>M&amp;K DESIGN j.d.o.o. za uređenje interijera, eksterijera, trgovinu i usluge, OIB 17941843667</izvorni_sadrzaj>
    <derivirana_varijabla naziv="DomainObject.Predmet.ProtustrankaNazivFormatedOIB_1">M&amp;K DESIGN j.d.o.o. za uređenje interijera, eksterijera, trgovinu i usluge, OIB 17941843667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M&amp;K DESIGN j.d.o.o. za uređenje interijera, eksterijera, trgovinu i usluge</item>
    </izvorni_sadrzaj>
    <derivirana_varijabla naziv="DomainObject.Predmet.ProtuStrankaListFormated_1">
      <item>M&amp;K DESIGN j.d.o.o. za uređenje interijera, eksterijera, trgovinu i usluge</item>
    </derivirana_varijabla>
  </DomainObject.Predmet.ProtuStrankaListFormated>
  <DomainObject.Predmet.ProtuStrankaListFormatedOIB>
    <izvorni_sadrzaj>
      <item>M&amp;K DESIGN j.d.o.o. za uređenje interijera, eksterijera, trgovinu i usluge, OIB 17941843667</item>
    </izvorni_sadrzaj>
    <derivirana_varijabla naziv="DomainObject.Predmet.ProtuStrankaListFormatedOIB_1">
      <item>M&amp;K DESIGN j.d.o.o. za uređenje interijera, eksterijera, trgovinu i usluge, OIB 17941843667</item>
    </derivirana_varijabla>
  </DomainObject.Predmet.ProtuStrankaListFormatedOIB>
  <DomainObject.Predmet.ProtuStrankaListFormatedWithAdress>
    <izvorni_sadrzaj>
      <item>M&amp;K DESIGN j.d.o.o. za uređenje interijera, eksterijera, trgovinu i usluge, Osječka ulica 128, 33000 Virovitica</item>
    </izvorni_sadrzaj>
    <derivirana_varijabla naziv="DomainObject.Predmet.ProtuStrankaListFormatedWithAdress_1">
      <item>M&amp;K DESIGN j.d.o.o. za uređenje interijera, eksterijera, trgovinu i usluge, Osječka ulica 128, 33000 Virovitica</item>
    </derivirana_varijabla>
  </DomainObject.Predmet.ProtuStrankaListFormatedWithAdress>
  <DomainObject.Predmet.ProtuStrankaListFormatedWithAdressOIB>
    <izvorni_sadrzaj>
      <item>M&amp;K DESIGN j.d.o.o. za uređenje interijera, eksterijera, trgovinu i usluge, OIB 17941843667, Osječka ulica 128, 33000 Virovitica</item>
    </izvorni_sadrzaj>
    <derivirana_varijabla naziv="DomainObject.Predmet.ProtuStrankaListFormatedWithAdressOIB_1">
      <item>M&amp;K DESIGN j.d.o.o. za uređenje interijera, eksterijera, trgovinu i usluge, OIB 17941843667, Osječka ulica 128, 33000 Virovitica</item>
    </derivirana_varijabla>
  </DomainObject.Predmet.ProtuStrankaListFormatedWithAdressOIB>
  <DomainObject.Predmet.ProtuStrankaListNazivFormated>
    <izvorni_sadrzaj>
      <item>M&amp;K DESIGN j.d.o.o. za uređenje interijera, eksterijera, trgovinu i usluge</item>
    </izvorni_sadrzaj>
    <derivirana_varijabla naziv="DomainObject.Predmet.ProtuStrankaListNazivFormated_1">
      <item>M&amp;K DESIGN j.d.o.o. za uređenje interijera, eksterijera, trgovinu i usluge</item>
    </derivirana_varijabla>
  </DomainObject.Predmet.ProtuStrankaListNazivFormated>
  <DomainObject.Predmet.ProtuStrankaListNazivFormatedOIB>
    <izvorni_sadrzaj>
      <item>M&amp;K DESIGN j.d.o.o. za uređenje interijera, eksterijera, trgovinu i usluge, OIB 17941843667</item>
    </izvorni_sadrzaj>
    <derivirana_varijabla naziv="DomainObject.Predmet.ProtuStrankaListNazivFormatedOIB_1">
      <item>M&amp;K DESIGN j.d.o.o. za uređenje interijera, eksterijera, trgovinu i usluge, OIB 17941843667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St-121/2018-2</izvorni_sadrzaj>
    <derivirana_varijabla naziv="DomainObject.PoslovniBrojDokumenta_1">St-121/2018-2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M&amp;K DESIGN j.d.o.o. za uređenje interijera, eksterijera, trgovinu i usluge</izvorni_sadrzaj>
    <derivirana_varijabla naziv="DomainObject.Predmet.ProtustrankaIDrugi_1">M&amp;K DESIGN j.d.o.o. za uređenje interijera, eksterijera, trgovinu i usluge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M&amp;K DESIGN j.d.o.o. za uređenje interijera, eksterijera, trgovinu i usluge, OIB 17941843667, Osječka ulica 128, 33000 Virovitica</izvorni_sadrzaj>
    <derivirana_varijabla naziv="DomainObject.Predmet.ProtustrankaIDrugiAdressOIB_1">M&amp;K DESIGN j.d.o.o. za uređenje interijera, eksterijera, trgovinu i usluge, OIB 17941843667, Osječka ulica 128,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M&amp;K DESIGN j.d.o.o. za uređenje interijera, eksterijera, trgovinu i usluge</item>
    </izvorni_sadrzaj>
    <derivirana_varijabla naziv="DomainObject.Predmet.SudioniciListNaziv_1">
      <item>FINA, RC ZAGREB, Podružnica BJELOVAR</item>
      <item>M&amp;K DESIGN j.d.o.o. za uređenje interijera, eksterijera, trgovinu i usluge</item>
    </derivirana_varijabla>
  </DomainObject.Predmet.SudioniciListNaziv>
  <DomainObject.Predmet.SudioniciListAdressOIB>
    <izvorni_sadrzaj>
      <item>FINA, RC ZAGREB, Podružnica BJELOVAR, OIB 85821130368, F.Supila 4,43000 Bjelovar</item>
      <item>M&amp;K DESIGN j.d.o.o. za uređenje interijera, eksterijera, trgovinu i usluge, OIB 17941843667, Osječka ulica 128,33000 Virovitica</item>
    </izvorni_sadrzaj>
    <derivirana_varijabla naziv="DomainObject.Predmet.SudioniciListAdressOIB_1">
      <item>FINA, RC ZAGREB, Podružnica BJELOVAR, OIB 85821130368, F.Supila 4,43000 Bjelovar</item>
      <item>M&amp;K DESIGN j.d.o.o. za uređenje interijera, eksterijera, trgovinu i usluge, OIB 17941843667, Osječka ulica 128,33000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1253B-B6A1-4046-B6A9-4050513EBD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3072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2018-03-02T07:10:00Z</cp:lastPrinted>
  <dcterms:modified xmlns:xsi="http://www.w3.org/2001/XMLSchema-instance" xsi:type="dcterms:W3CDTF">2018-03-02T07:10:00Z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St-121/2018-2 / Odluka - Rješenje - određeno ročište radi rasprave o uvjetima za otvaranje stečajnog postupka (odluka_St-121_2018-2.docx)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